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4d53" w14:paraId="ae04d53" w:rsidRDefault="0041080B" w:rsidP="00737D7A" w:rsidR="00737D7A" w:rsidRPr="00C93607">
      <w:pPr>
        <w15:collapsed w:val="false"/>
        <w:rPr>
          <w:rFonts w:cs="Arial"/>
        </w:rPr>
      </w:pPr>
      <w:bookmarkStart w:name="_GoBack" w:id="0"/>
      <w:bookmarkEnd w:id="0"/>
      <w:r>
        <w:rPr>
          <w:rFonts w:cs="Arial"/>
        </w:rPr>
        <w:t>TRGO-VEMA</w:t>
      </w:r>
      <w:r w:rsidR="00737D7A" w:rsidRPr="00C93607">
        <w:rPr>
          <w:rFonts w:cs="Arial"/>
        </w:rPr>
        <w:t xml:space="preserve"> d.o.o. u stečaju</w:t>
      </w:r>
    </w:p>
    <w:p w:rsidRDefault="0041080B" w:rsidP="00737D7A" w:rsidR="00737D7A" w:rsidRPr="00C93607">
      <w:pPr>
        <w:rPr>
          <w:rFonts w:cs="Arial"/>
        </w:rPr>
      </w:pPr>
      <w:r>
        <w:rPr>
          <w:rFonts w:cs="Arial"/>
        </w:rPr>
        <w:t>IV.Trnjanski zavoj 22</w:t>
      </w: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>10</w:t>
      </w:r>
      <w:r>
        <w:rPr>
          <w:rFonts w:cs="Arial"/>
        </w:rPr>
        <w:t>2</w:t>
      </w:r>
      <w:r w:rsidRPr="00C93607">
        <w:rPr>
          <w:rFonts w:cs="Arial"/>
        </w:rPr>
        <w:t>00 Zagreb</w:t>
      </w: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 xml:space="preserve">    p.p. 211</w:t>
      </w: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>OIB:</w:t>
      </w:r>
      <w:r w:rsidR="0041080B">
        <w:rPr>
          <w:rFonts w:cs="Arial"/>
        </w:rPr>
        <w:t>85184327742</w:t>
      </w:r>
    </w:p>
    <w:p w:rsidRDefault="00737D7A" w:rsidP="00737D7A" w:rsidR="00737D7A">
      <w:pPr>
        <w:rPr>
          <w:rFonts w:cs="Arial"/>
        </w:rPr>
      </w:pP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>17.</w:t>
      </w:r>
      <w:r w:rsidRPr="00C93607">
        <w:rPr>
          <w:rFonts w:cs="Arial"/>
        </w:rPr>
        <w:t xml:space="preserve"> </w:t>
      </w:r>
      <w:r>
        <w:rPr>
          <w:rFonts w:cs="Arial"/>
        </w:rPr>
        <w:t xml:space="preserve">rujan </w:t>
      </w:r>
      <w:r w:rsidRPr="00C93607">
        <w:rPr>
          <w:rFonts w:cs="Arial"/>
        </w:rPr>
        <w:t xml:space="preserve"> 201</w:t>
      </w:r>
      <w:r>
        <w:rPr>
          <w:rFonts w:cs="Arial"/>
        </w:rPr>
        <w:t>8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:rsidRDefault="00737D7A" w:rsidP="00737D7A" w:rsidR="00737D7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737D7A" w:rsidP="00737D7A" w:rsidR="00737D7A">
      <w:pPr>
        <w:jc w:val="both"/>
        <w:rPr>
          <w:rFonts w:cs="Arial"/>
        </w:rPr>
      </w:pPr>
    </w:p>
    <w:p w:rsidRDefault="00737D7A" w:rsidP="00737D7A" w:rsidR="00737D7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TRGOVAČKI SUD U ZAGREBU</w:t>
      </w:r>
    </w:p>
    <w:p w:rsidRDefault="00737D7A" w:rsidP="00737D7A" w:rsidR="00737D7A" w:rsidRPr="00E82B2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>
        <w:rPr>
          <w:rFonts w:cs="Arial"/>
          <w:color w:val="000000"/>
        </w:rPr>
        <w:t xml:space="preserve">                Amruševa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10000 ZAGREB</w:t>
      </w:r>
    </w:p>
    <w:p w:rsidRDefault="00737D7A" w:rsidP="00737D7A" w:rsidR="00737D7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737D7A" w:rsidP="00737D7A" w:rsidR="00737D7A" w:rsidRPr="00C93607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</w:t>
      </w:r>
      <w:r>
        <w:rPr>
          <w:rFonts w:cs="Arial"/>
          <w:u w:val="single"/>
        </w:rPr>
        <w:t xml:space="preserve">      </w:t>
      </w:r>
      <w:r w:rsidRPr="009E3D96">
        <w:rPr>
          <w:rFonts w:cs="Arial"/>
          <w:u w:val="single"/>
        </w:rPr>
        <w:t xml:space="preserve">Na posl.br. </w:t>
      </w:r>
      <w:r w:rsidRPr="00B77542">
        <w:rPr>
          <w:rFonts w:cs="Arial"/>
          <w:u w:val="single"/>
        </w:rPr>
        <w:t>3 St.-3</w:t>
      </w:r>
      <w:r w:rsidR="0041080B">
        <w:rPr>
          <w:rFonts w:cs="Arial"/>
          <w:u w:val="single"/>
        </w:rPr>
        <w:t>732</w:t>
      </w:r>
      <w:r w:rsidRPr="00B77542">
        <w:rPr>
          <w:rFonts w:cs="Arial"/>
          <w:u w:val="single"/>
        </w:rPr>
        <w:t>/2016</w:t>
      </w:r>
    </w:p>
    <w:p w:rsidRDefault="00F67A25" w:rsidP="00F67A25" w:rsidR="00F67A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F67A25" w:rsidP="00F67A25" w:rsidR="00F67A25">
      <w:pPr>
        <w:jc w:val="both"/>
        <w:rPr>
          <w:rFonts w:cs="Arial"/>
        </w:rPr>
      </w:pPr>
      <w:r>
        <w:rPr>
          <w:rFonts w:cs="Arial"/>
        </w:rPr>
        <w:tab/>
      </w:r>
    </w:p>
    <w:p w:rsidRDefault="0072162D" w:rsidP="00F67A25" w:rsidR="00F67A25" w:rsidRPr="009E3D96">
      <w:pPr>
        <w:jc w:val="both"/>
        <w:rPr>
          <w:rFonts w:cs="Arial"/>
          <w:u w:val="single"/>
        </w:rPr>
      </w:pPr>
      <w:r>
        <w:rPr>
          <w:rFonts w:cs="Arial"/>
          <w:u w:val="single"/>
        </w:rPr>
        <w:t>Predmet: Dostava dokumentacije za ispitno i i</w:t>
      </w:r>
      <w:r w:rsidR="00737D7A">
        <w:rPr>
          <w:rFonts w:cs="Arial"/>
          <w:u w:val="single"/>
        </w:rPr>
        <w:t>zvještajno ročište zakazano za 3</w:t>
      </w:r>
      <w:r>
        <w:rPr>
          <w:rFonts w:cs="Arial"/>
          <w:u w:val="single"/>
        </w:rPr>
        <w:t>.</w:t>
      </w:r>
      <w:r w:rsidR="00737D7A">
        <w:rPr>
          <w:rFonts w:cs="Arial"/>
          <w:u w:val="single"/>
        </w:rPr>
        <w:t>listopada</w:t>
      </w:r>
      <w:r>
        <w:rPr>
          <w:rFonts w:cs="Arial"/>
          <w:u w:val="single"/>
        </w:rPr>
        <w:t xml:space="preserve"> 2018.godine </w:t>
      </w:r>
    </w:p>
    <w:p w:rsidRDefault="00F67A25" w:rsidP="00F67A25" w:rsidR="00F67A25">
      <w:pPr>
        <w:jc w:val="both"/>
        <w:rPr>
          <w:rFonts w:cs="Arial"/>
        </w:rPr>
      </w:pPr>
    </w:p>
    <w:p w:rsidRDefault="0072162D" w:rsidP="0072162D" w:rsidR="0072162D">
      <w:pPr>
        <w:ind w:hanging="285" w:left="993"/>
        <w:jc w:val="both"/>
        <w:rPr>
          <w:rFonts w:cs="Arial"/>
        </w:rPr>
      </w:pPr>
      <w:r>
        <w:rPr>
          <w:rFonts w:cs="Arial"/>
        </w:rPr>
        <w:t xml:space="preserve">Dostavljam tablice i izvješća za ispitno i izvještajno ročište u stečajnom </w:t>
      </w:r>
    </w:p>
    <w:p w:rsidRDefault="0072162D" w:rsidP="0072162D" w:rsidR="0072162D" w:rsidRPr="0072162D">
      <w:pPr>
        <w:jc w:val="both"/>
        <w:rPr>
          <w:rFonts w:cs="Arial"/>
        </w:rPr>
      </w:pPr>
      <w:r>
        <w:rPr>
          <w:rFonts w:cs="Arial"/>
        </w:rPr>
        <w:t xml:space="preserve">postupku nad dužnikom </w:t>
      </w:r>
      <w:r w:rsidR="0041080B">
        <w:rPr>
          <w:rFonts w:cs="Arial"/>
        </w:rPr>
        <w:t>TRGO-VEMA</w:t>
      </w:r>
      <w:r w:rsidR="00737D7A">
        <w:rPr>
          <w:rFonts w:cs="Arial"/>
        </w:rPr>
        <w:t xml:space="preserve"> </w:t>
      </w:r>
      <w:r>
        <w:rPr>
          <w:rFonts w:cs="Arial"/>
        </w:rPr>
        <w:t xml:space="preserve">d.o.o. u stečaju zakazano za </w:t>
      </w:r>
      <w:r w:rsidR="00737D7A">
        <w:rPr>
          <w:rFonts w:cs="Arial"/>
        </w:rPr>
        <w:t>3.listopad</w:t>
      </w:r>
      <w:r w:rsidRPr="0072162D">
        <w:rPr>
          <w:rFonts w:cs="Arial"/>
        </w:rPr>
        <w:t xml:space="preserve"> 2018.godine u </w:t>
      </w:r>
      <w:r w:rsidR="00737D7A">
        <w:rPr>
          <w:rFonts w:cs="Arial"/>
        </w:rPr>
        <w:t>9</w:t>
      </w:r>
      <w:r w:rsidRPr="0072162D">
        <w:rPr>
          <w:rFonts w:cs="Arial"/>
        </w:rPr>
        <w:t>:</w:t>
      </w:r>
      <w:r w:rsidR="00737D7A">
        <w:rPr>
          <w:rFonts w:cs="Arial"/>
        </w:rPr>
        <w:t>15</w:t>
      </w:r>
      <w:r w:rsidRPr="0072162D">
        <w:rPr>
          <w:rFonts w:cs="Arial"/>
        </w:rPr>
        <w:t xml:space="preserve"> sati.</w:t>
      </w:r>
    </w:p>
    <w:p w:rsidRDefault="00F67A25" w:rsidP="00F67A25" w:rsidR="00F67A25" w:rsidRPr="009E3D96">
      <w:pPr>
        <w:ind w:hanging="993" w:left="993"/>
        <w:jc w:val="both"/>
        <w:rPr>
          <w:rFonts w:cs="Arial"/>
        </w:rPr>
      </w:pPr>
      <w:r w:rsidRPr="009E3D96">
        <w:rPr>
          <w:rFonts w:cs="Arial"/>
        </w:rPr>
        <w:t>.</w:t>
      </w:r>
    </w:p>
    <w:p w:rsidRDefault="00F67A25" w:rsidP="00F67A25" w:rsidR="00F67A25" w:rsidRPr="00835D6D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</w:t>
      </w:r>
    </w:p>
    <w:p w:rsidRDefault="00F67A25" w:rsidP="00F67A25" w:rsidR="00F67A25" w:rsidRPr="009E3D96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:rsidRDefault="00F67A25" w:rsidP="00F67A25" w:rsidR="00F67A25" w:rsidRPr="009E3D96">
      <w:pPr>
        <w:rPr>
          <w:rFonts w:cs="Arial"/>
        </w:rPr>
      </w:pPr>
    </w:p>
    <w:p w:rsidRDefault="00F67A25" w:rsidP="00F67A25" w:rsidR="00F67A25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Default="00161BB7" w:rsidP="00F67A25" w:rsidR="00161BB7">
      <w:pPr>
        <w:rPr>
          <w:rFonts w:cs="Arial"/>
        </w:rPr>
      </w:pPr>
    </w:p>
    <w:p w:rsidRDefault="00161BB7" w:rsidP="00F67A25" w:rsidR="00161BB7">
      <w:pPr>
        <w:rPr>
          <w:rFonts w:cs="Arial"/>
        </w:rPr>
      </w:pPr>
    </w:p>
    <w:p w:rsidRDefault="00161BB7" w:rsidP="00F67A25" w:rsidR="00161BB7" w:rsidRPr="009E3D96">
      <w:pPr>
        <w:rPr>
          <w:rFonts w:cs="Arial"/>
        </w:rPr>
      </w:pPr>
    </w:p>
    <w:p w:rsidRDefault="0072162D" w:rsidR="00DC1C0B">
      <w:r>
        <w:t>Privitak:</w:t>
      </w:r>
    </w:p>
    <w:p w:rsidRDefault="0072162D" w:rsidR="0072162D">
      <w:r>
        <w:t>- Popis predmeta stečajne mase,</w:t>
      </w:r>
      <w:r w:rsidR="00161BB7">
        <w:t xml:space="preserve"> čl.221. SZ;</w:t>
      </w:r>
      <w:r w:rsidR="00737D7A">
        <w:br/>
        <w:t>- Popis vjerovnika, čl.222. SZ;</w:t>
      </w:r>
    </w:p>
    <w:p w:rsidRDefault="00161BB7" w:rsidR="0072162D">
      <w:r>
        <w:t>- Pregled imovine i obveza, čl.223. SZ;</w:t>
      </w:r>
    </w:p>
    <w:p w:rsidRDefault="00161BB7" w:rsidR="00161BB7">
      <w:r>
        <w:t>- Obrazac 19, Tablica prijavljenih tražbina, Čl.259.SZ;</w:t>
      </w:r>
    </w:p>
    <w:p w:rsidRDefault="00161BB7" w:rsidR="00161BB7">
      <w:r>
        <w:t xml:space="preserve">- Obrazac 20, Izvješće o gospodarskom položaju dužnika i njegovim uzrocima, </w:t>
      </w:r>
    </w:p>
    <w:p w:rsidRDefault="00161BB7" w:rsidR="00161BB7">
      <w:r>
        <w:t xml:space="preserve">  Čl.227. SZ.</w:t>
      </w:r>
    </w:p>
    <w:sectPr w:rsidR="00161B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A25"/>
    <w:rsid w:val="00161BB7"/>
    <w:rsid w:val="0041080B"/>
    <w:rsid w:val="00417837"/>
    <w:rsid w:val="0072162D"/>
    <w:rsid w:val="00737D7A"/>
    <w:rsid w:val="00B11E13"/>
    <w:rsid w:val="00D2520D"/>
    <w:rsid w:val="00DC1C0B"/>
    <w:rsid w:val="00F50737"/>
    <w:rsid w:val="00F6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7A25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5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20D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20D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20D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7A25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5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20D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20D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20D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665</properties:Characters>
  <properties:Lines>37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2018-09-20T08:00:00Z</dcterms:created>
  <dc:creator>Josip</dc:creator>
  <cp:lastModifiedBy>Sonja Pilić</cp:lastModifiedBy>
  <cp:lastPrinted>2018-09-18T12:45:00Z</cp:lastPrinted>
  <dcterms:modified xmlns:xsi="http://www.w3.org/2001/XMLSchema-instance" xsi:type="dcterms:W3CDTF">2018-09-20T08:04:00Z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St-3732/2016-17 / Podnesak - Podnesak (obrazac dopisa ZA OBJAVU na ogl.ploči.docx)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