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364e" w14:paraId="572364e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200BC9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4E2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9817C4">
      <w:pPr>
        <w:jc w:val="both"/>
      </w:pPr>
      <w:r w:rsidRPr="00382CB4">
        <w:t>TRGOVAČKI SUD U PAZINU</w:t>
      </w:r>
    </w:p>
    <w:p w:rsidRDefault="009817C4" w:rsidP="00C014E2" w:rsidR="00FC4E7A" w:rsidRPr="00382CB4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C014E2" w:rsidP="00C014E2" w:rsidR="00C014E2">
      <w:pPr>
        <w:jc w:val="both"/>
      </w:pPr>
    </w:p>
    <w:p w:rsidRDefault="00C014E2" w:rsidP="00C014E2" w:rsidR="00C014E2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C45679" w:rsidR="00FC4E7A" w:rsidRPr="00382CB4">
      <w:pPr>
        <w:jc w:val="both"/>
      </w:pPr>
      <w:r w:rsidRPr="00382CB4">
        <w:tab/>
      </w:r>
      <w:r w:rsidR="000A500A" w:rsidRPr="000A500A">
        <w:t xml:space="preserve">Trgovački sud u Pazinu, po stečajnom sucu Ivanu Dujiću, u stečajnom postupku nad dužnikom CAPITOLIUM d.o.o. u stečaju Buzet, Joakima </w:t>
      </w:r>
      <w:proofErr w:type="spellStart"/>
      <w:r w:rsidR="000A500A" w:rsidRPr="000A500A">
        <w:t>Rakovca</w:t>
      </w:r>
      <w:proofErr w:type="spellEnd"/>
      <w:r w:rsidR="000A500A" w:rsidRPr="000A500A">
        <w:t xml:space="preserve"> 9, OIB: 88051220007</w:t>
      </w:r>
      <w:r w:rsidR="00C45679" w:rsidRPr="00C45679">
        <w:t>,</w:t>
      </w:r>
      <w:r w:rsidR="00C45679">
        <w:t xml:space="preserve"> </w:t>
      </w:r>
      <w:r w:rsidR="00EF47F0">
        <w:t>30</w:t>
      </w:r>
      <w:r w:rsidRPr="00382CB4">
        <w:t xml:space="preserve">. </w:t>
      </w:r>
      <w:r w:rsidR="00EF47F0">
        <w:t>rujna</w:t>
      </w:r>
      <w:r w:rsidRPr="00382CB4">
        <w:t xml:space="preserve"> 201</w:t>
      </w:r>
      <w:r w:rsidR="00E83CE7">
        <w:t>6</w:t>
      </w:r>
      <w:r w:rsidRPr="00382CB4">
        <w:t>.</w:t>
      </w: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0C1310">
      <w:pPr>
        <w:jc w:val="both"/>
      </w:pPr>
      <w:r w:rsidRPr="007D0CE7">
        <w:tab/>
      </w:r>
      <w:r w:rsidR="00C45679">
        <w:t>S</w:t>
      </w:r>
      <w:r w:rsidR="00D94838">
        <w:t xml:space="preserve">tečajnom upravitelju </w:t>
      </w:r>
      <w:r w:rsidR="00EF47F0" w:rsidRPr="00EF47F0">
        <w:t xml:space="preserve">Darko </w:t>
      </w:r>
      <w:proofErr w:type="spellStart"/>
      <w:r w:rsidR="00EF47F0" w:rsidRPr="00EF47F0">
        <w:t>Zorc</w:t>
      </w:r>
      <w:proofErr w:type="spellEnd"/>
      <w:r w:rsidR="00EF47F0" w:rsidRPr="00EF47F0">
        <w:t xml:space="preserve"> iz Rijeke, </w:t>
      </w:r>
      <w:proofErr w:type="spellStart"/>
      <w:r w:rsidR="00EF47F0" w:rsidRPr="00EF47F0">
        <w:t>Agatićeva</w:t>
      </w:r>
      <w:proofErr w:type="spellEnd"/>
      <w:r w:rsidR="00EF47F0" w:rsidRPr="00EF47F0">
        <w:t xml:space="preserve"> 6, OIB  34200203602</w:t>
      </w:r>
      <w:r w:rsidR="00D94838">
        <w:t xml:space="preserve">, </w:t>
      </w:r>
      <w:r w:rsidR="00C45679">
        <w:t xml:space="preserve">odobrava </w:t>
      </w:r>
      <w:r w:rsidR="00D94838">
        <w:t xml:space="preserve"> </w:t>
      </w:r>
      <w:r w:rsidR="00EF47F0">
        <w:t xml:space="preserve">se </w:t>
      </w:r>
      <w:r w:rsidR="00D94838">
        <w:t xml:space="preserve">trošak u </w:t>
      </w:r>
      <w:r w:rsidR="00FC4E7A">
        <w:t xml:space="preserve">neto </w:t>
      </w:r>
      <w:r w:rsidR="00D94838">
        <w:t xml:space="preserve">iznosu od </w:t>
      </w:r>
      <w:r w:rsidR="00EF47F0">
        <w:t>468</w:t>
      </w:r>
      <w:r w:rsidR="00FC4E7A">
        <w:t>,</w:t>
      </w:r>
      <w:r w:rsidR="00EB3C6C">
        <w:t>0</w:t>
      </w:r>
      <w:r w:rsidR="00517B29">
        <w:t xml:space="preserve">0 </w:t>
      </w:r>
      <w:r w:rsidR="00FC4E7A">
        <w:t>kuna</w:t>
      </w:r>
      <w:r w:rsidR="000C1310">
        <w:t>.</w:t>
      </w:r>
    </w:p>
    <w:p w:rsidRDefault="00EF47F0" w:rsidP="000C1310" w:rsidR="00EF47F0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EF47F0" w:rsidR="00DF4358">
      <w:pPr>
        <w:jc w:val="both"/>
      </w:pPr>
      <w:r>
        <w:tab/>
      </w:r>
      <w:r w:rsidR="00C45679" w:rsidRPr="006845B2">
        <w:t xml:space="preserve">Odredbom čl. </w:t>
      </w:r>
      <w:r w:rsidR="00C45679">
        <w:t>94</w:t>
      </w:r>
      <w:r w:rsidR="00C45679" w:rsidRPr="006845B2">
        <w:t>. st. 1. Stečajnog zakona</w:t>
      </w:r>
      <w:r w:rsidR="00C45679">
        <w:t xml:space="preserve"> </w:t>
      </w:r>
      <w:r w:rsidR="00C45679" w:rsidRPr="006845B2">
        <w:t>(dalje: SZ)</w:t>
      </w:r>
      <w:r w:rsidR="00C45679">
        <w:t xml:space="preserve">, </w:t>
      </w:r>
      <w:r w:rsidR="00C45679" w:rsidRPr="006845B2">
        <w:t xml:space="preserve">propisano je da stečajni upravitelj </w:t>
      </w:r>
      <w:r w:rsidR="00C45679">
        <w:t>ima pravo na nagradu za svoj rad i naknadu stvarnih troškova</w:t>
      </w:r>
      <w:r w:rsidR="00EF47F0">
        <w:t>.</w:t>
      </w:r>
    </w:p>
    <w:p w:rsidRDefault="00611E69" w:rsidP="001E275E" w:rsidR="001A1342">
      <w:pPr>
        <w:jc w:val="both"/>
      </w:pPr>
      <w:r>
        <w:tab/>
        <w:t xml:space="preserve">U </w:t>
      </w:r>
      <w:r w:rsidR="00EF47F0">
        <w:t>podnesku od 29. rujna 2</w:t>
      </w:r>
      <w:r>
        <w:t xml:space="preserve">016. </w:t>
      </w:r>
      <w:r w:rsidR="00CF19CB">
        <w:t xml:space="preserve">stečajni je upravitelj je </w:t>
      </w:r>
      <w:r>
        <w:t xml:space="preserve">zatražio putne troškove radi </w:t>
      </w:r>
      <w:r w:rsidR="00EF47F0">
        <w:t xml:space="preserve">prodaje nekretnine u Taru (k.o. </w:t>
      </w:r>
      <w:proofErr w:type="spellStart"/>
      <w:r w:rsidR="00EF47F0">
        <w:t>Frata</w:t>
      </w:r>
      <w:proofErr w:type="spellEnd"/>
      <w:r w:rsidR="00EF47F0">
        <w:t xml:space="preserve">) </w:t>
      </w:r>
      <w:r w:rsidR="001E275E">
        <w:t xml:space="preserve">u iznosu od </w:t>
      </w:r>
      <w:r w:rsidR="00EF47F0" w:rsidRPr="00EF47F0">
        <w:t>468,00 kuna</w:t>
      </w:r>
      <w:r w:rsidR="00EF47F0">
        <w:t xml:space="preserve"> neto</w:t>
      </w:r>
      <w:r w:rsidR="001E275E">
        <w:t>.</w:t>
      </w:r>
      <w:r w:rsidR="00EF47F0">
        <w:t xml:space="preserve"> Uz podnesak je dostavio putni nalog i račune za cestarinu.</w:t>
      </w:r>
      <w:r w:rsidR="001E275E">
        <w:t xml:space="preserve"> S</w:t>
      </w:r>
      <w:r w:rsidR="006C2C31">
        <w:t xml:space="preserve">tečajni sudac </w:t>
      </w:r>
      <w:r w:rsidR="00CF19CB" w:rsidRPr="00CF19CB">
        <w:t xml:space="preserve">ocijenio </w:t>
      </w:r>
      <w:r w:rsidR="001E275E">
        <w:t xml:space="preserve">je te troškove </w:t>
      </w:r>
      <w:r w:rsidR="00CF19CB">
        <w:t>osnovanim</w:t>
      </w:r>
      <w:r w:rsidR="001A1342">
        <w:t>.</w:t>
      </w:r>
      <w:r w:rsidR="00EF47F0">
        <w:t xml:space="preserve"> </w:t>
      </w:r>
      <w:r w:rsidR="001E275E">
        <w:t>S</w:t>
      </w:r>
      <w:r w:rsidR="00EF47F0">
        <w:t>toga je</w:t>
      </w:r>
      <w:r w:rsidR="001E275E">
        <w:t xml:space="preserve">, temeljem </w:t>
      </w:r>
      <w:r w:rsidR="001E275E" w:rsidRPr="006845B2">
        <w:t xml:space="preserve">čl. </w:t>
      </w:r>
      <w:r w:rsidR="001E275E">
        <w:t>94</w:t>
      </w:r>
      <w:r w:rsidR="001E275E" w:rsidRPr="006845B2">
        <w:t>. st. 1. SZ</w:t>
      </w:r>
      <w:r w:rsidR="001E275E">
        <w:t>-a, odlučeno</w:t>
      </w:r>
      <w:r w:rsidR="00EF47F0">
        <w:t xml:space="preserve"> </w:t>
      </w:r>
      <w:r w:rsidR="001E275E">
        <w:t>kao u izreci.</w:t>
      </w:r>
    </w:p>
    <w:p w:rsidRDefault="003573E1" w:rsidP="00E97C01" w:rsidR="00EF47F0">
      <w:pPr>
        <w:jc w:val="both"/>
      </w:pPr>
      <w:r>
        <w:tab/>
      </w:r>
      <w:r w:rsidR="00E97C01">
        <w:tab/>
      </w:r>
      <w:r w:rsidR="00E97C01">
        <w:tab/>
      </w:r>
      <w:r w:rsidR="00E97C01">
        <w:tab/>
      </w:r>
      <w:r w:rsidR="00E97C01">
        <w:tab/>
      </w:r>
    </w:p>
    <w:p w:rsidRDefault="00D57C1C" w:rsidP="00EF47F0" w:rsidR="00D57C1C">
      <w:pPr>
        <w:jc w:val="center"/>
      </w:pPr>
      <w:r w:rsidRPr="007D0CE7">
        <w:t xml:space="preserve">U Pazinu, </w:t>
      </w:r>
      <w:r w:rsidR="00EF47F0">
        <w:t>30</w:t>
      </w:r>
      <w:r w:rsidR="00964990" w:rsidRPr="007D0CE7">
        <w:t>.</w:t>
      </w:r>
      <w:r w:rsidR="00C9335F" w:rsidRPr="007D0CE7">
        <w:t xml:space="preserve"> </w:t>
      </w:r>
      <w:r w:rsidR="00EF47F0">
        <w:t>rujna</w:t>
      </w:r>
      <w:r w:rsidR="00473C77" w:rsidRPr="007D0CE7">
        <w:t xml:space="preserve"> </w:t>
      </w:r>
      <w:r w:rsidR="00C44E6E" w:rsidRPr="007D0CE7">
        <w:t xml:space="preserve"> 201</w:t>
      </w:r>
      <w:r w:rsidR="003573E1">
        <w:t>6</w:t>
      </w:r>
      <w:r w:rsidR="00C44E6E" w:rsidRPr="007D0CE7">
        <w:t>.</w:t>
      </w:r>
    </w:p>
    <w:p w:rsidRDefault="001E275E" w:rsidP="00E97C01" w:rsidR="001E275E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C32D67" w:rsidP="00D57C1C" w:rsidR="00C32D67">
      <w:pPr>
        <w:jc w:val="both"/>
      </w:pPr>
    </w:p>
    <w:p w:rsidRDefault="001E275E" w:rsidP="00D57C1C" w:rsidR="001E275E">
      <w:pPr>
        <w:jc w:val="both"/>
      </w:pPr>
    </w:p>
    <w:p w:rsidRDefault="001E275E" w:rsidP="00D57C1C" w:rsidR="001E275E">
      <w:pPr>
        <w:jc w:val="both"/>
      </w:pPr>
    </w:p>
    <w:p w:rsidRDefault="001E275E" w:rsidP="00D57C1C" w:rsidR="001E275E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852134" w:rsidP="001E275E" w:rsidR="00266472" w:rsidRPr="007D0CE7">
      <w:pPr>
        <w:jc w:val="both"/>
      </w:pPr>
      <w:r w:rsidRPr="007D0CE7">
        <w:t xml:space="preserve"> </w:t>
      </w:r>
    </w:p>
    <w:p w:rsidRDefault="00266472" w:rsidP="00CF19CB" w:rsidR="00266472" w:rsidRPr="007D0CE7">
      <w:pPr>
        <w:jc w:val="both"/>
      </w:pPr>
    </w:p>
    <w:sectPr w:rsidSect="00EB3C6C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C35" w:rsidR="00907C35">
      <w:r>
        <w:separator/>
      </w:r>
    </w:p>
  </w:endnote>
  <w:endnote w:id="0" w:type="continuationSeparator">
    <w:p w:rsidRDefault="00907C35" w:rsidR="00907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C35" w:rsidR="00907C35">
      <w:r>
        <w:separator/>
      </w:r>
    </w:p>
  </w:footnote>
  <w:footnote w:id="0" w:type="continuationSeparator">
    <w:p w:rsidRDefault="00907C35" w:rsidR="00907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7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1E275E" w:rsidRPr="001E275E">
      <w:t>Posl.br. 10 St-16</w:t>
    </w:r>
    <w:r w:rsidR="0087234C">
      <w:t>0</w:t>
    </w:r>
    <w:r w:rsidR="001E275E" w:rsidRPr="001E275E">
      <w:t>/16-</w:t>
    </w:r>
    <w:r w:rsidR="007045E1">
      <w:t>9</w:t>
    </w:r>
    <w:r w:rsidR="001E275E" w:rsidRPr="001E275E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0A500A">
      <w:rPr>
        <w:sz w:val="23"/>
        <w:szCs w:val="23"/>
      </w:rPr>
      <w:t>395</w:t>
    </w:r>
    <w:r w:rsidR="00E83CE7">
      <w:rPr>
        <w:sz w:val="23"/>
        <w:szCs w:val="23"/>
      </w:rPr>
      <w:t>/16</w:t>
    </w:r>
    <w:r w:rsidR="000C1310">
      <w:rPr>
        <w:sz w:val="23"/>
        <w:szCs w:val="23"/>
      </w:rPr>
      <w:t>-</w:t>
    </w:r>
    <w:r w:rsidR="00EF47F0">
      <w:rPr>
        <w:sz w:val="23"/>
        <w:szCs w:val="23"/>
      </w:rPr>
      <w:t>24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44307"/>
    <w:rsid w:val="00052EF3"/>
    <w:rsid w:val="000543CD"/>
    <w:rsid w:val="00061AF7"/>
    <w:rsid w:val="0007232E"/>
    <w:rsid w:val="0007675F"/>
    <w:rsid w:val="000853F0"/>
    <w:rsid w:val="000A500A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A78E1"/>
    <w:rsid w:val="001B5A99"/>
    <w:rsid w:val="001B6558"/>
    <w:rsid w:val="001D320F"/>
    <w:rsid w:val="001D632A"/>
    <w:rsid w:val="001E275E"/>
    <w:rsid w:val="001E3BF9"/>
    <w:rsid w:val="001E4A9E"/>
    <w:rsid w:val="001F6597"/>
    <w:rsid w:val="00200BC9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13C0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318C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1914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7AB9"/>
    <w:rsid w:val="008C73F5"/>
    <w:rsid w:val="008D0BCC"/>
    <w:rsid w:val="008D2320"/>
    <w:rsid w:val="008E428A"/>
    <w:rsid w:val="008F158A"/>
    <w:rsid w:val="008F53E4"/>
    <w:rsid w:val="00907C35"/>
    <w:rsid w:val="009138F9"/>
    <w:rsid w:val="00942134"/>
    <w:rsid w:val="00945587"/>
    <w:rsid w:val="009638C1"/>
    <w:rsid w:val="00964990"/>
    <w:rsid w:val="009717F0"/>
    <w:rsid w:val="00975409"/>
    <w:rsid w:val="009817C4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014E2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7108E"/>
    <w:rsid w:val="00C74AB0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47F0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01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14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01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14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7CB1B-61F9-4995-BC87-45A5CF729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262</properties:Words>
  <properties:Characters>1204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2016-10-03T06:25:00Z</dcterms:created>
  <dc:creator>drabar</dc:creator>
  <cp:lastModifiedBy>Sanja Lakošeljac</cp:lastModifiedBy>
  <cp:lastPrinted>2016-10-03T06:26:00Z</cp:lastPrinted>
  <dcterms:modified xmlns:xsi="http://www.w3.org/2001/XMLSchema-instance" xsi:type="dcterms:W3CDTF">2016-10-03T06:27:00Z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