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33fa9" w14:paraId="8d33fa9" w:rsidRDefault="005338B5" w:rsidP="005D7BF8" w:rsidR="005338B5" w:rsidRPr="005D7BF8">
      <w:pPr>
        <w:pStyle w:val="Bezproreda"/>
        <w:jc w:val="both"/>
        <w15:collapsed w:val="false"/>
      </w:pPr>
      <w:bookmarkStart w:name="_GoBack" w:id="0"/>
      <w:bookmarkEnd w:id="0"/>
      <w:r w:rsidRPr="005D7BF8">
        <w:t xml:space="preserve">  </w:t>
      </w:r>
      <w:r>
        <w:t xml:space="preserve">             </w:t>
      </w:r>
      <w:r w:rsidRPr="005D7BF8">
        <w:t xml:space="preserve">  </w:t>
      </w:r>
      <w:r w:rsidRPr="005D7BF8"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338B5" w:rsidP="005D7BF8" w:rsidR="005338B5" w:rsidRPr="005D7BF8">
      <w:pPr>
        <w:pStyle w:val="Bezproreda"/>
        <w:jc w:val="both"/>
      </w:pPr>
      <w:r w:rsidRPr="005D7BF8">
        <w:rPr>
          <w:rFonts w:eastAsia="MS Mincho"/>
        </w:rPr>
        <w:t xml:space="preserve">   REPUBLIKA HRVATSKA</w:t>
      </w:r>
    </w:p>
    <w:p w:rsidRDefault="005338B5" w:rsidP="005D7BF8" w:rsidR="005338B5" w:rsidRPr="005D7BF8">
      <w:pPr>
        <w:pStyle w:val="Bezproreda"/>
        <w:jc w:val="both"/>
      </w:pPr>
      <w:r w:rsidRPr="005D7BF8">
        <w:rPr>
          <w:rFonts w:eastAsia="MS Mincho"/>
        </w:rPr>
        <w:t>TRGOVAČKI SUD U RIJECI</w:t>
      </w:r>
    </w:p>
    <w:p w:rsidRDefault="005338B5" w:rsidP="005D7BF8" w:rsidR="005338B5" w:rsidRPr="005D7BF8">
      <w:pPr>
        <w:pStyle w:val="Bezproreda"/>
        <w:jc w:val="both"/>
        <w:rPr>
          <w:rFonts w:eastAsia="MS Mincho"/>
        </w:rPr>
      </w:pPr>
      <w:r w:rsidRPr="005D7BF8">
        <w:rPr>
          <w:rFonts w:eastAsia="MS Mincho"/>
        </w:rPr>
        <w:t xml:space="preserve">       Rijeka, Zadarska 1 i 3</w:t>
      </w:r>
    </w:p>
    <w:p w:rsidRDefault="009B5AF3" w:rsidP="00A47064" w:rsidR="009B5AF3" w:rsidRPr="009464C5">
      <w:pPr>
        <w:jc w:val="center"/>
        <w:rPr>
          <w:rFonts w:eastAsia="MS Mincho"/>
          <w:i/>
        </w:rPr>
      </w:pPr>
    </w:p>
    <w:p w:rsidRDefault="009464C5" w:rsidP="009464C5" w:rsidR="009464C5" w:rsidRPr="00FB026A">
      <w:pPr>
        <w:jc w:val="center"/>
        <w:rPr>
          <w:b/>
          <w:lang w:val="de-DE"/>
        </w:rPr>
      </w:pPr>
      <w:r w:rsidRPr="00FB026A">
        <w:rPr>
          <w:b/>
          <w:lang w:val="de-DE"/>
        </w:rPr>
        <w:t>R E P U B L I K A   H R V A T S K A</w:t>
      </w:r>
    </w:p>
    <w:p w:rsidRDefault="009464C5" w:rsidP="009464C5" w:rsidR="009464C5" w:rsidRPr="00FB026A">
      <w:pPr>
        <w:ind w:firstLine="720"/>
        <w:jc w:val="center"/>
        <w:rPr>
          <w:b/>
          <w:lang w:val="de-DE"/>
        </w:rPr>
      </w:pPr>
    </w:p>
    <w:p w:rsidRDefault="009464C5" w:rsidP="009464C5" w:rsidR="009464C5" w:rsidRPr="00FB026A">
      <w:pPr>
        <w:jc w:val="center"/>
        <w:rPr>
          <w:b/>
          <w:lang w:val="de-DE"/>
        </w:rPr>
      </w:pPr>
      <w:r w:rsidRPr="00FB026A">
        <w:rPr>
          <w:b/>
          <w:lang w:val="de-DE"/>
        </w:rPr>
        <w:t>R J E Š E N J E</w:t>
      </w:r>
    </w:p>
    <w:p w:rsidRDefault="009464C5" w:rsidP="009464C5" w:rsidR="009464C5" w:rsidRPr="00925F8C">
      <w:pPr>
        <w:jc w:val="both"/>
        <w:rPr>
          <w:lang w:val="de-DE"/>
        </w:rPr>
      </w:pPr>
    </w:p>
    <w:p w:rsidRDefault="009464C5" w:rsidP="009464C5" w:rsidR="009464C5" w:rsidRPr="00F42F2A">
      <w:pPr>
        <w:jc w:val="both"/>
        <w:rPr>
          <w:rFonts w:eastAsia="MS Mincho"/>
        </w:rPr>
      </w:pPr>
      <w:r w:rsidRPr="00925F8C">
        <w:rPr>
          <w:rFonts w:eastAsia="MS Mincho"/>
        </w:rPr>
        <w:tab/>
      </w:r>
      <w:r w:rsidRPr="00F42F2A">
        <w:rPr>
          <w:rFonts w:eastAsia="MS Mincho"/>
        </w:rPr>
        <w:t>Trgovački sud u Rijeci,</w:t>
      </w:r>
      <w:r w:rsidR="00F06245">
        <w:rPr>
          <w:rFonts w:eastAsia="MS Mincho"/>
        </w:rPr>
        <w:t xml:space="preserve"> </w:t>
      </w:r>
      <w:r w:rsidR="00F06245" w:rsidRPr="00F06245">
        <w:rPr>
          <w:rFonts w:eastAsia="MS Mincho"/>
        </w:rPr>
        <w:t>OIB 88785964957,</w:t>
      </w:r>
      <w:r w:rsidRPr="00F42F2A">
        <w:rPr>
          <w:rFonts w:eastAsia="MS Mincho"/>
        </w:rPr>
        <w:t xml:space="preserve"> po </w:t>
      </w:r>
      <w:r w:rsidR="007F022F">
        <w:rPr>
          <w:rFonts w:eastAsia="MS Mincho"/>
        </w:rPr>
        <w:t xml:space="preserve">sucu </w:t>
      </w:r>
      <w:r w:rsidR="00FB026A">
        <w:rPr>
          <w:rFonts w:eastAsia="MS Mincho"/>
        </w:rPr>
        <w:t>Danieli Korlević,</w:t>
      </w:r>
      <w:r w:rsidRPr="00F42F2A">
        <w:rPr>
          <w:rFonts w:eastAsia="MS Mincho"/>
        </w:rPr>
        <w:t xml:space="preserve"> </w:t>
      </w:r>
      <w:r w:rsidR="009B5AF3">
        <w:rPr>
          <w:rFonts w:eastAsia="MS Mincho"/>
        </w:rPr>
        <w:t>nakon zaključenja</w:t>
      </w:r>
      <w:r w:rsidR="00551FD6">
        <w:rPr>
          <w:rFonts w:eastAsia="MS Mincho"/>
        </w:rPr>
        <w:t xml:space="preserve"> </w:t>
      </w:r>
      <w:r w:rsidR="009B5AF3">
        <w:rPr>
          <w:rFonts w:eastAsia="MS Mincho"/>
        </w:rPr>
        <w:t>stečajnog po</w:t>
      </w:r>
      <w:r w:rsidR="00551FD6">
        <w:rPr>
          <w:rFonts w:eastAsia="MS Mincho"/>
        </w:rPr>
        <w:t>s</w:t>
      </w:r>
      <w:r w:rsidR="009B5AF3">
        <w:rPr>
          <w:rFonts w:eastAsia="MS Mincho"/>
        </w:rPr>
        <w:t xml:space="preserve">tupka nad dužnikom </w:t>
      </w:r>
      <w:r w:rsidR="008D33E2">
        <w:rPr>
          <w:b/>
          <w:lang w:val="de-DE"/>
        </w:rPr>
        <w:t>VALADE d.o.o. Bale, Trg Tomaso Bembo 1</w:t>
      </w:r>
      <w:r w:rsidR="00551FD6">
        <w:rPr>
          <w:b/>
          <w:lang w:val="de-DE"/>
        </w:rPr>
        <w:t xml:space="preserve">, </w:t>
      </w:r>
      <w:r w:rsidR="009B5AF3">
        <w:rPr>
          <w:lang w:val="de-DE"/>
        </w:rPr>
        <w:t xml:space="preserve">odlučujući o prijedlogu stečajnog upravitelja za upis stečajne mase u sudski registar, </w:t>
      </w:r>
      <w:r w:rsidRPr="00F42F2A">
        <w:rPr>
          <w:rFonts w:eastAsia="MS Mincho"/>
        </w:rPr>
        <w:t xml:space="preserve">dana </w:t>
      </w:r>
      <w:r w:rsidR="008D33E2">
        <w:rPr>
          <w:rFonts w:eastAsia="MS Mincho"/>
        </w:rPr>
        <w:t>05. travnja</w:t>
      </w:r>
      <w:r w:rsidR="00551FD6">
        <w:rPr>
          <w:rFonts w:eastAsia="MS Mincho"/>
        </w:rPr>
        <w:t xml:space="preserve"> 2017</w:t>
      </w:r>
      <w:r w:rsidR="007F022F">
        <w:rPr>
          <w:rFonts w:eastAsia="MS Mincho"/>
        </w:rPr>
        <w:t>.</w:t>
      </w:r>
      <w:r w:rsidRPr="00F42F2A">
        <w:rPr>
          <w:rFonts w:eastAsia="MS Mincho"/>
        </w:rPr>
        <w:t xml:space="preserve"> </w:t>
      </w:r>
      <w:r w:rsidR="009B5AF3">
        <w:rPr>
          <w:rFonts w:eastAsia="MS Mincho"/>
        </w:rPr>
        <w:t>godine</w:t>
      </w:r>
    </w:p>
    <w:p w:rsidRDefault="001A0071" w:rsidP="00A47064" w:rsidR="00F670F7" w:rsidRPr="00FB026A">
      <w:pPr>
        <w:jc w:val="center"/>
        <w:rPr>
          <w:rFonts w:eastAsia="MS Mincho"/>
          <w:b/>
        </w:rPr>
      </w:pPr>
      <w:r w:rsidRPr="00FB026A">
        <w:rPr>
          <w:rFonts w:eastAsia="MS Mincho"/>
          <w:b/>
        </w:rPr>
        <w:t>r i j e š i o</w:t>
      </w:r>
      <w:r w:rsidR="00A63C11" w:rsidRPr="00FB026A">
        <w:rPr>
          <w:rFonts w:eastAsia="MS Mincho"/>
          <w:b/>
        </w:rPr>
        <w:t xml:space="preserve">  </w:t>
      </w:r>
      <w:r w:rsidRPr="00FB026A">
        <w:rPr>
          <w:rFonts w:eastAsia="MS Mincho"/>
          <w:b/>
        </w:rPr>
        <w:t xml:space="preserve">  j e</w:t>
      </w:r>
    </w:p>
    <w:p w:rsidRDefault="00345D6C" w:rsidP="00A47064" w:rsidR="00345D6C" w:rsidRPr="00470FA1">
      <w:pPr>
        <w:jc w:val="center"/>
        <w:rPr>
          <w:rFonts w:eastAsia="MS Mincho"/>
        </w:rPr>
      </w:pPr>
    </w:p>
    <w:p w:rsidRDefault="00F60DB5" w:rsidP="008D33E2" w:rsidR="00C33637">
      <w:pPr>
        <w:numPr>
          <w:ilvl w:val="0"/>
          <w:numId w:val="1"/>
        </w:numPr>
        <w:jc w:val="both"/>
      </w:pPr>
      <w:r>
        <w:t>U sudsk</w:t>
      </w:r>
      <w:r w:rsidR="00D42483">
        <w:t>i</w:t>
      </w:r>
      <w:r>
        <w:t xml:space="preserve"> regist</w:t>
      </w:r>
      <w:r w:rsidR="00D42483">
        <w:t>a</w:t>
      </w:r>
      <w:r>
        <w:t xml:space="preserve">r </w:t>
      </w:r>
      <w:r w:rsidR="008D33E2">
        <w:t xml:space="preserve">Trgovačkog suda u Pazinu </w:t>
      </w:r>
      <w:r>
        <w:t xml:space="preserve">upisat će se </w:t>
      </w:r>
      <w:r w:rsidR="00FE0987" w:rsidRPr="00FE0987">
        <w:rPr>
          <w:rFonts w:eastAsia="MS Mincho"/>
          <w:b/>
        </w:rPr>
        <w:t>STEČAJN</w:t>
      </w:r>
      <w:r w:rsidR="00FE0987">
        <w:rPr>
          <w:rFonts w:eastAsia="MS Mincho"/>
          <w:b/>
        </w:rPr>
        <w:t>A</w:t>
      </w:r>
      <w:r w:rsidR="00FE0987" w:rsidRPr="00FE0987">
        <w:rPr>
          <w:rFonts w:eastAsia="MS Mincho"/>
          <w:b/>
        </w:rPr>
        <w:t xml:space="preserve"> MAS</w:t>
      </w:r>
      <w:r w:rsidR="00FE0987">
        <w:rPr>
          <w:rFonts w:eastAsia="MS Mincho"/>
          <w:b/>
        </w:rPr>
        <w:t>A</w:t>
      </w:r>
      <w:r w:rsidR="00FE0987" w:rsidRPr="00FE0987">
        <w:rPr>
          <w:rFonts w:eastAsia="MS Mincho"/>
          <w:b/>
        </w:rPr>
        <w:t xml:space="preserve"> </w:t>
      </w:r>
      <w:r w:rsidR="00FE0987">
        <w:rPr>
          <w:rFonts w:eastAsia="MS Mincho"/>
          <w:b/>
        </w:rPr>
        <w:t xml:space="preserve">DUŽNIKA </w:t>
      </w:r>
      <w:r w:rsidR="008D33E2" w:rsidRPr="008D33E2">
        <w:rPr>
          <w:rFonts w:eastAsia="MS Mincho"/>
          <w:b/>
        </w:rPr>
        <w:t>VALADE d.o.o. Bale, Trg Tomaso Bembo 1</w:t>
      </w:r>
      <w:r w:rsidR="008D33E2">
        <w:rPr>
          <w:rFonts w:eastAsia="MS Mincho"/>
          <w:b/>
        </w:rPr>
        <w:t xml:space="preserve"> </w:t>
      </w:r>
      <w:r w:rsidR="00196455">
        <w:t>koji</w:t>
      </w:r>
      <w:r w:rsidR="00C33637">
        <w:t xml:space="preserve"> je u sudskom registru </w:t>
      </w:r>
      <w:r w:rsidR="00FE0987">
        <w:t xml:space="preserve">ovoga suda </w:t>
      </w:r>
      <w:r w:rsidR="00C33637">
        <w:t xml:space="preserve">upisan s MBS </w:t>
      </w:r>
      <w:r w:rsidR="008D33E2">
        <w:t>040197871</w:t>
      </w:r>
      <w:r w:rsidR="00C33637">
        <w:t>.</w:t>
      </w:r>
    </w:p>
    <w:p w:rsidRDefault="00FB026A" w:rsidP="00FB026A" w:rsidR="00FB026A">
      <w:pPr>
        <w:ind w:left="1080"/>
        <w:jc w:val="both"/>
      </w:pPr>
    </w:p>
    <w:p w:rsidRDefault="00FB026A" w:rsidP="00154BB9" w:rsidR="00F60DB5">
      <w:pPr>
        <w:numPr>
          <w:ilvl w:val="0"/>
          <w:numId w:val="1"/>
        </w:numPr>
        <w:jc w:val="both"/>
        <w:rPr>
          <w:color w:val="000000"/>
        </w:rPr>
      </w:pPr>
      <w:r>
        <w:t>Ovo</w:t>
      </w:r>
      <w:r w:rsidR="00F60DB5" w:rsidRPr="00FB026A">
        <w:rPr>
          <w:color w:val="000000"/>
        </w:rPr>
        <w:t xml:space="preserve">  rješenje objavit će se na </w:t>
      </w:r>
      <w:r w:rsidR="00D900C1" w:rsidRPr="00FB026A">
        <w:rPr>
          <w:color w:val="000000"/>
        </w:rPr>
        <w:t>mrežnoj stranici e-</w:t>
      </w:r>
      <w:r w:rsidRPr="00FB026A">
        <w:rPr>
          <w:color w:val="000000"/>
        </w:rPr>
        <w:t>Oglasna</w:t>
      </w:r>
      <w:r w:rsidR="00D900C1" w:rsidRPr="00FB026A">
        <w:rPr>
          <w:color w:val="000000"/>
        </w:rPr>
        <w:t xml:space="preserve"> ploč</w:t>
      </w:r>
      <w:r w:rsidRPr="00FB026A">
        <w:rPr>
          <w:color w:val="000000"/>
        </w:rPr>
        <w:t>a</w:t>
      </w:r>
      <w:r w:rsidR="00D900C1" w:rsidRPr="00FB026A">
        <w:rPr>
          <w:color w:val="000000"/>
        </w:rPr>
        <w:t xml:space="preserve"> sud</w:t>
      </w:r>
      <w:r w:rsidRPr="00FB026A">
        <w:rPr>
          <w:color w:val="000000"/>
        </w:rPr>
        <w:t>ov</w:t>
      </w:r>
      <w:r w:rsidR="00D900C1" w:rsidRPr="00FB026A">
        <w:rPr>
          <w:color w:val="000000"/>
        </w:rPr>
        <w:t xml:space="preserve">a. </w:t>
      </w:r>
    </w:p>
    <w:p w:rsidRDefault="00FB026A" w:rsidP="00FB026A" w:rsidR="00FB026A">
      <w:pPr>
        <w:pStyle w:val="Odlomakpopisa"/>
        <w:rPr>
          <w:color w:val="000000"/>
        </w:rPr>
      </w:pPr>
    </w:p>
    <w:p w:rsidRDefault="00F60DB5" w:rsidP="00F60DB5" w:rsidR="00F60DB5" w:rsidRPr="00FB026A">
      <w:pPr>
        <w:jc w:val="center"/>
        <w:rPr>
          <w:b/>
        </w:rPr>
      </w:pPr>
      <w:r w:rsidRPr="00FB026A">
        <w:rPr>
          <w:b/>
        </w:rPr>
        <w:t>Obrazloženje</w:t>
      </w:r>
    </w:p>
    <w:p w:rsidRDefault="007F022F" w:rsidP="009A68F4" w:rsidR="007F022F">
      <w:pPr>
        <w:jc w:val="both"/>
      </w:pPr>
    </w:p>
    <w:p w:rsidRDefault="00FB026A" w:rsidP="00F60DB5" w:rsidR="008D33E2">
      <w:pPr>
        <w:ind w:firstLine="708"/>
        <w:jc w:val="both"/>
        <w:rPr>
          <w:rFonts w:eastAsia="MS Mincho"/>
        </w:rPr>
      </w:pPr>
      <w:r>
        <w:rPr>
          <w:rFonts w:eastAsia="MS Mincho"/>
        </w:rPr>
        <w:t xml:space="preserve">Stečajni upravitelj podnio </w:t>
      </w:r>
      <w:r w:rsidR="008D33E2">
        <w:rPr>
          <w:rFonts w:eastAsia="MS Mincho"/>
        </w:rPr>
        <w:t xml:space="preserve">je </w:t>
      </w:r>
      <w:r>
        <w:rPr>
          <w:rFonts w:eastAsia="MS Mincho"/>
        </w:rPr>
        <w:t>sudu prijedlog za upis stečajne mase u sudski registar.</w:t>
      </w:r>
    </w:p>
    <w:p w:rsidRDefault="008D33E2" w:rsidP="00F60DB5" w:rsidR="0024479D">
      <w:pPr>
        <w:ind w:firstLine="708"/>
        <w:jc w:val="both"/>
        <w:rPr>
          <w:rFonts w:eastAsia="MS Mincho"/>
        </w:rPr>
      </w:pPr>
      <w:r>
        <w:rPr>
          <w:rFonts w:eastAsia="MS Mincho"/>
        </w:rPr>
        <w:t xml:space="preserve">Rješenjem ovoga suda posl. broj 15 St-1075/13-28 od 27. studenoga 2014. godine otvoren je i zaključen stečajni postupak nad dužnikom </w:t>
      </w:r>
      <w:r w:rsidRPr="008D33E2">
        <w:rPr>
          <w:lang w:val="de-DE"/>
        </w:rPr>
        <w:t>VALADE d.o.o. Bale, Trg Tomaso Bembo 1</w:t>
      </w:r>
      <w:r>
        <w:rPr>
          <w:rFonts w:eastAsia="MS Mincho"/>
        </w:rPr>
        <w:t xml:space="preserve">, a dužnik brisan iz sudskog registra Trgovačkog suda u Pazinu. </w:t>
      </w:r>
      <w:r w:rsidR="00FB026A">
        <w:rPr>
          <w:rFonts w:eastAsia="MS Mincho"/>
        </w:rPr>
        <w:t xml:space="preserve"> </w:t>
      </w:r>
      <w:r>
        <w:rPr>
          <w:rFonts w:eastAsia="MS Mincho"/>
        </w:rPr>
        <w:t xml:space="preserve"> </w:t>
      </w:r>
    </w:p>
    <w:p w:rsidRDefault="008D33E2" w:rsidP="00F60DB5" w:rsidR="008D33E2">
      <w:pPr>
        <w:ind w:firstLine="708"/>
        <w:jc w:val="both"/>
        <w:rPr>
          <w:rFonts w:eastAsia="MS Mincho"/>
        </w:rPr>
      </w:pPr>
      <w:r>
        <w:rPr>
          <w:rFonts w:eastAsia="MS Mincho"/>
        </w:rPr>
        <w:t xml:space="preserve">Stečajni upravitelj utvrdio je da postoji neunovčena stečajna masa dužnika koja se odnosi na poslovni udio u trgovačkom društvu MONPERIN d.o.o. za turizam, ugostiteljstvo, poljoprivredu i poslovanje nekretninama, Bale, Trg La Musa 2 nominalne vrijednosti 17.000,00 kn s mogućnosti unovčenja 20% iznad nominalne vrijednosti preko interne burze MONPERIN. </w:t>
      </w:r>
    </w:p>
    <w:p w:rsidRDefault="008D33E2" w:rsidP="00F06245" w:rsidR="00960749">
      <w:pPr>
        <w:ind w:firstLine="708"/>
        <w:jc w:val="both"/>
      </w:pPr>
      <w:r>
        <w:rPr>
          <w:rFonts w:eastAsia="MS Mincho"/>
        </w:rPr>
        <w:t xml:space="preserve">Obzirom da je za prijenos poslovnih udjela neophodan osobni identifikacijski broj </w:t>
      </w:r>
      <w:r w:rsidR="005338B5">
        <w:rPr>
          <w:rFonts w:eastAsia="MS Mincho"/>
        </w:rPr>
        <w:t xml:space="preserve">Stečajne mase </w:t>
      </w:r>
      <w:r>
        <w:rPr>
          <w:rFonts w:eastAsia="MS Mincho"/>
        </w:rPr>
        <w:t>dužnika Valade d.o.o. Bale, Trg Tomaso Bembo 1, kako bi se mogla izvršiti prodaja poslovnog udjela za koji već postoji interes za kupnju od strane Istarske županije, Općine Bale, v</w:t>
      </w:r>
      <w:r w:rsidR="00FB026A">
        <w:rPr>
          <w:rFonts w:eastAsia="MS Mincho"/>
        </w:rPr>
        <w:t xml:space="preserve">aljalo je temeljem čl.437., 438. </w:t>
      </w:r>
      <w:r w:rsidR="0024479D">
        <w:rPr>
          <w:rFonts w:eastAsia="MS Mincho"/>
        </w:rPr>
        <w:t>Stečajnog zakona</w:t>
      </w:r>
      <w:r w:rsidR="00FB026A">
        <w:rPr>
          <w:rFonts w:eastAsia="MS Mincho"/>
        </w:rPr>
        <w:t xml:space="preserve"> (Narodne novine </w:t>
      </w:r>
      <w:r w:rsidR="00551FD6">
        <w:rPr>
          <w:rFonts w:eastAsia="MS Mincho"/>
        </w:rPr>
        <w:t xml:space="preserve">broj </w:t>
      </w:r>
      <w:r w:rsidR="00FB026A">
        <w:rPr>
          <w:rFonts w:eastAsia="MS Mincho"/>
        </w:rPr>
        <w:t xml:space="preserve">71/15) riješiti kao u izreci rješenja. </w:t>
      </w:r>
      <w:r w:rsidR="00FB026A">
        <w:t xml:space="preserve"> </w:t>
      </w:r>
    </w:p>
    <w:p w:rsidRDefault="008D33E2" w:rsidP="00F06245" w:rsidR="008D33E2">
      <w:pPr>
        <w:ind w:firstLine="708"/>
        <w:jc w:val="both"/>
      </w:pPr>
    </w:p>
    <w:p w:rsidRDefault="00FB026A" w:rsidP="009E6FB6" w:rsidR="00345D6C" w:rsidRPr="0040410C">
      <w:pPr>
        <w:jc w:val="center"/>
      </w:pPr>
      <w:r>
        <w:t xml:space="preserve">U </w:t>
      </w:r>
      <w:r w:rsidR="00345D6C" w:rsidRPr="0040410C">
        <w:t xml:space="preserve">Rijeci, </w:t>
      </w:r>
      <w:r w:rsidR="008D33E2">
        <w:t>05. travnja</w:t>
      </w:r>
      <w:r w:rsidR="00551FD6">
        <w:t xml:space="preserve"> 2017</w:t>
      </w:r>
      <w:r w:rsidR="00345D6C" w:rsidRPr="0040410C">
        <w:t xml:space="preserve">. </w:t>
      </w:r>
      <w:r>
        <w:t xml:space="preserve">godine </w:t>
      </w:r>
    </w:p>
    <w:p w:rsidRDefault="00345D6C" w:rsidP="00345D6C" w:rsidR="00345D6C" w:rsidRPr="0040410C">
      <w:pPr>
        <w:jc w:val="right"/>
      </w:pPr>
      <w:r w:rsidRPr="0040410C">
        <w:t xml:space="preserve">     Sudac  </w:t>
      </w:r>
    </w:p>
    <w:p w:rsidRDefault="00FB026A" w:rsidP="005338B5" w:rsidR="008D33E2">
      <w:pPr>
        <w:ind w:firstLine="708" w:left="1416"/>
        <w:jc w:val="right"/>
      </w:pPr>
      <w:r>
        <w:t>Daniela Korlević</w:t>
      </w:r>
      <w:r w:rsidR="00345D6C" w:rsidRPr="0040410C">
        <w:t xml:space="preserve"> </w:t>
      </w:r>
      <w:r w:rsidR="0024479D">
        <w:t xml:space="preserve"> </w:t>
      </w:r>
    </w:p>
    <w:p w:rsidRDefault="00154BB9" w:rsidP="004A0442" w:rsidR="0024479D" w:rsidRPr="0024479D">
      <w:pPr>
        <w:jc w:val="both"/>
        <w:rPr>
          <w:rFonts w:eastAsia="MS Mincho"/>
          <w:b/>
          <w:lang w:val="de-DE"/>
        </w:rPr>
      </w:pPr>
      <w:r w:rsidRPr="0024479D">
        <w:rPr>
          <w:rFonts w:eastAsia="MS Mincho"/>
          <w:b/>
          <w:lang w:val="de-DE"/>
        </w:rPr>
        <w:t>UPUTA O PRAVNOM LIJEKU</w:t>
      </w:r>
      <w:r w:rsidR="00345D6C" w:rsidRPr="0024479D">
        <w:rPr>
          <w:rFonts w:eastAsia="MS Mincho"/>
          <w:b/>
          <w:lang w:val="de-DE"/>
        </w:rPr>
        <w:t xml:space="preserve"> </w:t>
      </w:r>
    </w:p>
    <w:p w:rsidRDefault="004A0442" w:rsidP="004A0442" w:rsidR="004A0442" w:rsidRPr="008D33E2">
      <w:pPr>
        <w:jc w:val="both"/>
        <w:rPr>
          <w:sz w:val="22"/>
        </w:rPr>
      </w:pPr>
      <w:r w:rsidRPr="008D33E2">
        <w:rPr>
          <w:sz w:val="22"/>
        </w:rPr>
        <w:t xml:space="preserve">Protiv ovog rješenja dopuštena je žalba. </w:t>
      </w:r>
      <w:r w:rsidR="008D33E2" w:rsidRPr="008D33E2">
        <w:rPr>
          <w:sz w:val="22"/>
        </w:rPr>
        <w:t xml:space="preserve">Žalba se izjavljuje u dva primjerka u roku od osam dana od dostave prvostupanjskog rješenja. Dostava se smatra obavljenom istekom osmoga dana od dana objave pismena na mrežnoj stranici e-Oglasna ploča sudova, a o žalbi odlučuje Visoki trgovački sud Republike Hrvatske. </w:t>
      </w:r>
    </w:p>
    <w:p w:rsidRDefault="00345D6C" w:rsidP="00345D6C" w:rsidR="00345D6C" w:rsidRPr="00FB026A">
      <w:pPr>
        <w:jc w:val="both"/>
        <w:rPr>
          <w:b/>
          <w:sz w:val="20"/>
        </w:rPr>
      </w:pPr>
      <w:r w:rsidRPr="00FB026A">
        <w:rPr>
          <w:b/>
          <w:sz w:val="20"/>
        </w:rPr>
        <w:lastRenderedPageBreak/>
        <w:t>DNA</w:t>
      </w:r>
    </w:p>
    <w:p w:rsidRDefault="00345D6C" w:rsidP="00154BB9" w:rsidR="00345D6C">
      <w:pPr>
        <w:numPr>
          <w:ilvl w:val="0"/>
          <w:numId w:val="2"/>
        </w:numPr>
        <w:jc w:val="both"/>
        <w:rPr>
          <w:sz w:val="20"/>
        </w:rPr>
      </w:pPr>
      <w:r w:rsidRPr="00FB026A">
        <w:rPr>
          <w:sz w:val="20"/>
        </w:rPr>
        <w:t>stečajnom upravitelju</w:t>
      </w:r>
      <w:r w:rsidR="00FB026A">
        <w:rPr>
          <w:sz w:val="20"/>
        </w:rPr>
        <w:t xml:space="preserve"> </w:t>
      </w:r>
      <w:r w:rsidR="008D33E2">
        <w:rPr>
          <w:sz w:val="20"/>
        </w:rPr>
        <w:t>Ljubica Juranović Skočić</w:t>
      </w:r>
      <w:r w:rsidR="0024479D">
        <w:rPr>
          <w:sz w:val="20"/>
        </w:rPr>
        <w:t xml:space="preserve"> </w:t>
      </w:r>
      <w:r w:rsidR="00FB026A">
        <w:rPr>
          <w:sz w:val="20"/>
        </w:rPr>
        <w:t xml:space="preserve"> </w:t>
      </w:r>
    </w:p>
    <w:p w:rsidRDefault="00FC22D0" w:rsidP="00154BB9" w:rsidR="00FB026A">
      <w:pPr>
        <w:numPr>
          <w:ilvl w:val="0"/>
          <w:numId w:val="2"/>
        </w:numPr>
        <w:jc w:val="both"/>
        <w:rPr>
          <w:sz w:val="20"/>
        </w:rPr>
      </w:pPr>
      <w:r w:rsidRPr="00FB026A">
        <w:rPr>
          <w:sz w:val="20"/>
        </w:rPr>
        <w:t xml:space="preserve">sudskom </w:t>
      </w:r>
      <w:r w:rsidR="00FB026A">
        <w:rPr>
          <w:sz w:val="20"/>
        </w:rPr>
        <w:t xml:space="preserve">registru </w:t>
      </w:r>
      <w:r w:rsidR="008D33E2">
        <w:rPr>
          <w:sz w:val="20"/>
        </w:rPr>
        <w:t xml:space="preserve">Trgovačkog suda u Pazinu </w:t>
      </w:r>
    </w:p>
    <w:p w:rsidRDefault="00FB026A" w:rsidP="00154BB9" w:rsidR="00FC22D0">
      <w:pPr>
        <w:numPr>
          <w:ilvl w:val="0"/>
          <w:numId w:val="2"/>
        </w:numPr>
        <w:jc w:val="both"/>
        <w:rPr>
          <w:sz w:val="20"/>
        </w:rPr>
      </w:pPr>
      <w:r w:rsidRPr="00FB026A">
        <w:rPr>
          <w:sz w:val="20"/>
        </w:rPr>
        <w:t>e-</w:t>
      </w:r>
      <w:r w:rsidR="00FE0987">
        <w:rPr>
          <w:sz w:val="20"/>
        </w:rPr>
        <w:t>O</w:t>
      </w:r>
      <w:r w:rsidRPr="00FB026A">
        <w:rPr>
          <w:sz w:val="20"/>
        </w:rPr>
        <w:t xml:space="preserve">glasne ploče suda                                </w:t>
      </w:r>
    </w:p>
    <w:p w:rsidRDefault="00FB026A" w:rsidP="005F6757" w:rsidR="00FB026A" w:rsidRPr="00FB026A">
      <w:pPr>
        <w:jc w:val="both"/>
        <w:rPr>
          <w:sz w:val="20"/>
        </w:rPr>
      </w:pPr>
    </w:p>
    <w:p w:rsidRDefault="00345D6C" w:rsidP="00EE5463" w:rsidR="00FB026A">
      <w:pPr>
        <w:jc w:val="both"/>
        <w:rPr>
          <w:sz w:val="20"/>
        </w:rPr>
      </w:pPr>
      <w:r w:rsidRPr="00FB026A">
        <w:rPr>
          <w:sz w:val="20"/>
        </w:rPr>
        <w:t xml:space="preserve">U Rijeci, </w:t>
      </w:r>
      <w:r w:rsidR="008D33E2">
        <w:rPr>
          <w:sz w:val="20"/>
        </w:rPr>
        <w:t>05.4.2017</w:t>
      </w:r>
      <w:r w:rsidRPr="00FB026A">
        <w:rPr>
          <w:sz w:val="20"/>
        </w:rPr>
        <w:t>.</w:t>
      </w:r>
      <w:r w:rsidR="00FB026A">
        <w:rPr>
          <w:sz w:val="20"/>
        </w:rPr>
        <w:t xml:space="preserve"> godine </w:t>
      </w:r>
    </w:p>
    <w:p w:rsidRDefault="00FB026A" w:rsidP="00EE5463" w:rsidR="00FB026A">
      <w:pPr>
        <w:jc w:val="both"/>
        <w:rPr>
          <w:sz w:val="20"/>
        </w:rPr>
      </w:pPr>
    </w:p>
    <w:p w:rsidRDefault="00345D6C" w:rsidP="00EE5463" w:rsidR="00A63C11">
      <w:pPr>
        <w:jc w:val="both"/>
        <w:rPr>
          <w:sz w:val="20"/>
        </w:rPr>
      </w:pPr>
      <w:r w:rsidRPr="00FB026A">
        <w:rPr>
          <w:sz w:val="20"/>
        </w:rPr>
        <w:t>Sudac</w:t>
      </w:r>
    </w:p>
    <w:p w:rsidRDefault="00FB026A" w:rsidP="00EE5463" w:rsidR="00FB026A" w:rsidRPr="00FB026A">
      <w:pPr>
        <w:jc w:val="both"/>
        <w:rPr>
          <w:bCs/>
          <w:sz w:val="20"/>
        </w:rPr>
      </w:pPr>
      <w:r>
        <w:rPr>
          <w:sz w:val="20"/>
        </w:rPr>
        <w:t xml:space="preserve">Daniela Korlević </w:t>
      </w:r>
    </w:p>
    <w:sectPr w:rsidSect="009E39B0" w:rsidR="00FB026A" w:rsidRPr="00FB026A">
      <w:headerReference w:type="default" r:id="rId11"/>
      <w:footerReference w:type="default" r:id="rId12"/>
      <w:pgSz w:h="15840" w:w="12240"/>
      <w:pgMar w:gutter="0" w:footer="720" w:header="720" w:left="1417" w:bottom="1079" w:right="1260" w:top="1079"/>
      <w:cols w:space="720"/>
      <w:noEndnote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781A" w:rsidR="002B781A">
      <w:r>
        <w:separator/>
      </w:r>
    </w:p>
  </w:endnote>
  <w:endnote w:id="0" w:type="continuationSeparator">
    <w:p w:rsidRDefault="002B781A" w:rsidR="002B78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stellar">
    <w:panose1 w:val="020A0402060406010301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imes-NewRoman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C4877" w:rsidP="00A84928" w:rsidR="004C4877">
    <w:pPr>
      <w:pStyle w:val="Podnoje"/>
      <w:jc w:val="center"/>
      <w:rPr>
        <w:rStyle w:val="Brojstranice"/>
        <w:rFonts w:cs="Arial" w:hAnsi="Arial" w:ascii="Arial"/>
      </w:rPr>
    </w:pPr>
  </w:p>
  <w:p w:rsidRDefault="004C4877" w:rsidP="00A84928" w:rsidR="004C4877">
    <w:pPr>
      <w:pStyle w:val="Podnoje"/>
      <w:jc w:val="center"/>
      <w:rPr>
        <w:rStyle w:val="Brojstranice"/>
        <w:rFonts w:cs="Arial" w:hAnsi="Arial" w:ascii="Arial"/>
      </w:rPr>
    </w:pPr>
  </w:p>
  <w:p w:rsidRDefault="00C65EBD" w:rsidP="00A84928" w:rsidR="00C65EBD">
    <w:pPr>
      <w:pStyle w:val="Podnoje"/>
      <w:jc w:val="center"/>
      <w:rPr>
        <w:rStyle w:val="Brojstranice"/>
        <w:rFonts w:cs="Arial" w:hAnsi="Arial" w:ascii="Arial"/>
      </w:rPr>
    </w:pPr>
    <w:r w:rsidRPr="00A24242">
      <w:rPr>
        <w:rStyle w:val="Brojstranice"/>
        <w:rFonts w:cs="Arial" w:hAnsi="Arial" w:ascii="Arial"/>
      </w:rPr>
      <w:fldChar w:fldCharType="begin"/>
    </w:r>
    <w:r w:rsidRPr="00A24242">
      <w:rPr>
        <w:rStyle w:val="Brojstranice"/>
        <w:rFonts w:cs="Arial" w:hAnsi="Arial" w:ascii="Arial"/>
      </w:rPr>
      <w:instrText xml:space="preserve"> PAGE </w:instrText>
    </w:r>
    <w:r w:rsidRPr="00A24242">
      <w:rPr>
        <w:rStyle w:val="Brojstranice"/>
        <w:rFonts w:cs="Arial" w:hAnsi="Arial" w:ascii="Arial"/>
      </w:rPr>
      <w:fldChar w:fldCharType="separate"/>
    </w:r>
    <w:r w:rsidR="005338B5">
      <w:rPr>
        <w:rStyle w:val="Brojstranice"/>
        <w:rFonts w:cs="Arial" w:hAnsi="Arial" w:ascii="Arial"/>
        <w:noProof/>
      </w:rPr>
      <w:t>1</w:t>
    </w:r>
    <w:r w:rsidRPr="00A24242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781A" w:rsidR="002B781A">
      <w:r>
        <w:separator/>
      </w:r>
    </w:p>
  </w:footnote>
  <w:footnote w:id="0" w:type="continuationSeparator">
    <w:p w:rsidRDefault="002B781A" w:rsidR="002B781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64C5" w:rsidP="009464C5" w:rsidR="009464C5" w:rsidRPr="00925F8C">
    <w:pPr>
      <w:jc w:val="right"/>
    </w:pPr>
    <w:r w:rsidRPr="00925F8C">
      <w:t xml:space="preserve">Posl. br. </w:t>
    </w:r>
    <w:r w:rsidR="00FB026A">
      <w:t>15</w:t>
    </w:r>
    <w:r w:rsidRPr="00925F8C">
      <w:t xml:space="preserve"> St-</w:t>
    </w:r>
    <w:r w:rsidR="008D33E2">
      <w:t>1469/16-2</w:t>
    </w:r>
    <w:r>
      <w:t xml:space="preserve"> </w:t>
    </w:r>
  </w:p>
  <w:p w:rsidRDefault="00B80C86" w:rsidP="009464C5" w:rsidR="00B80C86" w:rsidRPr="009464C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25711F"/>
    <w:multiLevelType w:val="hybridMultilevel"/>
    <w:tmpl w:val="10224412"/>
    <w:lvl w:tplc="CF4AF5D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7B2E6348"/>
    <w:multiLevelType w:val="hybridMultilevel"/>
    <w:tmpl w:val="4162E2C2"/>
    <w:lvl w:tplc="C07CEB6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IdMacAtCleanup w:val="2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hideGrammaticalError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91417"/>
    <w:rsid w:val="000033BB"/>
    <w:rsid w:val="000037BA"/>
    <w:rsid w:val="00011F46"/>
    <w:rsid w:val="0003364A"/>
    <w:rsid w:val="00033823"/>
    <w:rsid w:val="000602A0"/>
    <w:rsid w:val="00064AEC"/>
    <w:rsid w:val="00094078"/>
    <w:rsid w:val="000A0E43"/>
    <w:rsid w:val="000A3204"/>
    <w:rsid w:val="000B5772"/>
    <w:rsid w:val="000D2EE6"/>
    <w:rsid w:val="000E0D4F"/>
    <w:rsid w:val="000E1541"/>
    <w:rsid w:val="000E1EA2"/>
    <w:rsid w:val="000F3D63"/>
    <w:rsid w:val="000F6DCE"/>
    <w:rsid w:val="000F719A"/>
    <w:rsid w:val="000F7E5A"/>
    <w:rsid w:val="00106225"/>
    <w:rsid w:val="00115FEA"/>
    <w:rsid w:val="00122B90"/>
    <w:rsid w:val="00154BB9"/>
    <w:rsid w:val="00160ED7"/>
    <w:rsid w:val="0016231F"/>
    <w:rsid w:val="00162488"/>
    <w:rsid w:val="00196455"/>
    <w:rsid w:val="001A0071"/>
    <w:rsid w:val="001A047D"/>
    <w:rsid w:val="001A125D"/>
    <w:rsid w:val="001A5F6F"/>
    <w:rsid w:val="001B1313"/>
    <w:rsid w:val="001B539F"/>
    <w:rsid w:val="001C12BD"/>
    <w:rsid w:val="001E3B77"/>
    <w:rsid w:val="001E4046"/>
    <w:rsid w:val="001E4514"/>
    <w:rsid w:val="001E4B5A"/>
    <w:rsid w:val="001E6D35"/>
    <w:rsid w:val="002009FB"/>
    <w:rsid w:val="00207B49"/>
    <w:rsid w:val="002127C5"/>
    <w:rsid w:val="00214080"/>
    <w:rsid w:val="00221491"/>
    <w:rsid w:val="0024479D"/>
    <w:rsid w:val="00244EFF"/>
    <w:rsid w:val="002622B6"/>
    <w:rsid w:val="0026256D"/>
    <w:rsid w:val="00266E4D"/>
    <w:rsid w:val="00274598"/>
    <w:rsid w:val="002B781A"/>
    <w:rsid w:val="002C327A"/>
    <w:rsid w:val="002C42F8"/>
    <w:rsid w:val="002D7851"/>
    <w:rsid w:val="002E4E4B"/>
    <w:rsid w:val="002F67FE"/>
    <w:rsid w:val="00302226"/>
    <w:rsid w:val="003061FD"/>
    <w:rsid w:val="00306B99"/>
    <w:rsid w:val="00317811"/>
    <w:rsid w:val="00324CE1"/>
    <w:rsid w:val="00331836"/>
    <w:rsid w:val="0033365C"/>
    <w:rsid w:val="003426D9"/>
    <w:rsid w:val="00345D6C"/>
    <w:rsid w:val="00356D67"/>
    <w:rsid w:val="00360463"/>
    <w:rsid w:val="00362B27"/>
    <w:rsid w:val="00363A22"/>
    <w:rsid w:val="00367DDC"/>
    <w:rsid w:val="0037586C"/>
    <w:rsid w:val="0037727B"/>
    <w:rsid w:val="00386208"/>
    <w:rsid w:val="003866CD"/>
    <w:rsid w:val="00390BE0"/>
    <w:rsid w:val="00394004"/>
    <w:rsid w:val="003B7CCC"/>
    <w:rsid w:val="003C2D74"/>
    <w:rsid w:val="003C2F38"/>
    <w:rsid w:val="003C5B9F"/>
    <w:rsid w:val="003C6534"/>
    <w:rsid w:val="003D38DF"/>
    <w:rsid w:val="003D4E33"/>
    <w:rsid w:val="00403E86"/>
    <w:rsid w:val="0040410C"/>
    <w:rsid w:val="00406F01"/>
    <w:rsid w:val="00410AA4"/>
    <w:rsid w:val="00414E44"/>
    <w:rsid w:val="004205D9"/>
    <w:rsid w:val="0042504B"/>
    <w:rsid w:val="00437846"/>
    <w:rsid w:val="00442FCF"/>
    <w:rsid w:val="00444B66"/>
    <w:rsid w:val="00446871"/>
    <w:rsid w:val="00450777"/>
    <w:rsid w:val="00455F03"/>
    <w:rsid w:val="00457BD6"/>
    <w:rsid w:val="00464D5D"/>
    <w:rsid w:val="00470FA1"/>
    <w:rsid w:val="00483355"/>
    <w:rsid w:val="0048346F"/>
    <w:rsid w:val="004A0442"/>
    <w:rsid w:val="004A70B3"/>
    <w:rsid w:val="004B0438"/>
    <w:rsid w:val="004B151D"/>
    <w:rsid w:val="004C4877"/>
    <w:rsid w:val="004C5854"/>
    <w:rsid w:val="004E273A"/>
    <w:rsid w:val="004F1E8E"/>
    <w:rsid w:val="005234DD"/>
    <w:rsid w:val="005267BC"/>
    <w:rsid w:val="005332DA"/>
    <w:rsid w:val="005338B5"/>
    <w:rsid w:val="00536149"/>
    <w:rsid w:val="00551FD6"/>
    <w:rsid w:val="00552FA7"/>
    <w:rsid w:val="0058092A"/>
    <w:rsid w:val="005843D4"/>
    <w:rsid w:val="0058697F"/>
    <w:rsid w:val="00587962"/>
    <w:rsid w:val="00590040"/>
    <w:rsid w:val="005A6D7B"/>
    <w:rsid w:val="005B564A"/>
    <w:rsid w:val="005B5E33"/>
    <w:rsid w:val="005D537E"/>
    <w:rsid w:val="005D7682"/>
    <w:rsid w:val="005E69BB"/>
    <w:rsid w:val="005F089E"/>
    <w:rsid w:val="005F6757"/>
    <w:rsid w:val="00604322"/>
    <w:rsid w:val="00604B39"/>
    <w:rsid w:val="00622ACD"/>
    <w:rsid w:val="0062482F"/>
    <w:rsid w:val="00625EEF"/>
    <w:rsid w:val="00633BB9"/>
    <w:rsid w:val="0064216F"/>
    <w:rsid w:val="006662C7"/>
    <w:rsid w:val="00675E4D"/>
    <w:rsid w:val="006953CD"/>
    <w:rsid w:val="006A250F"/>
    <w:rsid w:val="006A31F7"/>
    <w:rsid w:val="006C08A3"/>
    <w:rsid w:val="006C0EBC"/>
    <w:rsid w:val="006D6DDA"/>
    <w:rsid w:val="006E22BC"/>
    <w:rsid w:val="006E4D7D"/>
    <w:rsid w:val="006E533A"/>
    <w:rsid w:val="006F51FD"/>
    <w:rsid w:val="007038AF"/>
    <w:rsid w:val="00705C74"/>
    <w:rsid w:val="007124FA"/>
    <w:rsid w:val="007126E0"/>
    <w:rsid w:val="00716A4B"/>
    <w:rsid w:val="00733B41"/>
    <w:rsid w:val="00753677"/>
    <w:rsid w:val="00755BB3"/>
    <w:rsid w:val="00770E29"/>
    <w:rsid w:val="00782B19"/>
    <w:rsid w:val="00783962"/>
    <w:rsid w:val="007B6E0A"/>
    <w:rsid w:val="007C1540"/>
    <w:rsid w:val="007D222B"/>
    <w:rsid w:val="007D7399"/>
    <w:rsid w:val="007D7C42"/>
    <w:rsid w:val="007F022F"/>
    <w:rsid w:val="007F2E07"/>
    <w:rsid w:val="007F68A5"/>
    <w:rsid w:val="00800506"/>
    <w:rsid w:val="0080070E"/>
    <w:rsid w:val="00805ABF"/>
    <w:rsid w:val="00825545"/>
    <w:rsid w:val="008339CC"/>
    <w:rsid w:val="00842AC2"/>
    <w:rsid w:val="008475D1"/>
    <w:rsid w:val="00854B86"/>
    <w:rsid w:val="0087114C"/>
    <w:rsid w:val="008774C3"/>
    <w:rsid w:val="008935CB"/>
    <w:rsid w:val="00897A06"/>
    <w:rsid w:val="008B250A"/>
    <w:rsid w:val="008B3200"/>
    <w:rsid w:val="008D22A3"/>
    <w:rsid w:val="008D33E2"/>
    <w:rsid w:val="00920C69"/>
    <w:rsid w:val="00942BE5"/>
    <w:rsid w:val="009464C5"/>
    <w:rsid w:val="00950686"/>
    <w:rsid w:val="009516CB"/>
    <w:rsid w:val="009539B8"/>
    <w:rsid w:val="00960749"/>
    <w:rsid w:val="009625D5"/>
    <w:rsid w:val="00965798"/>
    <w:rsid w:val="00971B66"/>
    <w:rsid w:val="00977EDD"/>
    <w:rsid w:val="00992AEA"/>
    <w:rsid w:val="00994B0C"/>
    <w:rsid w:val="00997D0B"/>
    <w:rsid w:val="009A0FA7"/>
    <w:rsid w:val="009A470E"/>
    <w:rsid w:val="009A68F4"/>
    <w:rsid w:val="009A6B92"/>
    <w:rsid w:val="009B5AF3"/>
    <w:rsid w:val="009B7743"/>
    <w:rsid w:val="009D2CFE"/>
    <w:rsid w:val="009E39B0"/>
    <w:rsid w:val="009E6FB6"/>
    <w:rsid w:val="00A07643"/>
    <w:rsid w:val="00A15C3E"/>
    <w:rsid w:val="00A24242"/>
    <w:rsid w:val="00A278BF"/>
    <w:rsid w:val="00A3489F"/>
    <w:rsid w:val="00A36EA6"/>
    <w:rsid w:val="00A37145"/>
    <w:rsid w:val="00A429F8"/>
    <w:rsid w:val="00A47064"/>
    <w:rsid w:val="00A51CDE"/>
    <w:rsid w:val="00A5379D"/>
    <w:rsid w:val="00A621DB"/>
    <w:rsid w:val="00A63C11"/>
    <w:rsid w:val="00A6773A"/>
    <w:rsid w:val="00A826E1"/>
    <w:rsid w:val="00A84928"/>
    <w:rsid w:val="00A85678"/>
    <w:rsid w:val="00A861DD"/>
    <w:rsid w:val="00A95D78"/>
    <w:rsid w:val="00A967D1"/>
    <w:rsid w:val="00AA1EF4"/>
    <w:rsid w:val="00AB41D8"/>
    <w:rsid w:val="00AC4335"/>
    <w:rsid w:val="00AD3BA5"/>
    <w:rsid w:val="00AE21F2"/>
    <w:rsid w:val="00AF7529"/>
    <w:rsid w:val="00AF768C"/>
    <w:rsid w:val="00B1280D"/>
    <w:rsid w:val="00B129B0"/>
    <w:rsid w:val="00B261C4"/>
    <w:rsid w:val="00B30616"/>
    <w:rsid w:val="00B42221"/>
    <w:rsid w:val="00B534D9"/>
    <w:rsid w:val="00B603AB"/>
    <w:rsid w:val="00B71269"/>
    <w:rsid w:val="00B77366"/>
    <w:rsid w:val="00B80C86"/>
    <w:rsid w:val="00B91417"/>
    <w:rsid w:val="00B94F0F"/>
    <w:rsid w:val="00BA1D62"/>
    <w:rsid w:val="00BB2EC6"/>
    <w:rsid w:val="00BB4058"/>
    <w:rsid w:val="00BC04B3"/>
    <w:rsid w:val="00BC1A40"/>
    <w:rsid w:val="00BD3A61"/>
    <w:rsid w:val="00BE25AC"/>
    <w:rsid w:val="00BF77F3"/>
    <w:rsid w:val="00BF7B5D"/>
    <w:rsid w:val="00C02937"/>
    <w:rsid w:val="00C24E65"/>
    <w:rsid w:val="00C33637"/>
    <w:rsid w:val="00C351C0"/>
    <w:rsid w:val="00C378AE"/>
    <w:rsid w:val="00C42A1C"/>
    <w:rsid w:val="00C516FE"/>
    <w:rsid w:val="00C54DF3"/>
    <w:rsid w:val="00C61E64"/>
    <w:rsid w:val="00C63E44"/>
    <w:rsid w:val="00C65EBD"/>
    <w:rsid w:val="00C74A5A"/>
    <w:rsid w:val="00C87D3B"/>
    <w:rsid w:val="00CA45FD"/>
    <w:rsid w:val="00CA4C5C"/>
    <w:rsid w:val="00CA532A"/>
    <w:rsid w:val="00CB4C8E"/>
    <w:rsid w:val="00CC1CB9"/>
    <w:rsid w:val="00CD7587"/>
    <w:rsid w:val="00CE0007"/>
    <w:rsid w:val="00D13022"/>
    <w:rsid w:val="00D14DC0"/>
    <w:rsid w:val="00D25DA9"/>
    <w:rsid w:val="00D27694"/>
    <w:rsid w:val="00D3345D"/>
    <w:rsid w:val="00D33AE8"/>
    <w:rsid w:val="00D42483"/>
    <w:rsid w:val="00D513BD"/>
    <w:rsid w:val="00D561E8"/>
    <w:rsid w:val="00D60E76"/>
    <w:rsid w:val="00D710E5"/>
    <w:rsid w:val="00D71351"/>
    <w:rsid w:val="00D81A82"/>
    <w:rsid w:val="00D87060"/>
    <w:rsid w:val="00D900C1"/>
    <w:rsid w:val="00DA5487"/>
    <w:rsid w:val="00DA766B"/>
    <w:rsid w:val="00DB0730"/>
    <w:rsid w:val="00DE11F5"/>
    <w:rsid w:val="00DF7343"/>
    <w:rsid w:val="00E0052F"/>
    <w:rsid w:val="00E01E05"/>
    <w:rsid w:val="00E04695"/>
    <w:rsid w:val="00E05CF5"/>
    <w:rsid w:val="00E06682"/>
    <w:rsid w:val="00E13766"/>
    <w:rsid w:val="00E1682C"/>
    <w:rsid w:val="00E300E7"/>
    <w:rsid w:val="00E31A1F"/>
    <w:rsid w:val="00E31ABD"/>
    <w:rsid w:val="00E32365"/>
    <w:rsid w:val="00E721B4"/>
    <w:rsid w:val="00E74B01"/>
    <w:rsid w:val="00E865B2"/>
    <w:rsid w:val="00E94E59"/>
    <w:rsid w:val="00E960AC"/>
    <w:rsid w:val="00E9746A"/>
    <w:rsid w:val="00E97B9A"/>
    <w:rsid w:val="00EA36BE"/>
    <w:rsid w:val="00EB61CA"/>
    <w:rsid w:val="00EC100B"/>
    <w:rsid w:val="00EC7E1D"/>
    <w:rsid w:val="00ED482F"/>
    <w:rsid w:val="00ED6E7C"/>
    <w:rsid w:val="00ED787B"/>
    <w:rsid w:val="00EE407D"/>
    <w:rsid w:val="00EE5463"/>
    <w:rsid w:val="00F06245"/>
    <w:rsid w:val="00F12F8B"/>
    <w:rsid w:val="00F130DD"/>
    <w:rsid w:val="00F243B9"/>
    <w:rsid w:val="00F30EAD"/>
    <w:rsid w:val="00F51251"/>
    <w:rsid w:val="00F54682"/>
    <w:rsid w:val="00F55B9B"/>
    <w:rsid w:val="00F60DB5"/>
    <w:rsid w:val="00F670F7"/>
    <w:rsid w:val="00F73E19"/>
    <w:rsid w:val="00F75F8D"/>
    <w:rsid w:val="00F822D9"/>
    <w:rsid w:val="00F83C9A"/>
    <w:rsid w:val="00FA04C8"/>
    <w:rsid w:val="00FB026A"/>
    <w:rsid w:val="00FB0A4E"/>
    <w:rsid w:val="00FB5198"/>
    <w:rsid w:val="00FB7801"/>
    <w:rsid w:val="00FC22D0"/>
    <w:rsid w:val="00FD4D1F"/>
    <w:rsid w:val="00FE0987"/>
    <w:rsid w:val="00FE3C51"/>
    <w:rsid w:val="00FE75DB"/>
    <w:rsid w:val="00FF1E73"/>
    <w:rsid w:val="00FF37A6"/>
    <w:rsid w:val="00FF5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name="heading 7"/>
    <w:lsdException w:qFormat="true" w:unhideWhenUsed="true" w:semiHidden="true" w:name="heading 8"/>
    <w:lsdException w:qFormat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A36BE"/>
    <w:rPr>
      <w:sz w:val="24"/>
      <w:szCs w:val="24"/>
    </w:rPr>
  </w:style>
  <w:style w:styleId="Naslov1" w:type="paragraph">
    <w:name w:val="heading 1"/>
    <w:basedOn w:val="Normal"/>
    <w:next w:val="Normal"/>
    <w:qFormat/>
    <w:rsid w:val="00977EDD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91417"/>
    <w:pPr>
      <w:keepNext/>
      <w:jc w:val="center"/>
      <w:outlineLvl w:val="1"/>
    </w:pPr>
    <w:rPr>
      <w:b/>
      <w:lang w:eastAsia="en-GB"/>
    </w:rPr>
  </w:style>
  <w:style w:styleId="Naslov3" w:type="paragraph">
    <w:name w:val="heading 3"/>
    <w:basedOn w:val="Normal"/>
    <w:next w:val="Normal"/>
    <w:qFormat/>
    <w:rsid w:val="00390BE0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</w:rPr>
  </w:style>
  <w:style w:styleId="Naslov7" w:type="paragraph">
    <w:name w:val="heading 7"/>
    <w:basedOn w:val="Normal"/>
    <w:next w:val="Normal"/>
    <w:qFormat/>
    <w:rsid w:val="00F12F8B"/>
    <w:pPr>
      <w:spacing w:after="60" w:before="240"/>
      <w:outlineLvl w:val="6"/>
    </w:pPr>
  </w:style>
  <w:style w:styleId="Naslov9" w:type="paragraph">
    <w:name w:val="heading 9"/>
    <w:basedOn w:val="Normal"/>
    <w:next w:val="Normal"/>
    <w:qFormat/>
    <w:rsid w:val="00B91417"/>
    <w:pPr>
      <w:spacing w:after="60" w:before="240"/>
      <w:outlineLvl w:val="8"/>
    </w:pPr>
    <w:rPr>
      <w:rFonts w:cs="Arial" w:hAnsi="Arial" w:ascii="Arial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Stil1" w:type="paragraph">
    <w:name w:val="Stil1"/>
    <w:basedOn w:val="Normal"/>
    <w:rsid w:val="00B91417"/>
    <w:pPr>
      <w:pBdr>
        <w:top w:space="1" w:sz="24" w:color="auto" w:val="thinThickThinLargeGap"/>
        <w:left w:space="4" w:sz="24" w:color="auto" w:val="thinThickThinLargeGap"/>
        <w:bottom w:space="1" w:sz="24" w:color="auto" w:val="thinThickThinLargeGap"/>
        <w:right w:space="4" w:sz="24" w:color="auto" w:val="thinThickThinLargeGap"/>
      </w:pBdr>
    </w:pPr>
    <w:rPr>
      <w:b/>
      <w:sz w:val="36"/>
      <w:szCs w:val="36"/>
    </w:rPr>
  </w:style>
  <w:style w:customStyle="true" w:styleId="Stil2" w:type="paragraph">
    <w:name w:val="Stil2"/>
    <w:basedOn w:val="Normal"/>
    <w:rsid w:val="00B91417"/>
    <w:pPr>
      <w:jc w:val="center"/>
    </w:pPr>
    <w:rPr>
      <w:rFonts w:hAnsi="Castellar" w:ascii="Castellar"/>
      <w:b/>
      <w:sz w:val="96"/>
      <w:szCs w:val="96"/>
    </w:rPr>
  </w:style>
  <w:style w:styleId="Reetkatablice" w:type="table">
    <w:name w:val="Table Grid"/>
    <w:basedOn w:val="Obinatablica"/>
    <w:uiPriority w:val="59"/>
    <w:rsid w:val="00B91417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Podnoje" w:type="paragraph">
    <w:name w:val="footer"/>
    <w:basedOn w:val="Normal"/>
    <w:rsid w:val="00B91417"/>
    <w:pPr>
      <w:tabs>
        <w:tab w:pos="4320" w:val="center"/>
        <w:tab w:pos="8640" w:val="right"/>
      </w:tabs>
    </w:pPr>
    <w:rPr>
      <w:lang w:eastAsia="en-GB"/>
    </w:rPr>
  </w:style>
  <w:style w:styleId="Tijeloteksta3" w:type="paragraph">
    <w:name w:val="Body Text 3"/>
    <w:basedOn w:val="Normal"/>
    <w:rsid w:val="00B91417"/>
    <w:pPr>
      <w:jc w:val="both"/>
    </w:pPr>
    <w:rPr>
      <w:b/>
      <w:lang w:eastAsia="en-GB"/>
    </w:rPr>
  </w:style>
  <w:style w:styleId="Brojstranice" w:type="character">
    <w:name w:val="page number"/>
    <w:basedOn w:val="Zadanifontodlomka"/>
    <w:rsid w:val="00B91417"/>
  </w:style>
  <w:style w:styleId="Tekstkomentara" w:type="paragraph">
    <w:name w:val="annotation text"/>
    <w:basedOn w:val="Normal"/>
    <w:semiHidden/>
    <w:rsid w:val="00B91417"/>
    <w:rPr>
      <w:sz w:val="20"/>
      <w:szCs w:val="20"/>
      <w:lang w:eastAsia="en-US"/>
    </w:rPr>
  </w:style>
  <w:style w:styleId="Tijeloteksta-uvlaka2" w:type="paragraph">
    <w:name w:val="Body Text Indent 2"/>
    <w:basedOn w:val="Normal"/>
    <w:rsid w:val="00B91417"/>
    <w:pPr>
      <w:spacing w:lineRule="auto" w:line="480" w:after="120"/>
      <w:ind w:left="283"/>
    </w:pPr>
  </w:style>
  <w:style w:styleId="Tijeloteksta" w:type="paragraph">
    <w:name w:val="Body Text"/>
    <w:aliases w:val=" uvlaka 3,uvlaka 3"/>
    <w:basedOn w:val="Normal"/>
    <w:rsid w:val="00B91417"/>
    <w:pPr>
      <w:spacing w:after="120"/>
    </w:pPr>
  </w:style>
  <w:style w:styleId="Tekstfusnote" w:type="paragraph">
    <w:name w:val="footnote text"/>
    <w:basedOn w:val="Normal"/>
    <w:semiHidden/>
    <w:rsid w:val="005A6D7B"/>
    <w:rPr>
      <w:sz w:val="20"/>
      <w:szCs w:val="20"/>
      <w:lang w:eastAsia="en-US"/>
    </w:rPr>
  </w:style>
  <w:style w:styleId="Tekstbalonia" w:type="paragraph">
    <w:name w:val="Balloon Text"/>
    <w:basedOn w:val="Normal"/>
    <w:semiHidden/>
    <w:rsid w:val="005D768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5D7682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5D7682"/>
    <w:pPr>
      <w:tabs>
        <w:tab w:pos="975" w:val="left"/>
      </w:tabs>
      <w:jc w:val="both"/>
    </w:pPr>
    <w:rPr>
      <w:rFonts w:cs="Arial" w:hAnsi="Arial" w:ascii="Arial"/>
      <w:b/>
      <w:bCs/>
      <w:i/>
      <w:iCs/>
    </w:rPr>
  </w:style>
  <w:style w:customStyle="true" w:styleId="xl59" w:type="paragraph">
    <w:name w:val="xl59"/>
    <w:basedOn w:val="Normal"/>
    <w:rsid w:val="005D7682"/>
    <w:pPr>
      <w:pBdr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i/>
      <w:iCs/>
      <w:sz w:val="18"/>
      <w:szCs w:val="18"/>
      <w:lang w:eastAsia="en-US" w:val="en-GB"/>
    </w:rPr>
  </w:style>
  <w:style w:customStyle="true" w:styleId="font5" w:type="paragraph">
    <w:name w:val="font5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font6" w:type="paragraph">
    <w:name w:val="font6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b/>
      <w:bCs/>
      <w:color w:val="000000"/>
      <w:sz w:val="16"/>
      <w:szCs w:val="16"/>
      <w:lang w:eastAsia="en-US" w:val="en-GB"/>
    </w:rPr>
  </w:style>
  <w:style w:customStyle="true" w:styleId="font7" w:type="paragraph">
    <w:name w:val="font7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u w:val="single"/>
      <w:lang w:eastAsia="en-US" w:val="en-GB"/>
    </w:rPr>
  </w:style>
  <w:style w:customStyle="true" w:styleId="font8" w:type="paragraph">
    <w:name w:val="font8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xl25" w:type="paragraph">
    <w:name w:val="xl25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26" w:type="paragraph">
    <w:name w:val="xl26"/>
    <w:basedOn w:val="Normal"/>
    <w:rsid w:val="005D7682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27" w:type="paragraph">
    <w:name w:val="xl27"/>
    <w:basedOn w:val="Normal"/>
    <w:rsid w:val="005D7682"/>
    <w:pP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28" w:type="paragraph">
    <w:name w:val="xl28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29" w:type="paragraph">
    <w:name w:val="xl29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0" w:type="paragraph">
    <w:name w:val="xl30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1" w:type="paragraph">
    <w:name w:val="xl31"/>
    <w:basedOn w:val="Normal"/>
    <w:rsid w:val="005D7682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2" w:type="paragraph">
    <w:name w:val="xl32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3" w:type="paragraph">
    <w:name w:val="xl33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color w:val="0000FF"/>
      <w:lang w:eastAsia="en-US" w:val="en-GB"/>
    </w:rPr>
  </w:style>
  <w:style w:customStyle="true" w:styleId="xl34" w:type="paragraph">
    <w:name w:val="xl34"/>
    <w:basedOn w:val="Normal"/>
    <w:rsid w:val="005D7682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color w:val="0000FF"/>
      <w:lang w:eastAsia="en-US" w:val="en-GB"/>
    </w:rPr>
  </w:style>
  <w:style w:customStyle="true" w:styleId="xl35" w:type="paragraph">
    <w:name w:val="xl35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6" w:type="paragraph">
    <w:name w:val="xl36"/>
    <w:basedOn w:val="Normal"/>
    <w:rsid w:val="005D7682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7" w:type="paragraph">
    <w:name w:val="xl37"/>
    <w:basedOn w:val="Normal"/>
    <w:rsid w:val="005D7682"/>
    <w:pPr>
      <w:spacing w:afterAutospacing="true" w:after="100" w:beforeAutospacing="true" w:before="100"/>
      <w:jc w:val="right"/>
    </w:pPr>
    <w:rPr>
      <w:rFonts w:cs="Arial Unicode MS" w:eastAsia="Arial Unicode MS" w:hAnsi="Arial Unicode MS" w:ascii="Arial Unicode MS"/>
      <w:lang w:eastAsia="en-US" w:val="en-GB"/>
    </w:rPr>
  </w:style>
  <w:style w:customStyle="true" w:styleId="xl38" w:type="paragraph">
    <w:name w:val="xl38"/>
    <w:basedOn w:val="Normal"/>
    <w:rsid w:val="005D7682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39" w:type="paragraph">
    <w:name w:val="xl39"/>
    <w:basedOn w:val="Normal"/>
    <w:rsid w:val="005D7682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0" w:type="paragraph">
    <w:name w:val="xl40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41" w:type="paragraph">
    <w:name w:val="xl41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2" w:type="paragraph">
    <w:name w:val="xl42"/>
    <w:basedOn w:val="Normal"/>
    <w:rsid w:val="005D7682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sz w:val="19"/>
      <w:szCs w:val="19"/>
      <w:lang w:eastAsia="en-US" w:val="en-GB"/>
    </w:rPr>
  </w:style>
  <w:style w:customStyle="true" w:styleId="xl43" w:type="paragraph">
    <w:name w:val="xl43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4" w:type="paragraph">
    <w:name w:val="xl44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5" w:type="paragraph">
    <w:name w:val="xl45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styleId="Uvuenotijeloteksta" w:type="paragraph">
    <w:name w:val="Body Text Indent"/>
    <w:basedOn w:val="Normal"/>
    <w:rsid w:val="005D7682"/>
    <w:pPr>
      <w:autoSpaceDE w:val="false"/>
      <w:autoSpaceDN w:val="false"/>
      <w:adjustRightInd w:val="false"/>
      <w:ind w:firstLine="708"/>
      <w:jc w:val="both"/>
    </w:pPr>
    <w:rPr>
      <w:rFonts w:cs="Arial" w:hAnsi="Arial" w:ascii="Arial"/>
    </w:rPr>
  </w:style>
  <w:style w:styleId="Referencakomentara" w:type="character">
    <w:name w:val="annotation reference"/>
    <w:semiHidden/>
    <w:rsid w:val="00F12F8B"/>
    <w:rPr>
      <w:sz w:val="16"/>
      <w:szCs w:val="16"/>
    </w:rPr>
  </w:style>
  <w:style w:styleId="Referencafusnote" w:type="character">
    <w:name w:val="footnote reference"/>
    <w:semiHidden/>
    <w:rsid w:val="00F12F8B"/>
    <w:rPr>
      <w:vertAlign w:val="superscript"/>
    </w:rPr>
  </w:style>
  <w:style w:customStyle="true" w:styleId="xl62" w:type="paragraph">
    <w:name w:val="xl62"/>
    <w:basedOn w:val="Normal"/>
    <w:rsid w:val="00A84928"/>
    <w:pPr>
      <w:spacing w:afterAutospacing="true" w:after="100" w:beforeAutospacing="true" w:before="100"/>
      <w:jc w:val="both"/>
    </w:pPr>
    <w:rPr>
      <w:rFonts w:cs="Arial" w:eastAsia="Arial Unicode MS" w:hAnsi="Arial" w:ascii="Arial"/>
      <w:lang w:eastAsia="en-US"/>
    </w:rPr>
  </w:style>
  <w:style w:styleId="Obinitekst" w:type="paragraph">
    <w:name w:val="Plain Text"/>
    <w:basedOn w:val="Normal"/>
    <w:rsid w:val="006C0EBC"/>
    <w:rPr>
      <w:rFonts w:cs="Courier New" w:hAnsi="Courier New" w:ascii="Courier New"/>
      <w:sz w:val="20"/>
      <w:szCs w:val="20"/>
    </w:rPr>
  </w:style>
  <w:style w:customStyle="true" w:styleId="T-98-2" w:type="paragraph">
    <w:name w:val="T-9/8-2"/>
    <w:rsid w:val="006C0EBC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  <w:lang w:eastAsia="en-US" w:val="en-US"/>
    </w:rPr>
  </w:style>
  <w:style w:customStyle="true" w:styleId="Clanak" w:type="paragraph">
    <w:name w:val="Clanak"/>
    <w:next w:val="T-98-2"/>
    <w:rsid w:val="006C0EBC"/>
    <w:pPr>
      <w:widowControl w:val="false"/>
      <w:autoSpaceDE w:val="false"/>
      <w:autoSpaceDN w:val="false"/>
      <w:adjustRightInd w:val="false"/>
      <w:spacing w:after="43" w:before="86"/>
      <w:jc w:val="center"/>
    </w:pPr>
    <w:rPr>
      <w:rFonts w:hAnsi="Times-NewRoman" w:ascii="Times-NewRoman"/>
      <w:sz w:val="19"/>
      <w:szCs w:val="19"/>
      <w:lang w:eastAsia="en-US" w:val="en-US"/>
    </w:rPr>
  </w:style>
  <w:style w:customStyle="true" w:styleId="tekst" w:type="paragraph">
    <w:name w:val="tekst"/>
    <w:basedOn w:val="Normal"/>
    <w:rsid w:val="000B5772"/>
    <w:pPr>
      <w:spacing w:afterAutospacing="true" w:after="100" w:beforeAutospacing="true" w:before="100"/>
    </w:pPr>
  </w:style>
  <w:style w:styleId="Bezproreda" w:type="paragraph">
    <w:name w:val="No Spacing"/>
    <w:uiPriority w:val="1"/>
    <w:qFormat/>
    <w:rsid w:val="00E05CF5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FB026A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5338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38B5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38B5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38B5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38B5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/>
    <w:lsdException w:name="heading 8" w:qFormat="1" w:semiHidden="1" w:unhideWhenUsed="1"/>
    <w:lsdException w:name="heading 9" w:qFormat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A36BE"/>
    <w:rPr>
      <w:sz w:val="24"/>
      <w:szCs w:val="24"/>
    </w:rPr>
  </w:style>
  <w:style w:styleId="Naslov1" w:type="paragraph">
    <w:name w:val="heading 1"/>
    <w:basedOn w:val="Normal"/>
    <w:next w:val="Normal"/>
    <w:qFormat/>
    <w:rsid w:val="00977EDD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91417"/>
    <w:pPr>
      <w:keepNext/>
      <w:jc w:val="center"/>
      <w:outlineLvl w:val="1"/>
    </w:pPr>
    <w:rPr>
      <w:b/>
      <w:lang w:eastAsia="en-GB"/>
    </w:rPr>
  </w:style>
  <w:style w:styleId="Naslov3" w:type="paragraph">
    <w:name w:val="heading 3"/>
    <w:basedOn w:val="Normal"/>
    <w:next w:val="Normal"/>
    <w:qFormat/>
    <w:rsid w:val="00390BE0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</w:rPr>
  </w:style>
  <w:style w:styleId="Naslov7" w:type="paragraph">
    <w:name w:val="heading 7"/>
    <w:basedOn w:val="Normal"/>
    <w:next w:val="Normal"/>
    <w:qFormat/>
    <w:rsid w:val="00F12F8B"/>
    <w:pPr>
      <w:spacing w:after="60" w:before="240"/>
      <w:outlineLvl w:val="6"/>
    </w:pPr>
  </w:style>
  <w:style w:styleId="Naslov9" w:type="paragraph">
    <w:name w:val="heading 9"/>
    <w:basedOn w:val="Normal"/>
    <w:next w:val="Normal"/>
    <w:qFormat/>
    <w:rsid w:val="00B91417"/>
    <w:pPr>
      <w:spacing w:after="60" w:before="240"/>
      <w:outlineLvl w:val="8"/>
    </w:pPr>
    <w:rPr>
      <w:rFonts w:ascii="Arial" w:cs="Arial" w:hAnsi="Arial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Stil1" w:type="paragraph">
    <w:name w:val="Stil1"/>
    <w:basedOn w:val="Normal"/>
    <w:rsid w:val="00B91417"/>
    <w:pPr>
      <w:pBdr>
        <w:top w:color="auto" w:space="1" w:sz="24" w:val="thinThickThinLargeGap"/>
        <w:left w:color="auto" w:space="4" w:sz="24" w:val="thinThickThinLargeGap"/>
        <w:bottom w:color="auto" w:space="1" w:sz="24" w:val="thinThickThinLargeGap"/>
        <w:right w:color="auto" w:space="4" w:sz="24" w:val="thinThickThinLargeGap"/>
      </w:pBdr>
    </w:pPr>
    <w:rPr>
      <w:b/>
      <w:sz w:val="36"/>
      <w:szCs w:val="36"/>
    </w:rPr>
  </w:style>
  <w:style w:customStyle="1" w:styleId="Stil2" w:type="paragraph">
    <w:name w:val="Stil2"/>
    <w:basedOn w:val="Normal"/>
    <w:rsid w:val="00B91417"/>
    <w:pPr>
      <w:jc w:val="center"/>
    </w:pPr>
    <w:rPr>
      <w:rFonts w:ascii="Castellar" w:hAnsi="Castellar"/>
      <w:b/>
      <w:sz w:val="96"/>
      <w:szCs w:val="96"/>
    </w:rPr>
  </w:style>
  <w:style w:styleId="Reetkatablice" w:type="table">
    <w:name w:val="Table Grid"/>
    <w:basedOn w:val="Obinatablica"/>
    <w:uiPriority w:val="59"/>
    <w:rsid w:val="00B91417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Podnoje" w:type="paragraph">
    <w:name w:val="footer"/>
    <w:basedOn w:val="Normal"/>
    <w:rsid w:val="00B91417"/>
    <w:pPr>
      <w:tabs>
        <w:tab w:pos="4320" w:val="center"/>
        <w:tab w:pos="8640" w:val="right"/>
      </w:tabs>
    </w:pPr>
    <w:rPr>
      <w:lang w:eastAsia="en-GB"/>
    </w:rPr>
  </w:style>
  <w:style w:styleId="Tijeloteksta3" w:type="paragraph">
    <w:name w:val="Body Text 3"/>
    <w:basedOn w:val="Normal"/>
    <w:rsid w:val="00B91417"/>
    <w:pPr>
      <w:jc w:val="both"/>
    </w:pPr>
    <w:rPr>
      <w:b/>
      <w:lang w:eastAsia="en-GB"/>
    </w:rPr>
  </w:style>
  <w:style w:styleId="Brojstranice" w:type="character">
    <w:name w:val="page number"/>
    <w:basedOn w:val="Zadanifontodlomka"/>
    <w:rsid w:val="00B91417"/>
  </w:style>
  <w:style w:styleId="Tekstkomentara" w:type="paragraph">
    <w:name w:val="annotation text"/>
    <w:basedOn w:val="Normal"/>
    <w:semiHidden/>
    <w:rsid w:val="00B91417"/>
    <w:rPr>
      <w:sz w:val="20"/>
      <w:szCs w:val="20"/>
      <w:lang w:eastAsia="en-US"/>
    </w:rPr>
  </w:style>
  <w:style w:styleId="Tijeloteksta-uvlaka2" w:type="paragraph">
    <w:name w:val="Body Text Indent 2"/>
    <w:basedOn w:val="Normal"/>
    <w:rsid w:val="00B91417"/>
    <w:pPr>
      <w:spacing w:after="120" w:line="480" w:lineRule="auto"/>
      <w:ind w:left="283"/>
    </w:pPr>
  </w:style>
  <w:style w:styleId="Tijeloteksta" w:type="paragraph">
    <w:name w:val="Body Text"/>
    <w:aliases w:val=" uvlaka 3,uvlaka 3"/>
    <w:basedOn w:val="Normal"/>
    <w:rsid w:val="00B91417"/>
    <w:pPr>
      <w:spacing w:after="120"/>
    </w:pPr>
  </w:style>
  <w:style w:styleId="Tekstfusnote" w:type="paragraph">
    <w:name w:val="footnote text"/>
    <w:basedOn w:val="Normal"/>
    <w:semiHidden/>
    <w:rsid w:val="005A6D7B"/>
    <w:rPr>
      <w:sz w:val="20"/>
      <w:szCs w:val="20"/>
      <w:lang w:eastAsia="en-US"/>
    </w:rPr>
  </w:style>
  <w:style w:styleId="Tekstbalonia" w:type="paragraph">
    <w:name w:val="Balloon Text"/>
    <w:basedOn w:val="Normal"/>
    <w:semiHidden/>
    <w:rsid w:val="005D768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5D7682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5D7682"/>
    <w:pPr>
      <w:tabs>
        <w:tab w:pos="975" w:val="left"/>
      </w:tabs>
      <w:jc w:val="both"/>
    </w:pPr>
    <w:rPr>
      <w:rFonts w:ascii="Arial" w:cs="Arial" w:hAnsi="Arial"/>
      <w:b/>
      <w:bCs/>
      <w:i/>
      <w:iCs/>
    </w:rPr>
  </w:style>
  <w:style w:customStyle="1" w:styleId="xl59" w:type="paragraph">
    <w:name w:val="xl59"/>
    <w:basedOn w:val="Normal"/>
    <w:rsid w:val="005D7682"/>
    <w:pPr>
      <w:pBdr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i/>
      <w:iCs/>
      <w:sz w:val="18"/>
      <w:szCs w:val="18"/>
      <w:lang w:eastAsia="en-US" w:val="en-GB"/>
    </w:rPr>
  </w:style>
  <w:style w:customStyle="1" w:styleId="font5" w:type="paragraph">
    <w:name w:val="font5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font6" w:type="paragraph">
    <w:name w:val="font6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b/>
      <w:bCs/>
      <w:color w:val="000000"/>
      <w:sz w:val="16"/>
      <w:szCs w:val="16"/>
      <w:lang w:eastAsia="en-US" w:val="en-GB"/>
    </w:rPr>
  </w:style>
  <w:style w:customStyle="1" w:styleId="font7" w:type="paragraph">
    <w:name w:val="font7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u w:val="single"/>
      <w:lang w:eastAsia="en-US" w:val="en-GB"/>
    </w:rPr>
  </w:style>
  <w:style w:customStyle="1" w:styleId="font8" w:type="paragraph">
    <w:name w:val="font8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xl25" w:type="paragraph">
    <w:name w:val="xl25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26" w:type="paragraph">
    <w:name w:val="xl26"/>
    <w:basedOn w:val="Normal"/>
    <w:rsid w:val="005D7682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27" w:type="paragraph">
    <w:name w:val="xl27"/>
    <w:basedOn w:val="Normal"/>
    <w:rsid w:val="005D7682"/>
    <w:pP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28" w:type="paragraph">
    <w:name w:val="xl28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29" w:type="paragraph">
    <w:name w:val="xl29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0" w:type="paragraph">
    <w:name w:val="xl30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1" w:type="paragraph">
    <w:name w:val="xl31"/>
    <w:basedOn w:val="Normal"/>
    <w:rsid w:val="005D7682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2" w:type="paragraph">
    <w:name w:val="xl32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3" w:type="paragraph">
    <w:name w:val="xl33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color w:val="0000FF"/>
      <w:lang w:eastAsia="en-US" w:val="en-GB"/>
    </w:rPr>
  </w:style>
  <w:style w:customStyle="1" w:styleId="xl34" w:type="paragraph">
    <w:name w:val="xl34"/>
    <w:basedOn w:val="Normal"/>
    <w:rsid w:val="005D7682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color w:val="0000FF"/>
      <w:lang w:eastAsia="en-US" w:val="en-GB"/>
    </w:rPr>
  </w:style>
  <w:style w:customStyle="1" w:styleId="xl35" w:type="paragraph">
    <w:name w:val="xl35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6" w:type="paragraph">
    <w:name w:val="xl36"/>
    <w:basedOn w:val="Normal"/>
    <w:rsid w:val="005D7682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7" w:type="paragraph">
    <w:name w:val="xl37"/>
    <w:basedOn w:val="Normal"/>
    <w:rsid w:val="005D7682"/>
    <w:pPr>
      <w:spacing w:after="100" w:afterAutospacing="1" w:before="100" w:beforeAutospacing="1"/>
      <w:jc w:val="right"/>
    </w:pPr>
    <w:rPr>
      <w:rFonts w:ascii="Arial Unicode MS" w:cs="Arial Unicode MS" w:eastAsia="Arial Unicode MS" w:hAnsi="Arial Unicode MS"/>
      <w:lang w:eastAsia="en-US" w:val="en-GB"/>
    </w:rPr>
  </w:style>
  <w:style w:customStyle="1" w:styleId="xl38" w:type="paragraph">
    <w:name w:val="xl38"/>
    <w:basedOn w:val="Normal"/>
    <w:rsid w:val="005D7682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39" w:type="paragraph">
    <w:name w:val="xl39"/>
    <w:basedOn w:val="Normal"/>
    <w:rsid w:val="005D7682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0" w:type="paragraph">
    <w:name w:val="xl40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41" w:type="paragraph">
    <w:name w:val="xl41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2" w:type="paragraph">
    <w:name w:val="xl42"/>
    <w:basedOn w:val="Normal"/>
    <w:rsid w:val="005D7682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sz w:val="19"/>
      <w:szCs w:val="19"/>
      <w:lang w:eastAsia="en-US" w:val="en-GB"/>
    </w:rPr>
  </w:style>
  <w:style w:customStyle="1" w:styleId="xl43" w:type="paragraph">
    <w:name w:val="xl43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4" w:type="paragraph">
    <w:name w:val="xl44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5" w:type="paragraph">
    <w:name w:val="xl45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styleId="Uvuenotijeloteksta" w:type="paragraph">
    <w:name w:val="Body Text Indent"/>
    <w:basedOn w:val="Normal"/>
    <w:rsid w:val="005D7682"/>
    <w:pPr>
      <w:autoSpaceDE w:val="0"/>
      <w:autoSpaceDN w:val="0"/>
      <w:adjustRightInd w:val="0"/>
      <w:ind w:firstLine="708"/>
      <w:jc w:val="both"/>
    </w:pPr>
    <w:rPr>
      <w:rFonts w:ascii="Arial" w:cs="Arial" w:hAnsi="Arial"/>
    </w:rPr>
  </w:style>
  <w:style w:styleId="Referencakomentara" w:type="character">
    <w:name w:val="annotation reference"/>
    <w:semiHidden/>
    <w:rsid w:val="00F12F8B"/>
    <w:rPr>
      <w:sz w:val="16"/>
      <w:szCs w:val="16"/>
    </w:rPr>
  </w:style>
  <w:style w:styleId="Referencafusnote" w:type="character">
    <w:name w:val="footnote reference"/>
    <w:semiHidden/>
    <w:rsid w:val="00F12F8B"/>
    <w:rPr>
      <w:vertAlign w:val="superscript"/>
    </w:rPr>
  </w:style>
  <w:style w:customStyle="1" w:styleId="xl62" w:type="paragraph">
    <w:name w:val="xl62"/>
    <w:basedOn w:val="Normal"/>
    <w:rsid w:val="00A84928"/>
    <w:pPr>
      <w:spacing w:after="100" w:afterAutospacing="1" w:before="100" w:beforeAutospacing="1"/>
      <w:jc w:val="both"/>
    </w:pPr>
    <w:rPr>
      <w:rFonts w:ascii="Arial" w:cs="Arial" w:eastAsia="Arial Unicode MS" w:hAnsi="Arial"/>
      <w:lang w:eastAsia="en-US"/>
    </w:rPr>
  </w:style>
  <w:style w:styleId="Obinitekst" w:type="paragraph">
    <w:name w:val="Plain Text"/>
    <w:basedOn w:val="Normal"/>
    <w:rsid w:val="006C0EBC"/>
    <w:rPr>
      <w:rFonts w:ascii="Courier New" w:cs="Courier New" w:hAnsi="Courier New"/>
      <w:sz w:val="20"/>
      <w:szCs w:val="20"/>
    </w:rPr>
  </w:style>
  <w:style w:customStyle="1" w:styleId="T-98-2" w:type="paragraph">
    <w:name w:val="T-9/8-2"/>
    <w:rsid w:val="006C0EBC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eastAsia="en-US" w:val="en-US"/>
    </w:rPr>
  </w:style>
  <w:style w:customStyle="1" w:styleId="Clanak" w:type="paragraph">
    <w:name w:val="Clanak"/>
    <w:next w:val="T-98-2"/>
    <w:rsid w:val="006C0EBC"/>
    <w:pPr>
      <w:widowControl w:val="0"/>
      <w:autoSpaceDE w:val="0"/>
      <w:autoSpaceDN w:val="0"/>
      <w:adjustRightInd w:val="0"/>
      <w:spacing w:after="43" w:before="86"/>
      <w:jc w:val="center"/>
    </w:pPr>
    <w:rPr>
      <w:rFonts w:ascii="Times-NewRoman" w:hAnsi="Times-NewRoman"/>
      <w:sz w:val="19"/>
      <w:szCs w:val="19"/>
      <w:lang w:eastAsia="en-US" w:val="en-US"/>
    </w:rPr>
  </w:style>
  <w:style w:customStyle="1" w:styleId="tekst" w:type="paragraph">
    <w:name w:val="tekst"/>
    <w:basedOn w:val="Normal"/>
    <w:rsid w:val="000B5772"/>
    <w:pPr>
      <w:spacing w:after="100" w:afterAutospacing="1" w:before="100" w:beforeAutospacing="1"/>
    </w:pPr>
  </w:style>
  <w:style w:styleId="Bezproreda" w:type="paragraph">
    <w:name w:val="No Spacing"/>
    <w:uiPriority w:val="1"/>
    <w:qFormat/>
    <w:rsid w:val="00E05CF5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FB026A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5338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38B5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38B5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38B5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38B5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travnja 2017.</izvorni_sadrzaj>
    <derivirana_varijabla naziv="DomainObject.DatumDonosenjaOdluke_1">5.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1469</izvorni_sadrzaj>
    <derivirana_varijabla naziv="DomainObject.Predmet.Broj_1">1469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listopada 2016.</izvorni_sadrzaj>
    <derivirana_varijabla naziv="DomainObject.Predmet.DatumOsnivanja_1">21.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St-1469/2016</izvorni_sadrzaj>
    <derivirana_varijabla naziv="DomainObject.Predmet.OznakaBroj_1">St-1469/2016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St-1075/13</izvorni_sadrzaj>
    <derivirana_varijabla naziv="DomainObject.Predmet.PrimjedbaSuca_1">Nastavak postupka radi naknadne diobe,
veza St-1075/13</derivirana_varijabla>
  </DomainObject.Predmet.PrimjedbaSuca>
  <DomainObject.Predmet.ProtustrankaFormated>
    <izvorni_sadrzaj>  Stečajna masa VALADE d.o.o.</izvorni_sadrzaj>
    <derivirana_varijabla naziv="DomainObject.Predmet.ProtustrankaFormated_1">  Stečajna masa VALADE d.o.o.</derivirana_varijabla>
  </DomainObject.Predmet.ProtustrankaFormated>
  <DomainObject.Predmet.ProtustrankaFormatedOIB>
    <izvorni_sadrzaj>  Stečajna masa VALADE d.o.o., OIB 98161615148</izvorni_sadrzaj>
    <derivirana_varijabla naziv="DomainObject.Predmet.ProtustrankaFormatedOIB_1">  Stečajna masa VALADE d.o.o., OIB 98161615148</derivirana_varijabla>
  </DomainObject.Predmet.ProtustrankaFormatedOIB>
  <DomainObject.Predmet.ProtustrankaFormatedWithAdress>
    <izvorni_sadrzaj> Stečajna masa VALADE d.o.o., Trg Tomaso Bembo 1, 52211 Bale</izvorni_sadrzaj>
    <derivirana_varijabla naziv="DomainObject.Predmet.ProtustrankaFormatedWithAdress_1"> Stečajna masa VALADE d.o.o., Trg Tomaso Bembo 1, 52211 Bale</derivirana_varijabla>
  </DomainObject.Predmet.ProtustrankaFormatedWithAdress>
  <DomainObject.Predmet.ProtustrankaFormatedWithAdressOIB>
    <izvorni_sadrzaj> Stečajna masa VALADE d.o.o., OIB 98161615148, Trg Tomaso Bembo 1, 52211 Bale</izvorni_sadrzaj>
    <derivirana_varijabla naziv="DomainObject.Predmet.ProtustrankaFormatedWithAdressOIB_1"> Stečajna masa VALADE d.o.o., OIB 98161615148, Trg Tomaso Bembo 1, 52211 Bale</derivirana_varijabla>
  </DomainObject.Predmet.ProtustrankaFormatedWithAdressOIB>
  <DomainObject.Predmet.ProtustrankaWithAdress>
    <izvorni_sadrzaj>Stečajna masa VALADE d.o.o. Trg Tomaso Bembo 1, 52211 Bale</izvorni_sadrzaj>
    <derivirana_varijabla naziv="DomainObject.Predmet.ProtustrankaWithAdress_1">Stečajna masa VALADE d.o.o. Trg Tomaso Bembo 1, 52211 Bale</derivirana_varijabla>
  </DomainObject.Predmet.ProtustrankaWithAdress>
  <DomainObject.Predmet.ProtustrankaWithAdressOIB>
    <izvorni_sadrzaj>Stečajna masa VALADE d.o.o., OIB 98161615148, Trg Tomaso Bembo 1, 52211 Bale</izvorni_sadrzaj>
    <derivirana_varijabla naziv="DomainObject.Predmet.ProtustrankaWithAdressOIB_1">Stečajna masa VALADE d.o.o., OIB 98161615148, Trg Tomaso Bembo 1, 52211 Bale</derivirana_varijabla>
  </DomainObject.Predmet.ProtustrankaWithAdressOIB>
  <DomainObject.Predmet.ProtustrankaNazivFormated>
    <izvorni_sadrzaj>Stečajna masa VALADE d.o.o.</izvorni_sadrzaj>
    <derivirana_varijabla naziv="DomainObject.Predmet.ProtustrankaNazivFormated_1">Stečajna masa VALADE d.o.o.</derivirana_varijabla>
  </DomainObject.Predmet.ProtustrankaNazivFormated>
  <DomainObject.Predmet.ProtustrankaNazivFormatedOIB>
    <izvorni_sadrzaj>Stečajna masa VALADE d.o.o., OIB 98161615148</izvorni_sadrzaj>
    <derivirana_varijabla naziv="DomainObject.Predmet.ProtustrankaNazivFormatedOIB_1">Stečajna masa VALADE d.o.o., OIB 98161615148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LJUBICA JURANOVIĆ SKOČIĆ stečajni upravitelj</izvorni_sadrzaj>
    <derivirana_varijabla naziv="DomainObject.Predmet.StrankaFormated_1">  LJUBICA JURANOVIĆ SKOČIĆ stečajni upravitelj</derivirana_varijabla>
  </DomainObject.Predmet.StrankaFormated>
  <DomainObject.Predmet.StrankaFormatedOIB>
    <izvorni_sadrzaj>  LJUBICA JURANOVIĆ SKOČIĆ stečajni upravitelj, OIB 88499470397</izvorni_sadrzaj>
    <derivirana_varijabla naziv="DomainObject.Predmet.StrankaFormatedOIB_1">  LJUBICA JURANOVIĆ SKOČIĆ stečajni upravitelj, OIB 88499470397</derivirana_varijabla>
  </DomainObject.Predmet.StrankaFormatedOIB>
  <DomainObject.Predmet.StrankaFormatedWithAdress>
    <izvorni_sadrzaj> LJUBICA JURANOVIĆ SKOČIĆ stečajni upravitelj, Ćikovići 26/11, 51215 Kastav</izvorni_sadrzaj>
    <derivirana_varijabla naziv="DomainObject.Predmet.StrankaFormatedWithAdress_1"> LJUBICA JURANOVIĆ SKOČIĆ stečajni upravitelj, Ćikovići 26/11, 51215 Kastav</derivirana_varijabla>
  </DomainObject.Predmet.StrankaFormatedWithAdress>
  <DomainObject.Predmet.StrankaFormatedWithAdressOIB>
    <izvorni_sadrzaj> LJUBICA JURANOVIĆ SKOČIĆ stečajni upravitelj, OIB 88499470397, Ćikovići 26/11, 51215 Kastav</izvorni_sadrzaj>
    <derivirana_varijabla naziv="DomainObject.Predmet.StrankaFormatedWithAdressOIB_1"> LJUBICA JURANOVIĆ SKOČIĆ stečajni upravitelj, OIB 88499470397, Ćikovići 26/11, 51215 Kastav</derivirana_varijabla>
  </DomainObject.Predmet.StrankaFormatedWithAdressOIB>
  <DomainObject.Predmet.StrankaWithAdress>
    <izvorni_sadrzaj>LJUBICA JURANOVIĆ SKOČIĆ stečajni upravitelj Ćikovići 26/11,51215 Kastav</izvorni_sadrzaj>
    <derivirana_varijabla naziv="DomainObject.Predmet.StrankaWithAdress_1">LJUBICA JURANOVIĆ SKOČIĆ stečajni upravitelj Ćikovići 26/11,51215 Kastav</derivirana_varijabla>
  </DomainObject.Predmet.StrankaWithAdress>
  <DomainObject.Predmet.StrankaWithAdressOIB>
    <izvorni_sadrzaj>LJUBICA JURANOVIĆ SKOČIĆ stečajni upravitelj, OIB 88499470397, Ćikovići 26/11,51215 Kastav</izvorni_sadrzaj>
    <derivirana_varijabla naziv="DomainObject.Predmet.StrankaWithAdressOIB_1">LJUBICA JURANOVIĆ SKOČIĆ stečajni upravitelj, OIB 88499470397, Ćikovići 26/11,51215 Kastav</derivirana_varijabla>
  </DomainObject.Predmet.StrankaWithAdressOIB>
  <DomainObject.Predmet.StrankaNazivFormated>
    <izvorni_sadrzaj>LJUBICA JURANOVIĆ SKOČIĆ stečajni upravitelj</izvorni_sadrzaj>
    <derivirana_varijabla naziv="DomainObject.Predmet.StrankaNazivFormated_1">LJUBICA JURANOVIĆ SKOČIĆ stečajni upravitelj</derivirana_varijabla>
  </DomainObject.Predmet.StrankaNazivFormated>
  <DomainObject.Predmet.StrankaNazivFormatedOIB>
    <izvorni_sadrzaj>LJUBICA JURANOVIĆ SKOČIĆ stečajni upravitelj, OIB 88499470397</izvorni_sadrzaj>
    <derivirana_varijabla naziv="DomainObject.Predmet.StrankaNazivFormatedOIB_1">LJUBICA JURANOVIĆ SKOČIĆ stečajni upravitelj, OIB 88499470397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LJUBICA JURANOVIĆ SKOČIĆ stečajni upravitelj</item>
    </izvorni_sadrzaj>
    <derivirana_varijabla naziv="DomainObject.Predmet.StrankaListFormated_1">
      <item>LJUBICA JURANOVIĆ SKOČIĆ stečajni upravitelj</item>
    </derivirana_varijabla>
  </DomainObject.Predmet.StrankaListFormated>
  <DomainObject.Predmet.StrankaListFormatedOIB>
    <izvorni_sadrzaj>
      <item>LJUBICA JURANOVIĆ SKOČIĆ stečajni upravitelj, OIB 88499470397</item>
    </izvorni_sadrzaj>
    <derivirana_varijabla naziv="DomainObject.Predmet.StrankaListFormatedOIB_1">
      <item>LJUBICA JURANOVIĆ SKOČIĆ stečajni upravitelj, OIB 88499470397</item>
    </derivirana_varijabla>
  </DomainObject.Predmet.StrankaListFormatedOIB>
  <DomainObject.Predmet.StrankaListFormatedWithAdress>
    <izvorni_sadrzaj>
      <item>LJUBICA JURANOVIĆ SKOČIĆ stečajni upravitelj, Ćikovići 26/11, 51215 Kastav</item>
    </izvorni_sadrzaj>
    <derivirana_varijabla naziv="DomainObject.Predmet.StrankaListFormatedWithAdress_1">
      <item>LJUBICA JURANOVIĆ SKOČIĆ stečajni upravitelj, Ćikovići 26/11, 51215 Kastav</item>
    </derivirana_varijabla>
  </DomainObject.Predmet.StrankaListFormatedWithAdress>
  <DomainObject.Predmet.StrankaListFormatedWithAdressOIB>
    <izvorni_sadrzaj>
      <item>LJUBICA JURANOVIĆ SKOČIĆ stečajni upravitelj, OIB 88499470397, Ćikovići 26/11, 51215 Kastav</item>
    </izvorni_sadrzaj>
    <derivirana_varijabla naziv="DomainObject.Predmet.StrankaListFormatedWithAdressOIB_1">
      <item>LJUBICA JURANOVIĆ SKOČIĆ stečajni upravitelj, OIB 88499470397, Ćikovići 26/11, 51215 Kastav</item>
    </derivirana_varijabla>
  </DomainObject.Predmet.StrankaListFormatedWithAdressOIB>
  <DomainObject.Predmet.StrankaListNazivFormated>
    <izvorni_sadrzaj>
      <item>LJUBICA JURANOVIĆ SKOČIĆ stečajni upravitelj</item>
    </izvorni_sadrzaj>
    <derivirana_varijabla naziv="DomainObject.Predmet.StrankaListNazivFormated_1">
      <item>LJUBICA JURANOVIĆ SKOČIĆ stečajni upravitelj</item>
    </derivirana_varijabla>
  </DomainObject.Predmet.StrankaListNazivFormated>
  <DomainObject.Predmet.StrankaListNazivFormatedOIB>
    <izvorni_sadrzaj>
      <item>LJUBICA JURANOVIĆ SKOČIĆ stečajni upravitelj, OIB 88499470397</item>
    </izvorni_sadrzaj>
    <derivirana_varijabla naziv="DomainObject.Predmet.StrankaListNazivFormatedOIB_1">
      <item>LJUBICA JURANOVIĆ SKOČIĆ stečajni upravitelj, OIB 88499470397</item>
    </derivirana_varijabla>
  </DomainObject.Predmet.StrankaListNazivFormatedOIB>
  <DomainObject.Predmet.ProtuStrankaListFormated>
    <izvorni_sadrzaj>
      <item>Stečajna masa VALADE d.o.o.</item>
    </izvorni_sadrzaj>
    <derivirana_varijabla naziv="DomainObject.Predmet.ProtuStrankaListFormated_1">
      <item>Stečajna masa VALADE d.o.o.</item>
    </derivirana_varijabla>
  </DomainObject.Predmet.ProtuStrankaListFormated>
  <DomainObject.Predmet.ProtuStrankaListFormatedOIB>
    <izvorni_sadrzaj>
      <item>Stečajna masa VALADE d.o.o., OIB 98161615148</item>
    </izvorni_sadrzaj>
    <derivirana_varijabla naziv="DomainObject.Predmet.ProtuStrankaListFormatedOIB_1">
      <item>Stečajna masa VALADE d.o.o., OIB 98161615148</item>
    </derivirana_varijabla>
  </DomainObject.Predmet.ProtuStrankaListFormatedOIB>
  <DomainObject.Predmet.ProtuStrankaListFormatedWithAdress>
    <izvorni_sadrzaj>
      <item>Stečajna masa VALADE d.o.o., Trg Tomaso Bembo 1, 52211 Bale</item>
    </izvorni_sadrzaj>
    <derivirana_varijabla naziv="DomainObject.Predmet.ProtuStrankaListFormatedWithAdress_1">
      <item>Stečajna masa VALADE d.o.o., Trg Tomaso Bembo 1, 52211 Bale</item>
    </derivirana_varijabla>
  </DomainObject.Predmet.ProtuStrankaListFormatedWithAdress>
  <DomainObject.Predmet.ProtuStrankaListFormatedWithAdressOIB>
    <izvorni_sadrzaj>
      <item>Stečajna masa VALADE d.o.o., OIB 98161615148, Trg Tomaso Bembo 1, 52211 Bale</item>
    </izvorni_sadrzaj>
    <derivirana_varijabla naziv="DomainObject.Predmet.ProtuStrankaListFormatedWithAdressOIB_1">
      <item>Stečajna masa VALADE d.o.o., OIB 98161615148, Trg Tomaso Bembo 1, 52211 Bale</item>
    </derivirana_varijabla>
  </DomainObject.Predmet.ProtuStrankaListFormatedWithAdressOIB>
  <DomainObject.Predmet.ProtuStrankaListNazivFormated>
    <izvorni_sadrzaj>
      <item>Stečajna masa VALADE d.o.o.</item>
    </izvorni_sadrzaj>
    <derivirana_varijabla naziv="DomainObject.Predmet.ProtuStrankaListNazivFormated_1">
      <item>Stečajna masa VALADE d.o.o.</item>
    </derivirana_varijabla>
  </DomainObject.Predmet.ProtuStrankaListNazivFormated>
  <DomainObject.Predmet.ProtuStrankaListNazivFormatedOIB>
    <izvorni_sadrzaj>
      <item>Stečajna masa VALADE d.o.o., OIB 98161615148</item>
    </izvorni_sadrzaj>
    <derivirana_varijabla naziv="DomainObject.Predmet.ProtuStrankaListNazivFormatedOIB_1">
      <item>Stečajna masa VALADE d.o.o., OIB 98161615148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2017.</izvorni_sadrzaj>
    <derivirana_varijabla naziv="DomainObject.Datum_1">5.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LJUBICA JURANOVIĆ SKOČIĆ stečajni upravitelj</izvorni_sadrzaj>
    <derivirana_varijabla naziv="DomainObject.Predmet.StrankaIDrugi_1">LJUBICA JURANOVIĆ SKOČIĆ stečajni upravitelj</derivirana_varijabla>
  </DomainObject.Predmet.StrankaIDrugi>
  <DomainObject.Predmet.ProtustrankaIDrugi>
    <izvorni_sadrzaj>Stečajna masa VALADE d.o.o.</izvorni_sadrzaj>
    <derivirana_varijabla naziv="DomainObject.Predmet.ProtustrankaIDrugi_1">Stečajna masa VALADE d.o.o.</derivirana_varijabla>
  </DomainObject.Predmet.ProtustrankaIDrugi>
  <DomainObject.Predmet.StrankaIDrugiAdressOIB>
    <izvorni_sadrzaj>LJUBICA JURANOVIĆ SKOČIĆ stečajni upravitelj, OIB 88499470397, Ćikovići 26/11, 51215 Kastav</izvorni_sadrzaj>
    <derivirana_varijabla naziv="DomainObject.Predmet.StrankaIDrugiAdressOIB_1">LJUBICA JURANOVIĆ SKOČIĆ stečajni upravitelj, OIB 88499470397, Ćikovići 26/11, 51215 Kastav</derivirana_varijabla>
  </DomainObject.Predmet.StrankaIDrugiAdressOIB>
  <DomainObject.Predmet.ProtustrankaIDrugiAdressOIB>
    <izvorni_sadrzaj>Stečajna masa VALADE d.o.o., OIB 98161615148, Trg Tomaso Bembo 1, 52211 Bale</izvorni_sadrzaj>
    <derivirana_varijabla naziv="DomainObject.Predmet.ProtustrankaIDrugiAdressOIB_1">Stečajna masa VALADE d.o.o., OIB 98161615148, Trg Tomaso Bembo 1, 52211 Bale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LJUBICA JURANOVIĆ SKOČIĆ stečajni upravitelj</item>
      <item>Stečajna masa VALADE d.o.o.</item>
    </izvorni_sadrzaj>
    <derivirana_varijabla naziv="DomainObject.Predmet.SudioniciListNaziv_1">
      <item>LJUBICA JURANOVIĆ SKOČIĆ stečajni upravitelj</item>
      <item>Stečajna masa VALADE d.o.o.</item>
    </derivirana_varijabla>
  </DomainObject.Predmet.SudioniciListNaziv>
  <DomainObject.Predmet.SudioniciListAdressOIB>
    <izvorni_sadrzaj>
      <item>LJUBICA JURANOVIĆ SKOČIĆ stečajni upravitelj, OIB 88499470397, Ćikovići 26/11,51215 Kastav</item>
      <item>Stečajna masa VALADE d.o.o., OIB 98161615148, Trg Tomaso Bembo 1,52211 Bale</item>
    </izvorni_sadrzaj>
    <derivirana_varijabla naziv="DomainObject.Predmet.SudioniciListAdressOIB_1">
      <item>LJUBICA JURANOVIĆ SKOČIĆ stečajni upravitelj, OIB 88499470397, Ćikovići 26/11,51215 Kastav</item>
      <item>Stečajna masa VALADE d.o.o., OIB 98161615148, Trg Tomaso Bembo 1,52211 Bale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88499470397</item>
      <item>, OIB 98161615148</item>
    </izvorni_sadrzaj>
    <derivirana_varijabla naziv="DomainObject.Predmet.SudioniciListNazivOIB_1">
      <item>, OIB 88499470397</item>
      <item>, OIB 98161615148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357E3DF-328B-4916-AB61-81ADC816712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Indiana University</properties:Company>
  <properties:Pages>2</properties:Pages>
  <properties:Words>371</properties:Words>
  <properties:Characters>1928</properties:Characters>
  <properties:Lines>53</properties:Lines>
  <properties:Paragraphs>26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 J E Š E N J E</vt:lpstr>
      <vt:lpstr>R J E Š E N J E</vt:lpstr>
    </vt:vector>
  </properties:TitlesOfParts>
  <properties:LinksUpToDate>false</properties:LinksUpToDate>
  <properties:CharactersWithSpaces>2363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2017-04-05T10:04:00Z</dcterms:created>
  <dc:creator>Korisnik</dc:creator>
  <cp:lastModifiedBy>Jasna Radulović</cp:lastModifiedBy>
  <cp:lastPrinted>2017-04-05T10:03:00Z</cp:lastPrinted>
  <dcterms:modified xmlns:xsi="http://www.w3.org/2001/XMLSchema-instance" xsi:type="dcterms:W3CDTF">2017-04-05T10:05:00Z</dcterms:modified>
  <cp:revision>3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