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e9fd" w14:paraId="ff7e9fd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9C196E">
        <w:t>13/15-170</w:t>
      </w:r>
    </w:p>
    <w:p w:rsidRDefault="0043361D" w:rsidP="0043361D" w:rsidR="0043361D">
      <w:r>
        <w:rPr>
          <w:rStyle w:val="Naglaeno"/>
        </w:rPr>
        <w:t xml:space="preserve">             </w:t>
      </w:r>
      <w:r w:rsidR="003B33D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1820B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9C196E">
        <w:t xml:space="preserve"> </w:t>
      </w:r>
      <w:r>
        <w:t>E</w:t>
      </w:r>
      <w:r w:rsidR="009C196E">
        <w:t xml:space="preserve"> </w:t>
      </w:r>
      <w:r>
        <w:t>P</w:t>
      </w:r>
      <w:r w:rsidR="009C196E">
        <w:t xml:space="preserve"> </w:t>
      </w:r>
      <w:r>
        <w:t>U</w:t>
      </w:r>
      <w:r w:rsidR="009C196E">
        <w:t xml:space="preserve"> </w:t>
      </w:r>
      <w:r>
        <w:t>B</w:t>
      </w:r>
      <w:r w:rsidR="009C196E">
        <w:t xml:space="preserve"> </w:t>
      </w:r>
      <w:r>
        <w:t>L</w:t>
      </w:r>
      <w:r w:rsidR="009C196E">
        <w:t xml:space="preserve">  </w:t>
      </w:r>
      <w:r>
        <w:t>I</w:t>
      </w:r>
      <w:r w:rsidR="009C196E">
        <w:t xml:space="preserve"> </w:t>
      </w:r>
      <w:r>
        <w:t>K</w:t>
      </w:r>
      <w:r w:rsidR="009C196E">
        <w:t xml:space="preserve"> </w:t>
      </w:r>
      <w:r>
        <w:t>A H</w:t>
      </w:r>
      <w:r w:rsidR="009C196E">
        <w:t xml:space="preserve"> </w:t>
      </w:r>
      <w:r>
        <w:t>R</w:t>
      </w:r>
      <w:r w:rsidR="009C196E">
        <w:t xml:space="preserve"> </w:t>
      </w:r>
      <w:r>
        <w:t>V</w:t>
      </w:r>
      <w:r w:rsidR="009C196E">
        <w:t xml:space="preserve"> </w:t>
      </w:r>
      <w:r>
        <w:t>A</w:t>
      </w:r>
      <w:r w:rsidR="009C196E">
        <w:t xml:space="preserve"> </w:t>
      </w:r>
      <w:r>
        <w:t>T</w:t>
      </w:r>
      <w:r w:rsidR="009C196E">
        <w:t xml:space="preserve">  </w:t>
      </w:r>
      <w:r>
        <w:t>S</w:t>
      </w:r>
      <w:r w:rsidR="009C196E">
        <w:t xml:space="preserve"> </w:t>
      </w:r>
      <w:r>
        <w:t>K</w:t>
      </w:r>
      <w:r w:rsidR="009C196E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1820BD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1820BD" w:rsidR="00763833">
      <w:pPr>
        <w:jc w:val="both"/>
      </w:pPr>
      <w:r>
        <w:tab/>
      </w:r>
      <w:r w:rsidR="00111E95">
        <w:t xml:space="preserve">Trgovački sud u Osijeku, </w:t>
      </w:r>
      <w:r w:rsidR="003B33D1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715EE4" w:rsidRPr="00692FC1">
        <w:rPr>
          <w:b/>
        </w:rPr>
        <w:t xml:space="preserve">A-G DINAS d.o.o. za obradu drveta, usluge i trgovinu "u stečaju", </w:t>
      </w:r>
      <w:proofErr w:type="spellStart"/>
      <w:r w:rsidR="00715EE4" w:rsidRPr="00692FC1">
        <w:rPr>
          <w:b/>
        </w:rPr>
        <w:t>Beljevina</w:t>
      </w:r>
      <w:proofErr w:type="spellEnd"/>
      <w:r w:rsidR="00715EE4" w:rsidRPr="00692FC1">
        <w:rPr>
          <w:b/>
        </w:rPr>
        <w:t xml:space="preserve">, </w:t>
      </w:r>
      <w:proofErr w:type="spellStart"/>
      <w:r w:rsidR="00715EE4" w:rsidRPr="00692FC1">
        <w:rPr>
          <w:b/>
        </w:rPr>
        <w:t>Lj</w:t>
      </w:r>
      <w:proofErr w:type="spellEnd"/>
      <w:r w:rsidR="00715EE4" w:rsidRPr="00692FC1">
        <w:rPr>
          <w:b/>
        </w:rPr>
        <w:t>. Gaja 27, OIB: 80794569722, MBS: 050026145</w:t>
      </w:r>
      <w:r w:rsidR="00111E95">
        <w:rPr>
          <w:b/>
          <w:bCs/>
        </w:rPr>
        <w:t>,</w:t>
      </w:r>
      <w:r w:rsidR="00B72377">
        <w:t xml:space="preserve"> dana </w:t>
      </w:r>
      <w:r w:rsidR="009C196E">
        <w:t>2</w:t>
      </w:r>
      <w:r w:rsidR="00715EE4">
        <w:t>. veljače 201</w:t>
      </w:r>
      <w:r w:rsidR="009C196E">
        <w:t>8</w:t>
      </w:r>
      <w:r w:rsidR="00715EE4">
        <w:t>. g.,</w:t>
      </w:r>
    </w:p>
    <w:p w:rsidRDefault="00695AD9" w:rsidR="00695AD9">
      <w:pPr>
        <w:jc w:val="both"/>
      </w:pPr>
    </w:p>
    <w:p w:rsidRDefault="009C196E" w:rsidR="009C196E">
      <w:pPr>
        <w:jc w:val="both"/>
      </w:pPr>
    </w:p>
    <w:p w:rsidRDefault="00695AD9" w:rsidR="00695AD9" w:rsidRPr="00715EE4">
      <w:pPr>
        <w:jc w:val="center"/>
      </w:pPr>
      <w:r w:rsidRPr="00715EE4">
        <w:t>r i j e š i o  j e</w:t>
      </w:r>
    </w:p>
    <w:p w:rsidRDefault="00763833" w:rsidR="00763833">
      <w:pPr>
        <w:jc w:val="both"/>
      </w:pPr>
    </w:p>
    <w:p w:rsidRDefault="009C196E" w:rsidR="009C196E" w:rsidRPr="00715EE4">
      <w:pPr>
        <w:jc w:val="both"/>
      </w:pPr>
    </w:p>
    <w:p w:rsidRDefault="00715EE4" w:rsidP="00715EE4" w:rsidR="0000058F" w:rsidRPr="00715EE4">
      <w:pPr>
        <w:ind w:firstLine="708"/>
        <w:rPr>
          <w:rFonts w:eastAsia="Calibri"/>
        </w:rPr>
      </w:pPr>
      <w:r>
        <w:t xml:space="preserve">I. </w:t>
      </w:r>
      <w:r w:rsidR="0000058F" w:rsidRPr="00715EE4">
        <w:t xml:space="preserve">Prihvaća se ponuda ponuditelja </w:t>
      </w:r>
      <w:proofErr w:type="spellStart"/>
      <w:r w:rsidRPr="00715EE4">
        <w:rPr>
          <w:b/>
        </w:rPr>
        <w:t>Sector</w:t>
      </w:r>
      <w:proofErr w:type="spellEnd"/>
      <w:r w:rsidRPr="00715EE4">
        <w:rPr>
          <w:b/>
        </w:rPr>
        <w:t xml:space="preserve"> d.o.o.  Virovitica, Vinkovačka cesta 21, OIB: 16098030727</w:t>
      </w:r>
      <w:r w:rsidR="0000058F" w:rsidRPr="00715EE4">
        <w:t xml:space="preserve">, za kupovinu nekretnine u vlasništvu stečajnog dužnika </w:t>
      </w:r>
      <w:r w:rsidRPr="00715EE4">
        <w:rPr>
          <w:b/>
        </w:rPr>
        <w:t xml:space="preserve">A-G DINAS d.o.o. za obradu drveta, usluge i trgovinu "u stečaju", </w:t>
      </w:r>
      <w:proofErr w:type="spellStart"/>
      <w:r w:rsidRPr="00715EE4">
        <w:rPr>
          <w:b/>
        </w:rPr>
        <w:t>Beljevina</w:t>
      </w:r>
      <w:proofErr w:type="spellEnd"/>
      <w:r w:rsidRPr="00715EE4">
        <w:rPr>
          <w:b/>
        </w:rPr>
        <w:t xml:space="preserve">, </w:t>
      </w:r>
      <w:proofErr w:type="spellStart"/>
      <w:r w:rsidRPr="00715EE4">
        <w:rPr>
          <w:b/>
        </w:rPr>
        <w:t>Lj</w:t>
      </w:r>
      <w:proofErr w:type="spellEnd"/>
      <w:r w:rsidRPr="00715EE4">
        <w:rPr>
          <w:b/>
        </w:rPr>
        <w:t xml:space="preserve">. Gaja 27, OIB: 80794569722, MBS: 050026145 </w:t>
      </w:r>
      <w:r w:rsidR="0000058F" w:rsidRPr="00715EE4">
        <w:t>i to za</w:t>
      </w:r>
      <w:r>
        <w:t xml:space="preserve"> nekretnine</w:t>
      </w:r>
      <w:r w:rsidR="0000058F" w:rsidRPr="00715EE4">
        <w:t>:</w:t>
      </w:r>
    </w:p>
    <w:p w:rsidRDefault="003B33D1" w:rsidP="003B33D1" w:rsidR="0000058F" w:rsidRPr="00715EE4">
      <w:pPr>
        <w:pStyle w:val="Bezproreda"/>
        <w:tabs>
          <w:tab w:pos="7620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 w:rsidRPr="00715EE4">
        <w:rPr>
          <w:rFonts w:hAnsi="Times New Roman" w:ascii="Times New Roman"/>
          <w:sz w:val="24"/>
          <w:szCs w:val="24"/>
        </w:rPr>
        <w:tab/>
      </w:r>
    </w:p>
    <w:p w:rsidRDefault="009C196E" w:rsidP="009C196E" w:rsidR="009C196E">
      <w:pPr>
        <w:numPr>
          <w:ilvl w:val="0"/>
          <w:numId w:val="25"/>
        </w:numPr>
        <w:suppressAutoHyphens/>
        <w:spacing w:lineRule="atLeast" w:line="100"/>
      </w:pPr>
      <w:r>
        <w:t xml:space="preserve">upisana u zk.ul.1047 </w:t>
      </w:r>
      <w:proofErr w:type="spellStart"/>
      <w:r>
        <w:t>k.o</w:t>
      </w:r>
      <w:proofErr w:type="spellEnd"/>
      <w:r>
        <w:t xml:space="preserve"> Đurđenovac    Općinski sud u Osijeku  Zemljišnoknjižni odjel Našice                                                                                                                             - kč.br.1175/18 voćnjak i rezervoar Trg </w:t>
      </w:r>
      <w:proofErr w:type="spellStart"/>
      <w:r>
        <w:t>N.Š</w:t>
      </w:r>
      <w:proofErr w:type="spellEnd"/>
      <w:r>
        <w:t>. Zrinskog 5759 m2</w:t>
      </w:r>
    </w:p>
    <w:p w:rsidRDefault="009C196E" w:rsidP="009C196E" w:rsidR="009C196E" w:rsidRPr="009C196E">
      <w:pPr>
        <w:ind w:left="720"/>
      </w:pPr>
      <w:r w:rsidRPr="009C196E">
        <w:t xml:space="preserve">- kč.br.1175/19 voćnjak Trg </w:t>
      </w:r>
      <w:proofErr w:type="spellStart"/>
      <w:r w:rsidRPr="009C196E">
        <w:t>N.Š</w:t>
      </w:r>
      <w:proofErr w:type="spellEnd"/>
      <w:r w:rsidRPr="009C196E">
        <w:t>. Zrinskog 4486 m2</w:t>
      </w:r>
    </w:p>
    <w:p w:rsidRDefault="009C196E" w:rsidP="009C196E" w:rsidR="009C196E" w:rsidRPr="009C196E">
      <w:pPr>
        <w:ind w:left="720"/>
      </w:pPr>
      <w:r w:rsidRPr="009C196E">
        <w:t xml:space="preserve">- kč.br.1175/21 put Trg </w:t>
      </w:r>
      <w:proofErr w:type="spellStart"/>
      <w:r w:rsidRPr="009C196E">
        <w:t>N.Š</w:t>
      </w:r>
      <w:proofErr w:type="spellEnd"/>
      <w:r w:rsidRPr="009C196E">
        <w:t>. Zrinskog 2802 m2</w:t>
      </w:r>
    </w:p>
    <w:p w:rsidRDefault="009C196E" w:rsidP="009C196E" w:rsidR="009C196E" w:rsidRPr="009C196E">
      <w:pPr>
        <w:numPr>
          <w:ilvl w:val="0"/>
          <w:numId w:val="25"/>
        </w:numPr>
        <w:suppressAutoHyphens/>
        <w:spacing w:lineRule="atLeast" w:line="100"/>
      </w:pPr>
      <w:r w:rsidRPr="009C196E">
        <w:t xml:space="preserve">upisana u zk.ul.1047 </w:t>
      </w:r>
      <w:proofErr w:type="spellStart"/>
      <w:r w:rsidRPr="009C196E">
        <w:t>k.o</w:t>
      </w:r>
      <w:proofErr w:type="spellEnd"/>
      <w:r w:rsidRPr="009C196E">
        <w:t xml:space="preserve"> Đurđenovac  Općinski sud u Osijeku  Zemljišnoknjižni odjel Našice  kč.br.1175/22 put Trg </w:t>
      </w:r>
      <w:proofErr w:type="spellStart"/>
      <w:r w:rsidRPr="009C196E">
        <w:t>N.Š</w:t>
      </w:r>
      <w:proofErr w:type="spellEnd"/>
      <w:r w:rsidRPr="009C196E">
        <w:t xml:space="preserve">. Zrinskog   2165 m2                                                                         </w:t>
      </w:r>
    </w:p>
    <w:p w:rsidRDefault="009C196E" w:rsidP="009C196E" w:rsidR="009C196E" w:rsidRPr="009C196E">
      <w:pPr>
        <w:numPr>
          <w:ilvl w:val="0"/>
          <w:numId w:val="25"/>
        </w:numPr>
        <w:suppressAutoHyphens/>
        <w:spacing w:lineRule="atLeast" w:line="100"/>
      </w:pPr>
      <w:r w:rsidRPr="009C196E">
        <w:t xml:space="preserve">upisana u zk.ul.1181 </w:t>
      </w:r>
      <w:proofErr w:type="spellStart"/>
      <w:r w:rsidRPr="009C196E">
        <w:t>k.o</w:t>
      </w:r>
      <w:proofErr w:type="spellEnd"/>
      <w:r w:rsidRPr="009C196E">
        <w:t xml:space="preserve"> Đurđenovac Općinski sud u Osijeku  Zemljišnoknjižni odjel Našice  kč.br.1175/14  2  zgrade,</w:t>
      </w:r>
      <w:proofErr w:type="spellStart"/>
      <w:r w:rsidRPr="009C196E">
        <w:t>ekon.dvorište</w:t>
      </w:r>
      <w:proofErr w:type="spellEnd"/>
      <w:r w:rsidRPr="009C196E">
        <w:t xml:space="preserve">  Trg </w:t>
      </w:r>
      <w:proofErr w:type="spellStart"/>
      <w:r w:rsidRPr="009C196E">
        <w:t>N.Š</w:t>
      </w:r>
      <w:proofErr w:type="spellEnd"/>
      <w:r w:rsidRPr="009C196E">
        <w:t>. Zrinskog 5400 m2</w:t>
      </w:r>
    </w:p>
    <w:p w:rsidRDefault="009C196E" w:rsidP="009C196E" w:rsidR="009C196E" w:rsidRPr="009C196E">
      <w:pPr>
        <w:numPr>
          <w:ilvl w:val="0"/>
          <w:numId w:val="25"/>
        </w:numPr>
        <w:suppressAutoHyphens/>
        <w:spacing w:lineRule="atLeast" w:line="100"/>
      </w:pPr>
      <w:r w:rsidRPr="009C196E">
        <w:t xml:space="preserve">upisana u zk.ul.1181 </w:t>
      </w:r>
      <w:proofErr w:type="spellStart"/>
      <w:r w:rsidRPr="009C196E">
        <w:t>k.o</w:t>
      </w:r>
      <w:proofErr w:type="spellEnd"/>
      <w:r w:rsidRPr="009C196E">
        <w:t xml:space="preserve"> Đurđenovac  Općinski sud u Osijeku  Zemljišnoknjižni odjel Našice    kč.br.1175/15  2  zgrade,</w:t>
      </w:r>
      <w:proofErr w:type="spellStart"/>
      <w:r w:rsidRPr="009C196E">
        <w:t>ekon.dvorište</w:t>
      </w:r>
      <w:proofErr w:type="spellEnd"/>
      <w:r w:rsidRPr="009C196E">
        <w:t xml:space="preserve">  Trg </w:t>
      </w:r>
      <w:proofErr w:type="spellStart"/>
      <w:r w:rsidRPr="009C196E">
        <w:t>N.Š</w:t>
      </w:r>
      <w:proofErr w:type="spellEnd"/>
      <w:r w:rsidRPr="009C196E">
        <w:t xml:space="preserve">. Zrinskog 15379 m2                                                     </w:t>
      </w:r>
    </w:p>
    <w:p w:rsidRDefault="009C196E" w:rsidP="009C196E" w:rsidR="009C196E" w:rsidRPr="009C196E">
      <w:pPr>
        <w:ind w:hanging="349" w:left="709"/>
        <w:rPr>
          <w:b/>
        </w:rPr>
      </w:pPr>
      <w:r w:rsidRPr="009C196E">
        <w:rPr>
          <w:b/>
        </w:rPr>
        <w:t xml:space="preserve">      </w:t>
      </w:r>
    </w:p>
    <w:p w:rsidRDefault="009C196E" w:rsidP="009C196E" w:rsidR="009C196E" w:rsidRPr="009C196E">
      <w:pPr>
        <w:pStyle w:val="Odlomakpopisa"/>
        <w:numPr>
          <w:ilvl w:val="0"/>
          <w:numId w:val="25"/>
        </w:numPr>
        <w:suppressAutoHyphens/>
        <w:spacing w:lineRule="atLeast" w:line="100" w:after="0"/>
        <w:ind w:hanging="567" w:left="709"/>
        <w:contextualSpacing w:val="false"/>
        <w:rPr>
          <w:rFonts w:hAnsi="Times New Roman" w:ascii="Times New Roman"/>
          <w:b/>
        </w:rPr>
      </w:pPr>
      <w:r w:rsidRPr="009C196E">
        <w:rPr>
          <w:rFonts w:hAnsi="Times New Roman" w:ascii="Times New Roman"/>
        </w:rPr>
        <w:t xml:space="preserve">upisana u zk.ul.1047 </w:t>
      </w:r>
      <w:proofErr w:type="spellStart"/>
      <w:r w:rsidRPr="009C196E">
        <w:rPr>
          <w:rFonts w:hAnsi="Times New Roman" w:ascii="Times New Roman"/>
        </w:rPr>
        <w:t>k.o</w:t>
      </w:r>
      <w:proofErr w:type="spellEnd"/>
      <w:r w:rsidRPr="009C196E">
        <w:rPr>
          <w:rFonts w:hAnsi="Times New Roman" w:ascii="Times New Roman"/>
        </w:rPr>
        <w:t xml:space="preserve"> Đurđenovac  Općinski sud u Osijeku  Zemljišnoknjižni odjel Našice  kč.br.1175/24  put Trg </w:t>
      </w:r>
      <w:proofErr w:type="spellStart"/>
      <w:r w:rsidRPr="009C196E">
        <w:rPr>
          <w:rFonts w:hAnsi="Times New Roman" w:ascii="Times New Roman"/>
        </w:rPr>
        <w:t>N.Š</w:t>
      </w:r>
      <w:proofErr w:type="spellEnd"/>
      <w:r w:rsidRPr="009C196E">
        <w:rPr>
          <w:rFonts w:hAnsi="Times New Roman" w:ascii="Times New Roman"/>
        </w:rPr>
        <w:t xml:space="preserve">. Zrinskog 334 m2  </w:t>
      </w:r>
    </w:p>
    <w:p w:rsidRDefault="009C196E" w:rsidP="009C196E" w:rsidR="009C196E" w:rsidRPr="009C196E">
      <w:pPr>
        <w:pStyle w:val="Odlomakpopisa"/>
        <w:numPr>
          <w:ilvl w:val="0"/>
          <w:numId w:val="25"/>
        </w:numPr>
        <w:suppressAutoHyphens/>
        <w:spacing w:lineRule="atLeast" w:line="100" w:after="0"/>
        <w:ind w:hanging="567" w:left="709"/>
        <w:contextualSpacing w:val="false"/>
        <w:rPr>
          <w:rFonts w:hAnsi="Times New Roman" w:ascii="Times New Roman"/>
          <w:b/>
        </w:rPr>
      </w:pPr>
      <w:r w:rsidRPr="009C196E">
        <w:rPr>
          <w:rFonts w:hAnsi="Times New Roman" w:ascii="Times New Roman"/>
          <w:b/>
        </w:rPr>
        <w:t xml:space="preserve"> </w:t>
      </w:r>
      <w:r w:rsidRPr="009C196E">
        <w:rPr>
          <w:rFonts w:hAnsi="Times New Roman" w:ascii="Times New Roman"/>
        </w:rPr>
        <w:t xml:space="preserve">upisana u zk.ul.1326 </w:t>
      </w:r>
      <w:proofErr w:type="spellStart"/>
      <w:r w:rsidRPr="009C196E">
        <w:rPr>
          <w:rFonts w:hAnsi="Times New Roman" w:ascii="Times New Roman"/>
        </w:rPr>
        <w:t>k.o</w:t>
      </w:r>
      <w:proofErr w:type="spellEnd"/>
      <w:r w:rsidRPr="009C196E">
        <w:rPr>
          <w:rFonts w:hAnsi="Times New Roman" w:ascii="Times New Roman"/>
        </w:rPr>
        <w:t xml:space="preserve"> Đurđenovac  Općinski sud u Osijeku  Zemljišnoknjižni odjel Našice  kč.br.1177/4    zgrada,</w:t>
      </w:r>
      <w:proofErr w:type="spellStart"/>
      <w:r w:rsidRPr="009C196E">
        <w:rPr>
          <w:rFonts w:hAnsi="Times New Roman" w:ascii="Times New Roman"/>
        </w:rPr>
        <w:t>ekon.dvorište</w:t>
      </w:r>
      <w:proofErr w:type="spellEnd"/>
      <w:r w:rsidRPr="009C196E">
        <w:rPr>
          <w:rFonts w:hAnsi="Times New Roman" w:ascii="Times New Roman"/>
        </w:rPr>
        <w:t xml:space="preserve">  Trg </w:t>
      </w:r>
      <w:proofErr w:type="spellStart"/>
      <w:r w:rsidRPr="009C196E">
        <w:rPr>
          <w:rFonts w:hAnsi="Times New Roman" w:ascii="Times New Roman"/>
        </w:rPr>
        <w:t>N.Š</w:t>
      </w:r>
      <w:proofErr w:type="spellEnd"/>
      <w:r w:rsidRPr="009C196E">
        <w:rPr>
          <w:rFonts w:hAnsi="Times New Roman" w:ascii="Times New Roman"/>
        </w:rPr>
        <w:t xml:space="preserve">. Zrinskog 5115 m2 </w:t>
      </w:r>
    </w:p>
    <w:p w:rsidRDefault="009C196E" w:rsidP="009C196E" w:rsidR="009C196E" w:rsidRPr="009C196E">
      <w:pPr>
        <w:ind w:hanging="349" w:left="709"/>
        <w:rPr>
          <w:b/>
        </w:rPr>
      </w:pPr>
      <w:r w:rsidRPr="009C196E">
        <w:rPr>
          <w:b/>
        </w:rPr>
        <w:t>7</w:t>
      </w:r>
      <w:r w:rsidRPr="009C196E">
        <w:t xml:space="preserve">.  upisana u zk.ul.1326 </w:t>
      </w:r>
      <w:proofErr w:type="spellStart"/>
      <w:r w:rsidRPr="009C196E">
        <w:t>k.o</w:t>
      </w:r>
      <w:proofErr w:type="spellEnd"/>
      <w:r w:rsidRPr="009C196E">
        <w:t xml:space="preserve"> Đurđenovac Općinski sud u Osijeku  Zemljišnoknjižni odjel Našice    kč.br.1177/18    </w:t>
      </w:r>
      <w:proofErr w:type="spellStart"/>
      <w:r w:rsidRPr="009C196E">
        <w:t>ekon.dvorište</w:t>
      </w:r>
      <w:proofErr w:type="spellEnd"/>
      <w:r w:rsidRPr="009C196E">
        <w:t xml:space="preserve">  Trg </w:t>
      </w:r>
      <w:proofErr w:type="spellStart"/>
      <w:r w:rsidRPr="009C196E">
        <w:t>N.Š</w:t>
      </w:r>
      <w:proofErr w:type="spellEnd"/>
      <w:r w:rsidRPr="009C196E">
        <w:t>. Zrinskog 4631 m2 ,</w:t>
      </w:r>
    </w:p>
    <w:p w:rsidRDefault="009C196E" w:rsidP="009C196E" w:rsidR="009C196E" w:rsidRPr="009C196E">
      <w:pPr>
        <w:ind w:hanging="349" w:left="709"/>
        <w:rPr>
          <w:b/>
        </w:rPr>
      </w:pPr>
      <w:r w:rsidRPr="009C196E">
        <w:rPr>
          <w:b/>
        </w:rPr>
        <w:t>8</w:t>
      </w:r>
      <w:r w:rsidRPr="009C196E">
        <w:t xml:space="preserve">.  upisana u zk.ul.1326 </w:t>
      </w:r>
      <w:proofErr w:type="spellStart"/>
      <w:r w:rsidRPr="009C196E">
        <w:t>k.o</w:t>
      </w:r>
      <w:proofErr w:type="spellEnd"/>
      <w:r w:rsidRPr="009C196E">
        <w:t xml:space="preserve"> Đurđenovac  Općinski sud u Osijeku  Zemljišnoknjižni odjel Našice  kč.br.1177/19   </w:t>
      </w:r>
      <w:proofErr w:type="spellStart"/>
      <w:r w:rsidRPr="009C196E">
        <w:t>ekon.dvorište</w:t>
      </w:r>
      <w:proofErr w:type="spellEnd"/>
      <w:r w:rsidRPr="009C196E">
        <w:t xml:space="preserve">  Trg </w:t>
      </w:r>
      <w:proofErr w:type="spellStart"/>
      <w:r w:rsidRPr="009C196E">
        <w:t>N.Š</w:t>
      </w:r>
      <w:proofErr w:type="spellEnd"/>
      <w:r w:rsidRPr="009C196E">
        <w:t xml:space="preserve">. Zrinskog 4055 m2 </w:t>
      </w:r>
    </w:p>
    <w:p w:rsidRDefault="009C196E" w:rsidP="009C196E" w:rsidR="009C196E">
      <w:pPr>
        <w:ind w:hanging="349" w:left="709"/>
        <w:rPr>
          <w:b/>
        </w:rPr>
      </w:pPr>
      <w:r w:rsidRPr="009C196E">
        <w:rPr>
          <w:b/>
        </w:rPr>
        <w:t>9</w:t>
      </w:r>
      <w:r w:rsidRPr="009C196E">
        <w:t xml:space="preserve">.  upisana u zk.ul.1326 </w:t>
      </w:r>
      <w:proofErr w:type="spellStart"/>
      <w:r w:rsidRPr="009C196E">
        <w:t>k.o</w:t>
      </w:r>
      <w:proofErr w:type="spellEnd"/>
      <w:r w:rsidRPr="009C196E">
        <w:t xml:space="preserve"> Đurđenovac Općinski sud u Osijeku  Zemljišnoknjižni odjel Našice  kč.br.1177/20    </w:t>
      </w:r>
      <w:proofErr w:type="spellStart"/>
      <w:r w:rsidRPr="009C196E">
        <w:t>ekon.dvorište</w:t>
      </w:r>
      <w:proofErr w:type="spellEnd"/>
      <w:r w:rsidRPr="009C196E">
        <w:t xml:space="preserve">  Trg </w:t>
      </w:r>
      <w:proofErr w:type="spellStart"/>
      <w:r w:rsidRPr="009C196E">
        <w:t>N.Š</w:t>
      </w:r>
      <w:proofErr w:type="spellEnd"/>
      <w:r w:rsidRPr="009C196E">
        <w:t>. Zrinskog 3164</w:t>
      </w:r>
      <w:r>
        <w:t xml:space="preserve"> m2 </w:t>
      </w:r>
    </w:p>
    <w:p w:rsidRDefault="009C196E" w:rsidP="00FC0459" w:rsidR="0000058F" w:rsidRPr="00FC0459">
      <w:pPr>
        <w:suppressAutoHyphens/>
        <w:spacing w:lineRule="atLeast" w:line="100"/>
        <w:rPr>
          <w:kern w:val="2"/>
          <w:lang w:eastAsia="ar-SA"/>
        </w:rPr>
      </w:pPr>
      <w:r>
        <w:rPr>
          <w:kern w:val="2"/>
          <w:lang w:eastAsia="ar-SA"/>
        </w:rPr>
        <w:lastRenderedPageBreak/>
        <w:t xml:space="preserve"> </w:t>
      </w:r>
      <w:r w:rsidR="0000058F" w:rsidRPr="00715EE4">
        <w:t>za iznos</w:t>
      </w:r>
      <w:r w:rsidR="0000058F" w:rsidRPr="0000058F">
        <w:t xml:space="preserve"> od </w:t>
      </w:r>
      <w:r>
        <w:rPr>
          <w:b/>
        </w:rPr>
        <w:t>ukupno 700.786,40 kn</w:t>
      </w:r>
      <w:r w:rsidR="0000058F" w:rsidRPr="0000058F">
        <w:t>, te mu se ujedno i dosuđuje imovina u vlasništvu stečajnog dužnika.</w:t>
      </w:r>
    </w:p>
    <w:p w:rsidRDefault="00715EE4" w:rsidP="00FC0459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ab/>
      </w:r>
      <w:r w:rsidR="0000058F" w:rsidRPr="0000058F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="0000058F" w:rsidRPr="0000058F">
        <w:rPr>
          <w:rFonts w:hAnsi="Times New Roman" w:ascii="Times New Roman"/>
          <w:sz w:val="24"/>
          <w:szCs w:val="24"/>
        </w:rPr>
        <w:t>kupovnine</w:t>
      </w:r>
      <w:proofErr w:type="spellEnd"/>
      <w:r w:rsidR="009C196E">
        <w:rPr>
          <w:rFonts w:hAnsi="Times New Roman" w:ascii="Times New Roman"/>
          <w:sz w:val="24"/>
          <w:szCs w:val="24"/>
        </w:rPr>
        <w:t xml:space="preserve"> iz točke I ovoga Rješenja</w:t>
      </w:r>
      <w:r w:rsidR="0000058F" w:rsidRPr="0000058F">
        <w:rPr>
          <w:rFonts w:hAnsi="Times New Roman" w:ascii="Times New Roman"/>
          <w:sz w:val="24"/>
          <w:szCs w:val="24"/>
        </w:rPr>
        <w:t xml:space="preserve">, umanjene za iznos položene jamčevine, u roku od </w:t>
      </w:r>
      <w:r w:rsidR="00FC0459">
        <w:rPr>
          <w:rFonts w:hAnsi="Times New Roman" w:ascii="Times New Roman"/>
          <w:sz w:val="24"/>
          <w:szCs w:val="24"/>
        </w:rPr>
        <w:t>45</w:t>
      </w:r>
      <w:r w:rsidR="0000058F" w:rsidRPr="0000058F">
        <w:rPr>
          <w:rFonts w:hAnsi="Times New Roman" w:ascii="Times New Roman"/>
          <w:sz w:val="24"/>
          <w:szCs w:val="24"/>
        </w:rPr>
        <w:t xml:space="preserve"> dana od dana pravomoćnosti</w:t>
      </w:r>
      <w:r w:rsidR="00FC0459">
        <w:rPr>
          <w:rFonts w:hAnsi="Times New Roman" w:ascii="Times New Roman"/>
          <w:sz w:val="24"/>
          <w:szCs w:val="24"/>
        </w:rPr>
        <w:t xml:space="preserve"> ovog</w:t>
      </w:r>
      <w:r w:rsidR="0000058F" w:rsidRPr="0000058F">
        <w:rPr>
          <w:rFonts w:hAnsi="Times New Roman" w:ascii="Times New Roman"/>
          <w:sz w:val="24"/>
          <w:szCs w:val="24"/>
        </w:rPr>
        <w:t xml:space="preserve"> rješenja o dosudi na žiro račun Trgovačkog suda u Osijeku broj: IBAN: HR3123900011300000200 kod Hrvatske poštanske banke, model: HR05, poziv na broj: 272-</w:t>
      </w:r>
      <w:r>
        <w:rPr>
          <w:rFonts w:hAnsi="Times New Roman" w:ascii="Times New Roman"/>
          <w:sz w:val="24"/>
          <w:szCs w:val="24"/>
        </w:rPr>
        <w:t>13</w:t>
      </w:r>
      <w:r w:rsidR="003B33D1">
        <w:rPr>
          <w:rFonts w:hAnsi="Times New Roman" w:ascii="Times New Roman"/>
          <w:sz w:val="24"/>
          <w:szCs w:val="24"/>
        </w:rPr>
        <w:t>-15</w:t>
      </w:r>
      <w:r w:rsidR="0000058F" w:rsidRPr="0000058F">
        <w:rPr>
          <w:rFonts w:hAnsi="Times New Roman" w:ascii="Times New Roman"/>
          <w:sz w:val="24"/>
          <w:szCs w:val="24"/>
        </w:rPr>
        <w:t>.</w:t>
      </w:r>
    </w:p>
    <w:p w:rsidRDefault="00715EE4" w:rsidP="001820BD" w:rsidR="006C20C3">
      <w:pPr>
        <w:ind w:firstLine="360"/>
        <w:jc w:val="both"/>
      </w:pPr>
      <w:r>
        <w:t>III</w:t>
      </w:r>
      <w:r>
        <w:tab/>
      </w:r>
      <w:r>
        <w:tab/>
      </w:r>
      <w:r w:rsidR="006C20C3">
        <w:t>Kupac je dužan platiti sve poreze, prireze, pristojbe, kao i ostale troškove vezane s prodajom i prijenosom vlasništva nekretnine iz točke 1.</w:t>
      </w:r>
      <w:r w:rsidR="001820BD">
        <w:t xml:space="preserve"> izreke ovoga rješenja na kupca.</w:t>
      </w:r>
    </w:p>
    <w:p w:rsidRDefault="00715EE4" w:rsidP="00FC0459" w:rsidR="006C20C3" w:rsidRPr="001820BD">
      <w:pPr>
        <w:ind w:firstLine="360"/>
        <w:jc w:val="both"/>
      </w:pPr>
      <w:r>
        <w:t>IV</w:t>
      </w:r>
      <w:r>
        <w:tab/>
      </w:r>
      <w:r>
        <w:tab/>
      </w:r>
      <w:r w:rsidR="006C20C3">
        <w:t xml:space="preserve">Nakon pravomoćnosti ovoga rješenja i nakon što kupac položi </w:t>
      </w:r>
      <w:proofErr w:type="spellStart"/>
      <w:r w:rsidR="006C20C3">
        <w:t>kupovninu</w:t>
      </w:r>
      <w:proofErr w:type="spellEnd"/>
      <w:r w:rsidR="006C20C3">
        <w:t xml:space="preserve">, te se u </w:t>
      </w:r>
      <w:r w:rsidR="006C20C3" w:rsidRPr="001820BD">
        <w:t>zemljišnu knjigu upiše u njegovu korist pravo vlasništva na dosuđenoj nekretnini, brisati će se prava,  tereti i zabilježbe, upisani na nekretnini.</w:t>
      </w:r>
    </w:p>
    <w:p w:rsidRDefault="00715EE4" w:rsidP="00715EE4" w:rsidR="0000058F" w:rsidRPr="001820BD">
      <w:pPr>
        <w:ind w:firstLine="360"/>
        <w:jc w:val="both"/>
      </w:pPr>
      <w:r w:rsidRPr="001820BD">
        <w:t>V</w:t>
      </w:r>
      <w:r w:rsidRPr="001820BD">
        <w:tab/>
      </w:r>
      <w:r w:rsidRPr="001820BD">
        <w:tab/>
      </w:r>
      <w:r w:rsidR="006C20C3" w:rsidRPr="001820BD">
        <w:t xml:space="preserve">Nakon što ponuditelj položi </w:t>
      </w:r>
      <w:proofErr w:type="spellStart"/>
      <w:r w:rsidR="006C20C3" w:rsidRPr="001820BD">
        <w:t>kupovninu</w:t>
      </w:r>
      <w:proofErr w:type="spellEnd"/>
      <w:r w:rsidR="006C20C3" w:rsidRPr="001820BD">
        <w:t xml:space="preserve"> i nakon pravomoćnosti ovoga rješenja nekretnina će se predati kupcu, a temeljem posebnog zaključka.</w:t>
      </w:r>
    </w:p>
    <w:p w:rsidRDefault="001820BD" w:rsidP="00FC0459" w:rsidR="001820BD" w:rsidRPr="001820BD">
      <w:pPr>
        <w:jc w:val="both"/>
      </w:pPr>
    </w:p>
    <w:p w:rsidRDefault="004A170B" w:rsidP="00C5047B" w:rsidR="004A170B" w:rsidRPr="001820BD">
      <w:pPr>
        <w:jc w:val="both"/>
      </w:pPr>
    </w:p>
    <w:p w:rsidRDefault="0000058F" w:rsidP="001820BD" w:rsidR="0000058F" w:rsidRPr="00715EE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15EE4">
        <w:rPr>
          <w:rFonts w:hAnsi="Times New Roman" w:ascii="Times New Roman"/>
          <w:sz w:val="24"/>
          <w:szCs w:val="24"/>
        </w:rPr>
        <w:t>Obrazloženje</w:t>
      </w:r>
    </w:p>
    <w:p w:rsidRDefault="0000058F" w:rsidP="0000058F" w:rsid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C0459" w:rsidP="0000058F" w:rsidR="00FC0459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ind w:firstLine="708"/>
        <w:jc w:val="both"/>
      </w:pPr>
      <w:r w:rsidRPr="0000058F">
        <w:t xml:space="preserve">Na  javnoj dražbi održanoj dana </w:t>
      </w:r>
      <w:r w:rsidR="00FC0459">
        <w:t>31. siječnja 2018. g.</w:t>
      </w:r>
      <w:r w:rsidRPr="0000058F">
        <w:t xml:space="preserve"> za imovinu u vlasništvu stečajnog dužnika kao jedini ponuditelj ponudu je istakao ponuditelj naveden u točki 1. izreke ovog rješenja.</w:t>
      </w:r>
    </w:p>
    <w:p w:rsidRDefault="0000058F" w:rsidP="0000058F" w:rsidR="0000058F" w:rsidRPr="0000058F">
      <w:pPr>
        <w:ind w:firstLine="708"/>
        <w:jc w:val="both"/>
      </w:pPr>
      <w:proofErr w:type="spellStart"/>
      <w:r w:rsidRPr="0000058F">
        <w:t>Razlučni</w:t>
      </w:r>
      <w:proofErr w:type="spellEnd"/>
      <w:r w:rsidRPr="0000058F">
        <w:t xml:space="preserve"> vjerovnik izjavio je da ne želi pristupiti kao kupac, te kako nije bilo niti jednog ponuditelja osim</w:t>
      </w:r>
      <w:r w:rsidR="003B33D1">
        <w:t xml:space="preserve"> </w:t>
      </w:r>
      <w:proofErr w:type="spellStart"/>
      <w:r w:rsidR="00715EE4" w:rsidRPr="00715EE4">
        <w:rPr>
          <w:b/>
        </w:rPr>
        <w:t>Sector</w:t>
      </w:r>
      <w:proofErr w:type="spellEnd"/>
      <w:r w:rsidR="00715EE4" w:rsidRPr="00715EE4">
        <w:rPr>
          <w:b/>
        </w:rPr>
        <w:t xml:space="preserve"> d.o.o.  Virovitica, Vinkovačka cesta 21, OIB: 16098030727</w:t>
      </w:r>
      <w:r w:rsidRPr="0000058F">
        <w:t xml:space="preserve">, ispunjeni su uvjeti iz zaključka o određivanju prodaje od </w:t>
      </w:r>
      <w:r w:rsidR="00FC0459">
        <w:t>21. studenog 2017</w:t>
      </w:r>
      <w:r w:rsidR="00715EE4">
        <w:t>. g.</w:t>
      </w:r>
      <w:r w:rsidRPr="0000058F">
        <w:t xml:space="preserve"> i oglasa za usmenu javnu dražbu, sud je prihvatio ovu ponudu, te imovinu u vlasništvu stečajnog dužnika dosudio kao u točki 1. izreke ovog rješenja.</w:t>
      </w: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805A3F" w:rsidP="00805A3F" w:rsidR="00805A3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FC0459">
        <w:t>2</w:t>
      </w:r>
      <w:r w:rsidR="00715EE4">
        <w:t>. veljače 201</w:t>
      </w:r>
      <w:r w:rsidR="00FC0459">
        <w:t>8</w:t>
      </w:r>
      <w:r w:rsidR="00715EE4">
        <w:t>. g.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3B33D1">
        <w:t xml:space="preserve">    </w:t>
      </w:r>
      <w:r w:rsidR="006E0454">
        <w:t xml:space="preserve">    </w:t>
      </w:r>
      <w:r w:rsidR="00715EE4">
        <w:t xml:space="preserve"> </w:t>
      </w:r>
      <w:r w:rsidR="003B33D1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1820BD">
        <w:t xml:space="preserve">        </w:t>
      </w:r>
      <w:r>
        <w:t>Nada Roso</w:t>
      </w: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715EE4">
        <w:rPr>
          <w:sz w:val="22"/>
          <w:szCs w:val="22"/>
        </w:rPr>
        <w:t>Boja Stanković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>ŽDO Osijek</w:t>
      </w:r>
    </w:p>
    <w:p w:rsidRDefault="00715EE4" w:rsidP="005E4A9F" w:rsidR="00715EE4" w:rsidRPr="001820BD">
      <w:pPr>
        <w:numPr>
          <w:ilvl w:val="0"/>
          <w:numId w:val="23"/>
        </w:numPr>
        <w:jc w:val="both"/>
        <w:rPr>
          <w:sz w:val="22"/>
          <w:szCs w:val="22"/>
        </w:rPr>
      </w:pPr>
      <w:r>
        <w:t xml:space="preserve">Kupac - </w:t>
      </w:r>
      <w:proofErr w:type="spellStart"/>
      <w:r w:rsidRPr="00715EE4">
        <w:t>Sector</w:t>
      </w:r>
      <w:proofErr w:type="spellEnd"/>
      <w:r w:rsidRPr="00715EE4">
        <w:t xml:space="preserve"> d.o.o.  Virovitica, Vinkovačka cesta 21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</w:p>
    <w:p w:rsidRDefault="001820BD" w:rsidP="005E4A9F" w:rsidR="005E4A9F" w:rsidRPr="00FC0459">
      <w:pPr>
        <w:numPr>
          <w:ilvl w:val="0"/>
          <w:numId w:val="23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OS Osijek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>. odjel Našice</w:t>
      </w:r>
      <w:r w:rsidR="005E4A9F">
        <w:rPr>
          <w:sz w:val="22"/>
          <w:szCs w:val="22"/>
        </w:rPr>
        <w:t xml:space="preserve"> – </w:t>
      </w:r>
      <w:r w:rsidR="005E4A9F" w:rsidRPr="00FC0459">
        <w:rPr>
          <w:b/>
          <w:sz w:val="22"/>
          <w:szCs w:val="22"/>
        </w:rPr>
        <w:t>nakon pravomoćnosti</w:t>
      </w:r>
    </w:p>
    <w:p w:rsidRDefault="00FC0459" w:rsidP="005E4A9F" w:rsidR="00FC0459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Porezna uprava Osijek – </w:t>
      </w:r>
      <w:r w:rsidRPr="00FC0459">
        <w:rPr>
          <w:b/>
          <w:sz w:val="22"/>
          <w:szCs w:val="22"/>
        </w:rPr>
        <w:t>nakon pravomoćnosti</w:t>
      </w:r>
    </w:p>
    <w:p w:rsidRDefault="00FC0459" w:rsidP="005E4A9F" w:rsidR="005E4A9F" w:rsidRPr="00D771ED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K-4.3.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180764" w:rsidR="006E0454">
      <w:pPr>
        <w:ind w:left="6480"/>
        <w:jc w:val="both"/>
      </w:pPr>
      <w:r>
        <w:t xml:space="preserve">   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DF6" w:rsidR="00E04DF6">
      <w:r>
        <w:separator/>
      </w:r>
    </w:p>
  </w:endnote>
  <w:endnote w:id="0" w:type="continuationSeparator">
    <w:p w:rsidRDefault="00E04DF6" w:rsidR="00E04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DF6" w:rsidR="00E04DF6">
      <w:r>
        <w:separator/>
      </w:r>
    </w:p>
  </w:footnote>
  <w:footnote w:id="0" w:type="continuationSeparator">
    <w:p w:rsidRDefault="00E04DF6" w:rsidR="00E04D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07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715EE4" w:rsidR="00715EE4">
    <w:pPr>
      <w:jc w:val="right"/>
    </w:pPr>
    <w:r>
      <w:tab/>
    </w:r>
    <w:r>
      <w:tab/>
    </w:r>
    <w:r w:rsidR="00715EE4">
      <w:t>6 St-13/15-</w:t>
    </w:r>
    <w:r w:rsidR="009C196E">
      <w:t>170</w:t>
    </w:r>
  </w:p>
  <w:p w:rsidRDefault="00F50565" w:rsidP="005E4A9F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9B85C3A"/>
    <w:multiLevelType w:val="hybridMultilevel"/>
    <w:tmpl w:val="EF567AF8"/>
    <w:lvl w:tplc="D6F4CD98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2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7"/>
  </w:num>
  <w:num w:numId="5">
    <w:abstractNumId w:val="14"/>
  </w:num>
  <w:num w:numId="6">
    <w:abstractNumId w:val="18"/>
  </w:num>
  <w:num w:numId="7">
    <w:abstractNumId w:val="19"/>
  </w:num>
  <w:num w:numId="8">
    <w:abstractNumId w:val="9"/>
  </w:num>
  <w:num w:numId="9">
    <w:abstractNumId w:val="20"/>
  </w:num>
  <w:num w:numId="10">
    <w:abstractNumId w:val="3"/>
  </w:num>
  <w:num w:numId="11">
    <w:abstractNumId w:val="6"/>
  </w:num>
  <w:num w:numId="12">
    <w:abstractNumId w:val="23"/>
  </w:num>
  <w:num w:numId="13">
    <w:abstractNumId w:val="1"/>
  </w:num>
  <w:num w:numId="14">
    <w:abstractNumId w:val="12"/>
  </w:num>
  <w:num w:numId="15">
    <w:abstractNumId w:val="4"/>
  </w:num>
  <w:num w:numId="16">
    <w:abstractNumId w:val="8"/>
  </w:num>
  <w:num w:numId="17">
    <w:abstractNumId w:val="15"/>
  </w:num>
  <w:num w:numId="18">
    <w:abstractNumId w:val="2"/>
  </w:num>
  <w:num w:numId="19">
    <w:abstractNumId w:val="24"/>
  </w:num>
  <w:num w:numId="20">
    <w:abstractNumId w:val="22"/>
  </w:num>
  <w:num w:numId="21">
    <w:abstractNumId w:val="5"/>
  </w:num>
  <w:num w:numId="22">
    <w:abstractNumId w:val="10"/>
  </w:num>
  <w:num w:numId="23">
    <w:abstractNumId w:val="17"/>
  </w:num>
  <w:num w:numId="24">
    <w:abstractNumId w:val="21"/>
  </w:num>
  <w:num w:numId="2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65DD6"/>
    <w:rsid w:val="0017291E"/>
    <w:rsid w:val="00180764"/>
    <w:rsid w:val="001820BD"/>
    <w:rsid w:val="0018745E"/>
    <w:rsid w:val="00193FD2"/>
    <w:rsid w:val="001A7119"/>
    <w:rsid w:val="001B691C"/>
    <w:rsid w:val="001C7225"/>
    <w:rsid w:val="001E06D7"/>
    <w:rsid w:val="00241F8E"/>
    <w:rsid w:val="00242171"/>
    <w:rsid w:val="002531DC"/>
    <w:rsid w:val="00261DD7"/>
    <w:rsid w:val="0029177B"/>
    <w:rsid w:val="00293B25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A0718"/>
    <w:rsid w:val="003B33D1"/>
    <w:rsid w:val="003C1D60"/>
    <w:rsid w:val="003E5EEC"/>
    <w:rsid w:val="003F0E69"/>
    <w:rsid w:val="0040357C"/>
    <w:rsid w:val="00405CDB"/>
    <w:rsid w:val="0043361D"/>
    <w:rsid w:val="00433769"/>
    <w:rsid w:val="00437703"/>
    <w:rsid w:val="004572F5"/>
    <w:rsid w:val="00470300"/>
    <w:rsid w:val="004729F3"/>
    <w:rsid w:val="004879A8"/>
    <w:rsid w:val="004A170B"/>
    <w:rsid w:val="004B1F30"/>
    <w:rsid w:val="004B3AE7"/>
    <w:rsid w:val="004B3D9B"/>
    <w:rsid w:val="004E03C2"/>
    <w:rsid w:val="00500C42"/>
    <w:rsid w:val="0052368D"/>
    <w:rsid w:val="00551F22"/>
    <w:rsid w:val="0055370E"/>
    <w:rsid w:val="00575B4B"/>
    <w:rsid w:val="0059588D"/>
    <w:rsid w:val="005A2FC0"/>
    <w:rsid w:val="005A6222"/>
    <w:rsid w:val="005B609C"/>
    <w:rsid w:val="005B6CBA"/>
    <w:rsid w:val="005C4314"/>
    <w:rsid w:val="005C4C45"/>
    <w:rsid w:val="005D2CAF"/>
    <w:rsid w:val="005D76EF"/>
    <w:rsid w:val="005E4A9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C20C3"/>
    <w:rsid w:val="006D6978"/>
    <w:rsid w:val="006E0454"/>
    <w:rsid w:val="006F3607"/>
    <w:rsid w:val="00715EE4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7F090B"/>
    <w:rsid w:val="00801C75"/>
    <w:rsid w:val="00805A3F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449C7"/>
    <w:rsid w:val="009516A0"/>
    <w:rsid w:val="00973133"/>
    <w:rsid w:val="009B72A4"/>
    <w:rsid w:val="009C196E"/>
    <w:rsid w:val="009E299F"/>
    <w:rsid w:val="00A3682D"/>
    <w:rsid w:val="00A41D6B"/>
    <w:rsid w:val="00A439AD"/>
    <w:rsid w:val="00A652E1"/>
    <w:rsid w:val="00AA02FE"/>
    <w:rsid w:val="00AA7BA7"/>
    <w:rsid w:val="00AB71FE"/>
    <w:rsid w:val="00B03E35"/>
    <w:rsid w:val="00B11FDD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5C48"/>
    <w:rsid w:val="00BE316E"/>
    <w:rsid w:val="00BF79EC"/>
    <w:rsid w:val="00C26D1C"/>
    <w:rsid w:val="00C3127D"/>
    <w:rsid w:val="00C5047B"/>
    <w:rsid w:val="00C5562A"/>
    <w:rsid w:val="00C61F14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04DF6"/>
    <w:rsid w:val="00E13240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C0459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807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07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7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7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7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807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07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7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7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7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1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16B87-FDB9-449A-B615-7355E2D2D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684</properties:Words>
  <properties:Characters>3698</properties:Characters>
  <properties:Lines>130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4754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2018-02-02T11:07:00Z</dcterms:created>
  <dc:creator>banka</dc:creator>
  <cp:lastModifiedBy>Danijela Sekulić</cp:lastModifiedBy>
  <cp:lastPrinted>2018-02-02T11:10:00Z</cp:lastPrinted>
  <dcterms:modified xmlns:xsi="http://www.w3.org/2001/XMLSchema-instance" xsi:type="dcterms:W3CDTF">2018-02-02T11:13:00Z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