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8880" w14:paraId="5b68880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5078CF">
        <w:rPr>
          <w:rFonts w:cs="Times New Roman" w:eastAsia="Times New Roman" w:hAnsi="Times New Roman" w:ascii="Times New Roman"/>
          <w:sz w:val="24"/>
          <w:szCs w:val="24"/>
          <w:lang w:eastAsia="hr-HR"/>
        </w:rPr>
        <w:t>754</w:t>
      </w:r>
      <w:r w:rsidR="008D1937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5078CF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D1937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5078C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 w:rsidR="00F236FF">
        <w:rPr>
          <w:szCs w:val="24"/>
        </w:rPr>
        <w:t>u stečajnom</w:t>
      </w:r>
      <w:r>
        <w:rPr>
          <w:szCs w:val="24"/>
        </w:rPr>
        <w:t xml:space="preserve"> postupk</w:t>
      </w:r>
      <w:r w:rsidR="00F236FF">
        <w:rPr>
          <w:szCs w:val="24"/>
        </w:rPr>
        <w:t>u</w:t>
      </w:r>
      <w:r>
        <w:rPr>
          <w:szCs w:val="24"/>
        </w:rPr>
        <w:t xml:space="preserve"> nad dužnikom </w:t>
      </w:r>
      <w:r w:rsidR="005078CF">
        <w:rPr>
          <w:szCs w:val="24"/>
        </w:rPr>
        <w:t>KOLOVARE DENTAL</w:t>
      </w:r>
      <w:r w:rsidR="006868B2">
        <w:rPr>
          <w:szCs w:val="24"/>
        </w:rPr>
        <w:t xml:space="preserve"> </w:t>
      </w:r>
      <w:r w:rsidR="00F236FF">
        <w:rPr>
          <w:szCs w:val="24"/>
        </w:rPr>
        <w:t>d.o.o.</w:t>
      </w:r>
      <w:r>
        <w:t xml:space="preserve">, sa sjedištem u </w:t>
      </w:r>
      <w:r w:rsidR="005078CF">
        <w:t>Zadru</w:t>
      </w:r>
      <w:r w:rsidR="006868B2">
        <w:t>,</w:t>
      </w:r>
      <w:r w:rsidR="001225D7">
        <w:t xml:space="preserve"> </w:t>
      </w:r>
      <w:r w:rsidR="005078CF">
        <w:t xml:space="preserve">Ulica Bože </w:t>
      </w:r>
      <w:proofErr w:type="spellStart"/>
      <w:r w:rsidR="005078CF">
        <w:t>Peričića</w:t>
      </w:r>
      <w:proofErr w:type="spellEnd"/>
      <w:r w:rsidR="005078CF">
        <w:t xml:space="preserve"> 14</w:t>
      </w:r>
      <w:r w:rsidR="006868B2">
        <w:t>,</w:t>
      </w:r>
      <w:r w:rsidR="00F236FF">
        <w:t xml:space="preserve"> </w:t>
      </w:r>
      <w:r>
        <w:t xml:space="preserve">OIB: </w:t>
      </w:r>
      <w:r w:rsidR="005078CF">
        <w:t>39388270226</w:t>
      </w:r>
      <w:r w:rsidR="00A31DE9">
        <w:t>,</w:t>
      </w:r>
      <w:r w:rsidR="00253010">
        <w:rPr>
          <w:szCs w:val="24"/>
        </w:rPr>
        <w:t xml:space="preserve"> </w:t>
      </w:r>
      <w:r w:rsidR="005078CF">
        <w:rPr>
          <w:szCs w:val="24"/>
        </w:rPr>
        <w:t>14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078CF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576CA0" w:rsidR="00750908" w:rsidRPr="00A17B73">
      <w:headerReference w:type="default" r:id="rId9"/>
      <w:pgSz w:code="9" w:h="16838" w:w="11906"/>
      <w:pgMar w:gutter="0" w:footer="709" w:header="709" w:left="1418" w:bottom="1134" w:right="1276" w:top="1418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DB" w:rsidR="00F975DB">
      <w:pPr>
        <w:spacing w:lineRule="auto" w:line="240" w:after="0"/>
      </w:pPr>
      <w:r>
        <w:separator/>
      </w:r>
    </w:p>
  </w:endnote>
  <w:endnote w:id="0" w:type="continuationSeparator">
    <w:p w:rsidRDefault="00F975DB" w:rsidR="00F975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DB" w:rsidR="00F975DB">
      <w:pPr>
        <w:spacing w:lineRule="auto" w:line="240" w:after="0"/>
      </w:pPr>
      <w:r>
        <w:separator/>
      </w:r>
    </w:p>
  </w:footnote>
  <w:footnote w:id="0" w:type="continuationSeparator">
    <w:p w:rsidRDefault="00F975DB" w:rsidR="00F975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5DB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203A0"/>
    <w:rsid w:val="00046EAE"/>
    <w:rsid w:val="00050C36"/>
    <w:rsid w:val="00053ED4"/>
    <w:rsid w:val="000F5206"/>
    <w:rsid w:val="001225D7"/>
    <w:rsid w:val="001274BE"/>
    <w:rsid w:val="00253010"/>
    <w:rsid w:val="00286263"/>
    <w:rsid w:val="002B4E1F"/>
    <w:rsid w:val="00312DAB"/>
    <w:rsid w:val="00355A1F"/>
    <w:rsid w:val="003A4FE3"/>
    <w:rsid w:val="004730BE"/>
    <w:rsid w:val="005078CF"/>
    <w:rsid w:val="00544E52"/>
    <w:rsid w:val="00555FE6"/>
    <w:rsid w:val="00576CA0"/>
    <w:rsid w:val="00581576"/>
    <w:rsid w:val="006868B2"/>
    <w:rsid w:val="006F07D5"/>
    <w:rsid w:val="007053DA"/>
    <w:rsid w:val="007211F5"/>
    <w:rsid w:val="00745B7D"/>
    <w:rsid w:val="00750908"/>
    <w:rsid w:val="007649A4"/>
    <w:rsid w:val="00766E2E"/>
    <w:rsid w:val="00767251"/>
    <w:rsid w:val="007A585F"/>
    <w:rsid w:val="007C3AE1"/>
    <w:rsid w:val="007C4748"/>
    <w:rsid w:val="007E1E33"/>
    <w:rsid w:val="007F1CBC"/>
    <w:rsid w:val="008B4558"/>
    <w:rsid w:val="008B5820"/>
    <w:rsid w:val="008C0EC0"/>
    <w:rsid w:val="008D1937"/>
    <w:rsid w:val="009166C8"/>
    <w:rsid w:val="0099290D"/>
    <w:rsid w:val="00A17B73"/>
    <w:rsid w:val="00A31DE9"/>
    <w:rsid w:val="00A34F71"/>
    <w:rsid w:val="00A530A9"/>
    <w:rsid w:val="00A56A7E"/>
    <w:rsid w:val="00B01E8D"/>
    <w:rsid w:val="00B92AB6"/>
    <w:rsid w:val="00B96ABA"/>
    <w:rsid w:val="00C31A22"/>
    <w:rsid w:val="00C41BB3"/>
    <w:rsid w:val="00CF77DF"/>
    <w:rsid w:val="00D365A6"/>
    <w:rsid w:val="00DA502A"/>
    <w:rsid w:val="00E1237E"/>
    <w:rsid w:val="00E14407"/>
    <w:rsid w:val="00E756DF"/>
    <w:rsid w:val="00F06223"/>
    <w:rsid w:val="00F236FF"/>
    <w:rsid w:val="00F74B52"/>
    <w:rsid w:val="00F951BC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626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62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62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6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6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6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KOLOVARE DENTAL d.o.o. za stomatološku djelatnost</izvorni_sadrzaj>
    <derivirana_varijabla naziv="DomainObject.Predmet.ProtustrankaFormated_1">  KOLOVARE DENTAL d.o.o. za stomatološku djelatnost</derivirana_varijabla>
  </DomainObject.Predmet.ProtustrankaFormated>
  <DomainObject.Predmet.ProtustrankaFormatedOIB>
    <izvorni_sadrzaj>  KOLOVARE DENTAL d.o.o. za stomatološku djelatnost, OIB 39388270226</izvorni_sadrzaj>
    <derivirana_varijabla naziv="DomainObject.Predmet.ProtustrankaFormatedOIB_1">  KOLOVARE DENTAL d.o.o. za stomatološku djelatnost, OIB 39388270226</derivirana_varijabla>
  </DomainObject.Predmet.ProtustrankaFormatedOIB>
  <DomainObject.Predmet.ProtustrankaFormatedWithAdress>
    <izvorni_sadrzaj> KOLOVARE DENTAL d.o.o. za stomatološku djelatnost, Ulica Bože Peričića 14, 23000 Zadar</izvorni_sadrzaj>
    <derivirana_varijabla naziv="DomainObject.Predmet.ProtustrankaFormatedWithAdress_1"> KOLOVARE DENTAL d.o.o. za stomatološku djelatnost, Ulica Bože Peričića 14, 23000 Zadar</derivirana_varijabla>
  </DomainObject.Predmet.ProtustrankaFormatedWithAdress>
  <DomainObject.Predmet.ProtustrankaFormatedWithAdressOIB>
    <izvorni_sadrzaj> KOLOVARE DENTAL d.o.o. za stomatološku djelatnost, OIB 39388270226, Ulica Bože Peričića 14, 23000 Zadar</izvorni_sadrzaj>
    <derivirana_varijabla naziv="DomainObject.Predmet.ProtustrankaFormatedWithAdressOIB_1"> KOLOVARE DENTAL d.o.o. za stomatološku djelatnost, OIB 39388270226, Ulica Bože Peričića 14, 23000 Zadar</derivirana_varijabla>
  </DomainObject.Predmet.ProtustrankaFormatedWithAdressOIB>
  <DomainObject.Predmet.ProtustrankaWithAdress>
    <izvorni_sadrzaj>KOLOVARE DENTAL d.o.o. za stomatološku djelatnost Ulica Bože Peričića 14, 23000 Zadar</izvorni_sadrzaj>
    <derivirana_varijabla naziv="DomainObject.Predmet.ProtustrankaWithAdress_1">KOLOVARE DENTAL d.o.o. za stomatološku djelatnost Ulica Bože Peričića 14, 23000 Zadar</derivirana_varijabla>
  </DomainObject.Predmet.ProtustrankaWithAdress>
  <DomainObject.Predmet.ProtustrankaWithAdressOIB>
    <izvorni_sadrzaj>KOLOVARE DENTAL d.o.o. za stomatološku djelatnost, OIB 39388270226, Ulica Bože Peričića 14, 23000 Zadar</izvorni_sadrzaj>
    <derivirana_varijabla naziv="DomainObject.Predmet.ProtustrankaWithAdressOIB_1">KOLOVARE DENTAL d.o.o. za stomatološku djelatnost, OIB 39388270226, Ulica Bože Peričića 14, 23000 Zadar</derivirana_varijabla>
  </DomainObject.Predmet.ProtustrankaWithAdressOIB>
  <DomainObject.Predmet.ProtustrankaNazivFormated>
    <izvorni_sadrzaj>KOLOVARE DENTAL d.o.o. za stomatološku djelatnost</izvorni_sadrzaj>
    <derivirana_varijabla naziv="DomainObject.Predmet.ProtustrankaNazivFormated_1">KOLOVARE DENTAL d.o.o. za stomatološku djelatnost</derivirana_varijabla>
  </DomainObject.Predmet.ProtustrankaNazivFormated>
  <DomainObject.Predmet.ProtustrankaNazivFormatedOIB>
    <izvorni_sadrzaj>KOLOVARE DENTAL d.o.o. za stomatološku djelatnost, OIB 39388270226</izvorni_sadrzaj>
    <derivirana_varijabla naziv="DomainObject.Predmet.ProtustrankaNazivFormatedOIB_1">KOLOVARE DENTAL d.o.o. za stomatološku djelatnost, OIB 39388270226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38789.70</izvorni_sadrzaj>
    <derivirana_varijabla naziv="DomainObject.Predmet.TrenutnaVrijednost_1">38789.70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KOLOVARE DENTAL d.o.o. za stomatološku djelatnost</item>
    </izvorni_sadrzaj>
    <derivirana_varijabla naziv="DomainObject.Predmet.ProtuStrankaListFormated_1">
      <item>KOLOVARE DENTAL d.o.o. za stomatološku djelatnost</item>
    </derivirana_varijabla>
  </DomainObject.Predmet.ProtuStrankaListFormated>
  <DomainObject.Predmet.ProtuStrankaListFormatedOIB>
    <izvorni_sadrzaj>
      <item>KOLOVARE DENTAL d.o.o. za stomatološku djelatnost, OIB 39388270226</item>
    </izvorni_sadrzaj>
    <derivirana_varijabla naziv="DomainObject.Predmet.ProtuStrankaListFormatedOIB_1">
      <item>KOLOVARE DENTAL d.o.o. za stomatološku djelatnost, OIB 39388270226</item>
    </derivirana_varijabla>
  </DomainObject.Predmet.ProtuStrankaListFormatedOIB>
  <DomainObject.Predmet.ProtuStrankaListFormatedWithAdress>
    <izvorni_sadrzaj>
      <item>KOLOVARE DENTAL d.o.o. za stomatološku djelatnost, Ulica Bože Peričića 14, 23000 Zadar</item>
    </izvorni_sadrzaj>
    <derivirana_varijabla naziv="DomainObject.Predmet.ProtuStrankaListFormatedWithAdress_1">
      <item>KOLOVARE DENTAL d.o.o. za stomatološku djelatnost, Ulica Bože Peričića 14, 23000 Zadar</item>
    </derivirana_varijabla>
  </DomainObject.Predmet.ProtuStrankaListFormatedWithAdress>
  <DomainObject.Predmet.ProtuStrankaListFormatedWithAdressOIB>
    <izvorni_sadrzaj>
      <item>KOLOVARE DENTAL d.o.o. za stomatološku djelatnost, OIB 39388270226, Ulica Bože Peričića 14, 23000 Zadar</item>
    </izvorni_sadrzaj>
    <derivirana_varijabla naziv="DomainObject.Predmet.ProtuStrankaListFormatedWithAdressOIB_1">
      <item>KOLOVARE DENTAL d.o.o. za stomatološku djelatnost, OIB 39388270226, Ulica Bože Peričića 14, 23000 Zadar</item>
    </derivirana_varijabla>
  </DomainObject.Predmet.ProtuStrankaListFormatedWithAdressOIB>
  <DomainObject.Predmet.ProtuStrankaListNazivFormated>
    <izvorni_sadrzaj>
      <item>KOLOVARE DENTAL d.o.o. za stomatološku djelatnost</item>
    </izvorni_sadrzaj>
    <derivirana_varijabla naziv="DomainObject.Predmet.ProtuStrankaListNazivFormated_1">
      <item>KOLOVARE DENTAL d.o.o. za stomatološku djelatnost</item>
    </derivirana_varijabla>
  </DomainObject.Predmet.ProtuStrankaListNazivFormated>
  <DomainObject.Predmet.ProtuStrankaListNazivFormatedOIB>
    <izvorni_sadrzaj>
      <item>KOLOVARE DENTAL d.o.o. za stomatološku djelatnost, OIB 39388270226</item>
    </izvorni_sadrzaj>
    <derivirana_varijabla naziv="DomainObject.Predmet.ProtuStrankaListNazivFormatedOIB_1">
      <item>KOLOVARE DENTAL d.o.o. za stomatološku djelatnost, OIB 39388270226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KOLOVARE DENTAL d.o.o. za stomatološku djelatnost</izvorni_sadrzaj>
    <derivirana_varijabla naziv="DomainObject.Predmet.ProtustrankaIDrugi_1">KOLOVARE DENTAL d.o.o. za stomatološku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KOLOVARE DENTAL d.o.o. za stomatološku djelatnost, OIB 39388270226, Ulica Bože Peričića 14, 23000 Zadar</izvorni_sadrzaj>
    <derivirana_varijabla naziv="DomainObject.Predmet.ProtustrankaIDrugiAdressOIB_1">KOLOVARE DENTAL d.o.o. za stomatološku djelatnost, OIB 39388270226, Ulica Bože Peričića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KOLOVARE DENTAL d.o.o. za stomatološku djelatnost</item>
    </izvorni_sadrzaj>
    <derivirana_varijabla naziv="DomainObject.Predmet.SudioniciListNaziv_1">
      <item>FINA</item>
      <item>KOLOVARE DENTAL d.o.o. za stomatološku djelatnost</item>
    </derivirana_varijabla>
  </DomainObject.Predmet.SudioniciListNaziv>
  <DomainObject.Predmet.SudioniciListAdressOIB>
    <izvorni_sadrzaj>
      <item>FINA, OIB 85821130368</item>
      <item>KOLOVARE DENTAL d.o.o. za stomatološku djelatnost, OIB 39388270226, Ulica Bože Peričića 14,23000 Zadar</item>
    </izvorni_sadrzaj>
    <derivirana_varijabla naziv="DomainObject.Predmet.SudioniciListAdressOIB_1">
      <item>FINA, OIB 85821130368</item>
      <item>KOLOVARE DENTAL d.o.o. za stomatološku djelatnost, OIB 39388270226, Ulica Bože Peričića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39388270226</item>
    </izvorni_sadrzaj>
    <derivirana_varijabla naziv="DomainObject.Predmet.SudioniciListNazivOIB_1">
      <item>, OIB 85821130368</item>
      <item>, OIB 39388270226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1075</properties:Characters>
  <properties:Lines>46</properties:Lines>
  <properties:Paragraphs>18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2017-02-14T07:11:00Z</dcterms:created>
  <dc:creator>Nena Mužanović</dc:creator>
  <cp:lastModifiedBy>Nena Mužanović</cp:lastModifiedBy>
  <cp:lastPrinted>2017-02-14T07:55:00Z</cp:lastPrinted>
  <dcterms:modified xmlns:xsi="http://www.w3.org/2001/XMLSchema-instance" xsi:type="dcterms:W3CDTF">2017-02-14T08:05:00Z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