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f472" w14:paraId="ccaf47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F1EAF">
        <w:t>208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FF1EA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F1EAF">
        <w:t>A.N. VISION j.</w:t>
      </w:r>
      <w:r w:rsidR="00FF1EAF" w:rsidRPr="00A56DCC">
        <w:t xml:space="preserve">d.o.o., </w:t>
      </w:r>
      <w:r w:rsidR="00FF1EAF">
        <w:t>Kolan</w:t>
      </w:r>
      <w:r w:rsidR="00FF1EAF" w:rsidRPr="00A56DCC">
        <w:t xml:space="preserve">, </w:t>
      </w:r>
      <w:r w:rsidR="00FF1EAF">
        <w:t>Kolanjski Gajac B 2</w:t>
      </w:r>
      <w:r w:rsidR="00FF1EAF" w:rsidRPr="00A56DCC">
        <w:t xml:space="preserve">, OIB: </w:t>
      </w:r>
      <w:r w:rsidR="00FF1EAF">
        <w:t>12898864634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FF1EAF">
        <w:t>13</w:t>
      </w:r>
      <w:r w:rsidR="00076762">
        <w:t>,</w:t>
      </w:r>
      <w:r w:rsidR="00FF1EAF">
        <w:t>0</w:t>
      </w:r>
      <w:r w:rsidR="0067248D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EF4ED5">
        <w:t>nitko, dostava uredna</w:t>
      </w:r>
    </w:p>
    <w:p w:rsidRDefault="00FF1EAF" w:rsidP="003A1240" w:rsidR="00FF1EAF">
      <w:pPr>
        <w:jc w:val="both"/>
      </w:pP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EF4ED5">
        <w:t>za RH Lidija Vitaljić, zastupnica po zakonu RH</w:t>
      </w:r>
    </w:p>
    <w:p w:rsidRDefault="003A1240" w:rsidP="003A1240" w:rsidR="003A1240">
      <w:pPr>
        <w:jc w:val="both"/>
      </w:pPr>
    </w:p>
    <w:p w:rsidRDefault="003A1240" w:rsidP="00EF4ED5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EF4ED5">
        <w:t>utvrđuje da nema uvjeta za održavanje ročišta.</w:t>
      </w:r>
    </w:p>
    <w:p w:rsidRDefault="00EF4ED5" w:rsidP="00EF4ED5" w:rsidR="00EF4ED5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EF4ED5">
        <w:t>13,07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E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EAF">
      <w:t>208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FF1EA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17A4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EF4ED5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1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1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13:07</izvorni_sadrzaj>
    <derivirana_varijabla naziv="DomainObject.StvarniZavrsetakVrijeme_1">13:07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St-208/2018-8</izvorni_sadrzaj>
    <derivirana_varijabla naziv="DomainObject.Zapisnik.Oznaka_1">St-208/2018-8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>
      <item>Alan Novak</item>
      <item>Allen Cvek</item>
    </izvorni_sadrzaj>
    <derivirana_varijabla naziv="DomainObject.Predmet.OstaliListFormated_1">
      <item>Alan Novak</item>
      <item>Allen Cvek</item>
    </derivirana_varijabla>
  </DomainObject.Predmet.OstaliListFormated>
  <DomainObject.Predmet.OstaliListFormatedOIB>
    <izvorni_sadrzaj>
      <item>Alan Novak, OIB 28613290739</item>
      <item>Allen Cvek, OIB 12394246924</item>
    </izvorni_sadrzaj>
    <derivirana_varijabla naziv="DomainObject.Predmet.OstaliListFormatedOIB_1">
      <item>Alan Novak, OIB 28613290739</item>
      <item>Allen Cvek, OIB 12394246924</item>
    </derivirana_varijabla>
  </DomainObject.Predmet.OstaliListFormatedOIB>
  <DomainObject.Predmet.OstaliListFormatedWithAdress>
    <izvorni_sadrzaj>
      <item>Alan Novak, TEKAČEVO 62c, Rogaška Slatina</item>
      <item>Allen Cvek, Slance 1, 3221 Slance</item>
    </izvorni_sadrzaj>
    <derivirana_varijabla naziv="DomainObject.Predmet.OstaliListFormatedWithAdress_1">
      <item>Alan Novak, TEKAČEVO 62c, Rogaška Slatina</item>
      <item>Allen Cvek, Slance 1, 3221 Slance</item>
    </derivirana_varijabla>
  </DomainObject.Predmet.OstaliListFormatedWithAdress>
  <DomainObject.Predmet.OstaliListFormatedWithAdressOIB>
    <izvorni_sadrzaj>
      <item>Alan Novak, OIB 28613290739, TEKAČEVO 62c, Rogaška Slatina</item>
      <item>Allen Cvek, OIB 12394246924, Slance 1, 3221 Slance</item>
    </izvorni_sadrzaj>
    <derivirana_varijabla naziv="DomainObject.Predmet.OstaliListFormatedWithAdressOIB_1">
      <item>Alan Novak, OIB 28613290739, TEKAČEVO 62c, Rogaška Slatina</item>
      <item>Allen Cvek, OIB 12394246924, Slance 1, 3221 Slance</item>
    </derivirana_varijabla>
  </DomainObject.Predmet.OstaliListFormatedWithAdressOIB>
  <DomainObject.Predmet.OstaliListNazivFormated>
    <izvorni_sadrzaj>
      <item>Alan Novak</item>
      <item>Allen Cvek</item>
    </izvorni_sadrzaj>
    <derivirana_varijabla naziv="DomainObject.Predmet.OstaliListNazivFormated_1">
      <item>Alan Novak</item>
      <item>Allen Cvek</item>
    </derivirana_varijabla>
  </DomainObject.Predmet.OstaliListNazivFormated>
  <DomainObject.Predmet.OstaliListNazivFormatedOIB>
    <izvorni_sadrzaj>
      <item>Alan Novak, OIB 28613290739</item>
      <item>Allen Cvek, OIB 12394246924</item>
    </izvorni_sadrzaj>
    <derivirana_varijabla naziv="DomainObject.Predmet.OstaliListNazivFormatedOIB_1">
      <item>Alan Novak, OIB 28613290739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St-208/2018-8</izvorni_sadrzaj>
    <derivirana_varijabla naziv="DomainObject.PoslovniBrojDokumenta_1">St-208/2018-8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  <item>Alan Novak</item>
      <item>Allen Cvek</item>
    </izvorni_sadrzaj>
    <derivirana_varijabla naziv="DomainObject.Predmet.SudioniciListNaziv_1">
      <item>A.N. VISION jednostavno društvo s ograničenom odgovornošću za ugostiteljstvo i usluge</item>
      <item>FINA</item>
      <item>Alan Novak</item>
      <item>Allen Cvek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  <item>, OIB 28613290739</item>
      <item>, OIB 12394246924</item>
    </izvorni_sadrzaj>
    <derivirana_varijabla naziv="DomainObject.Predmet.SudioniciListNazivOIB_1">
      <item>, OIB 12898864634</item>
      <item>, OIB 85821130368</item>
      <item>, OIB 28613290739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675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2018-07-02T12:22:00Z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St-208/2018-8 / Zapisnik - Ročište radi izjašnjenja o prijedlogu za otvaranje steč.post (1 St-208-2018-povodom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