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1a40" w14:paraId="4661a4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46625">
        <w:t>32</w:t>
      </w:r>
      <w:r w:rsidR="00F9308D">
        <w:t>5</w:t>
      </w:r>
      <w:r w:rsidR="00946625">
        <w:t>/16-</w:t>
      </w:r>
      <w:r w:rsidR="00F9308D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A1BFA">
        <w:t>ustanovom</w:t>
      </w:r>
      <w:r w:rsidR="004F1515" w:rsidRPr="00EF7C9A">
        <w:t xml:space="preserve"> </w:t>
      </w:r>
      <w:r w:rsidR="004A1BFA">
        <w:t>Dnevni centar za starije osobe ZARA VITA, Zadar, 7. domobranske pukovnije 1, OIB: 05069287570</w:t>
      </w:r>
      <w:r w:rsidRPr="00EF7C9A">
        <w:t xml:space="preserve">, dana </w:t>
      </w:r>
      <w:r w:rsidR="00946625">
        <w:t>17. ožujka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9550E" w:rsidR="00E9550E" w:rsidRPr="00E9550E">
      <w:pPr>
        <w:pStyle w:val="Odlomakpopisa"/>
        <w:numPr>
          <w:ilvl w:val="0"/>
          <w:numId w:val="3"/>
        </w:numPr>
        <w:ind w:firstLine="540" w:left="0"/>
      </w:pPr>
      <w:r w:rsidRPr="00170940">
        <w:t xml:space="preserve"> </w:t>
      </w:r>
      <w:r w:rsidR="00E9550E" w:rsidRPr="00E9550E">
        <w:t>Ante Poljak iz Zadra, Grigora Viteza 6, (OIB 30653663301, osobna iskaznica</w:t>
      </w:r>
    </w:p>
    <w:p w:rsidRDefault="00E9550E" w:rsidP="00E9550E" w:rsidR="00BE6E59">
      <w:pPr>
        <w:pStyle w:val="Odlomakpopisa"/>
        <w:ind w:left="0"/>
        <w:jc w:val="both"/>
      </w:pPr>
      <w:r w:rsidRPr="00E9550E">
        <w:t>broj 104176320, izdana od PU Zadar</w:t>
      </w:r>
      <w:r>
        <w:t>ska, datum rođenja 05.07.1942.)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4A1BFA">
        <w:t>ustanovom Dnevni centar za starije osobe ZARA VITA, Zadar, 7. domobranske pukovnije 1, OIB: 05069287570</w:t>
      </w:r>
      <w:r w:rsidR="00F046B4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A1BFA">
        <w:t>ustanovom</w:t>
      </w:r>
      <w:r w:rsidR="004F1515" w:rsidRPr="00EF7C9A">
        <w:t xml:space="preserve"> </w:t>
      </w:r>
      <w:r w:rsidR="004A1BFA">
        <w:t>Dnevni centar za starije osobe ZARA VITA,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70940">
        <w:t>17. ožujka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60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70940">
          <w:t>32</w:t>
        </w:r>
        <w:r w:rsidR="00F9308D">
          <w:t>5</w:t>
        </w:r>
        <w:r w:rsidR="00170940">
          <w:t>/16-</w:t>
        </w:r>
        <w:r w:rsidR="00F9308D">
          <w:t>9</w:t>
        </w:r>
      </w:p>
      <w:p w:rsidRDefault="00E12FEA" w:rsidP="009C0FF2" w:rsidR="00E12FEA" w:rsidRPr="00EF7C9A">
        <w:pPr>
          <w:jc w:val="right"/>
        </w:pPr>
      </w:p>
      <w:p w:rsidRDefault="00CD560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70940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CD5607"/>
    <w:rsid w:val="00E12FEA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 centar za starije osobe ZARA VITA</izvorni_sadrzaj>
    <derivirana_varijabla naziv="DomainObject.Predmet.ProtustrankaFormated_1">  Dnevni centar za starije osobe ZARA VITA</derivirana_varijabla>
  </DomainObject.Predmet.ProtustrankaFormated>
  <DomainObject.Predmet.ProtustrankaFormatedOIB>
    <izvorni_sadrzaj>  Dnevni centar za starije osobe ZARA VITA, OIB 05069287570</izvorni_sadrzaj>
    <derivirana_varijabla naziv="DomainObject.Predmet.ProtustrankaFormatedOIB_1">  Dnevni centar za starije osobe ZARA VITA, OIB 05069287570</derivirana_varijabla>
  </DomainObject.Predmet.ProtustrankaFormatedOIB>
  <DomainObject.Predmet.ProtustrankaFormatedWithAdress>
    <izvorni_sadrzaj> Dnevni centar za starije osobe ZARA VITA, 7. domobranske pukovnije 1, 23000 Zadar</izvorni_sadrzaj>
    <derivirana_varijabla naziv="DomainObject.Predmet.ProtustrankaFormatedWithAdress_1"> Dnevni centar za starije osobe ZARA VITA, 7. domobranske pukovnije 1, 23000 Zadar</derivirana_varijabla>
  </DomainObject.Predmet.ProtustrankaFormatedWithAdress>
  <DomainObject.Predmet.ProtustrankaFormatedWithAdressOIB>
    <izvorni_sadrzaj> Dnevni centar za starije osobe ZARA VITA, OIB 05069287570, 7. domobranske pukovnije 1, 23000 Zadar</izvorni_sadrzaj>
    <derivirana_varijabla naziv="DomainObject.Predmet.ProtustrankaFormatedWithAdressOIB_1"> Dnevni centar za starije osobe ZARA VITA, OIB 05069287570, 7. domobranske pukovnije 1, 23000 Zadar</derivirana_varijabla>
  </DomainObject.Predmet.ProtustrankaFormatedWithAdressOIB>
  <DomainObject.Predmet.ProtustrankaWithAdress>
    <izvorni_sadrzaj>Dnevni centar za starije osobe ZARA VITA 7. domobranske pukovnije 1, 23000 Zadar</izvorni_sadrzaj>
    <derivirana_varijabla naziv="DomainObject.Predmet.ProtustrankaWithAdress_1">Dnevni centar za starije osobe ZARA VITA 7. domobranske pukovnije 1, 23000 Zadar</derivirana_varijabla>
  </DomainObject.Predmet.ProtustrankaWithAdress>
  <DomainObject.Predmet.ProtustrankaWithAdressOIB>
    <izvorni_sadrzaj>Dnevni centar za starije osobe ZARA VITA, OIB 05069287570, 7. domobranske pukovnije 1, 23000 Zadar</izvorni_sadrzaj>
    <derivirana_varijabla naziv="DomainObject.Predmet.ProtustrankaWithAdressOIB_1">Dnevni centar za starije osobe ZARA VITA, OIB 05069287570, 7. domobranske pukovnije 1, 23000 Zadar</derivirana_varijabla>
  </DomainObject.Predmet.ProtustrankaWithAdressOIB>
  <DomainObject.Predmet.ProtustrankaNazivFormated>
    <izvorni_sadrzaj>Dnevni centar za starije osobe ZARA VITA</izvorni_sadrzaj>
    <derivirana_varijabla naziv="DomainObject.Predmet.ProtustrankaNazivFormated_1">Dnevni centar za starije osobe ZARA VITA</derivirana_varijabla>
  </DomainObject.Predmet.ProtustrankaNazivFormated>
  <DomainObject.Predmet.ProtustrankaNazivFormatedOIB>
    <izvorni_sadrzaj>Dnevni centar za starije osobe ZARA VITA, OIB 05069287570</izvorni_sadrzaj>
    <derivirana_varijabla naziv="DomainObject.Predmet.ProtustrankaNazivFormatedOIB_1">Dnevni centar za starije osobe ZARA VITA, OIB 05069287570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94897.41</izvorni_sadrzaj>
    <derivirana_varijabla naziv="DomainObject.Predmet.TrenutnaVrijednost_1">94897.41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Dnevni centar za starije osobe ZARA VITA</item>
    </izvorni_sadrzaj>
    <derivirana_varijabla naziv="DomainObject.Predmet.ProtuStrankaListFormated_1">
      <item>Dnevni centar za starije osobe ZARA VITA</item>
    </derivirana_varijabla>
  </DomainObject.Predmet.ProtuStrankaListFormated>
  <DomainObject.Predmet.ProtuStrankaListFormatedOIB>
    <izvorni_sadrzaj>
      <item>Dnevni centar za starije osobe ZARA VITA, OIB 05069287570</item>
    </izvorni_sadrzaj>
    <derivirana_varijabla naziv="DomainObject.Predmet.ProtuStrankaListFormatedOIB_1">
      <item>Dnevni centar za starije osobe ZARA VITA, OIB 05069287570</item>
    </derivirana_varijabla>
  </DomainObject.Predmet.ProtuStrankaListFormatedOIB>
  <DomainObject.Predmet.ProtuStrankaListFormatedWithAdress>
    <izvorni_sadrzaj>
      <item>Dnevni centar za starije osobe ZARA VITA, 7. domobranske pukovnije 1, 23000 Zadar</item>
    </izvorni_sadrzaj>
    <derivirana_varijabla naziv="DomainObject.Predmet.ProtuStrankaListFormatedWithAdress_1">
      <item>Dnevni centar za starije osobe ZARA VITA, 7. domobranske pukovnije 1, 23000 Zadar</item>
    </derivirana_varijabla>
  </DomainObject.Predmet.ProtuStrankaListFormatedWithAdress>
  <DomainObject.Predmet.ProtuStrankaListFormatedWithAdressOIB>
    <izvorni_sadrzaj>
      <item>Dnevni centar za starije osobe ZARA VITA, OIB 05069287570, 7. domobranske pukovnije 1, 23000 Zadar</item>
    </izvorni_sadrzaj>
    <derivirana_varijabla naziv="DomainObject.Predmet.ProtuStrankaListFormatedWithAdressOIB_1">
      <item>Dnevni centar za starije osobe ZARA VITA, OIB 05069287570, 7. domobranske pukovnije 1, 23000 Zadar</item>
    </derivirana_varijabla>
  </DomainObject.Predmet.ProtuStrankaListFormatedWithAdressOIB>
  <DomainObject.Predmet.ProtuStrankaListNazivFormated>
    <izvorni_sadrzaj>
      <item>Dnevni centar za starije osobe ZARA VITA</item>
    </izvorni_sadrzaj>
    <derivirana_varijabla naziv="DomainObject.Predmet.ProtuStrankaListNazivFormated_1">
      <item>Dnevni centar za starije osobe ZARA VITA</item>
    </derivirana_varijabla>
  </DomainObject.Predmet.ProtuStrankaListNazivFormated>
  <DomainObject.Predmet.ProtuStrankaListNazivFormatedOIB>
    <izvorni_sadrzaj>
      <item>Dnevni centar za starije osobe ZARA VITA, OIB 05069287570</item>
    </izvorni_sadrzaj>
    <derivirana_varijabla naziv="DomainObject.Predmet.ProtuStrankaListNazivFormatedOIB_1">
      <item>Dnevni centar za starije osobe ZARA VITA, OIB 05069287570</item>
    </derivirana_varijabla>
  </DomainObject.Predmet.ProtuStrankaListNazivFormatedOIB>
  <DomainObject.Predmet.OstaliListFormated>
    <izvorni_sadrzaj>
      <item>Ljiljana Grginović</item>
    </izvorni_sadrzaj>
    <derivirana_varijabla naziv="DomainObject.Predmet.OstaliListFormated_1">
      <item>Ljiljana Grginović</item>
    </derivirana_varijabla>
  </DomainObject.Predmet.OstaliListFormated>
  <DomainObject.Predmet.OstaliListFormatedOIB>
    <izvorni_sadrzaj>
      <item>Ljiljana Grginović, OIB 14103522348</item>
    </izvorni_sadrzaj>
    <derivirana_varijabla naziv="DomainObject.Predmet.OstaliListFormatedOIB_1">
      <item>Ljiljana Grginović, OIB 14103522348</item>
    </derivirana_varijabla>
  </DomainObject.Predmet.OstaliListFormatedOIB>
  <DomainObject.Predmet.OstaliListFormatedWithAdress>
    <izvorni_sadrzaj>
      <item>Ljiljana Grginović, Sukošan 49, 23206 Sukošan</item>
    </izvorni_sadrzaj>
    <derivirana_varijabla naziv="DomainObject.Predmet.OstaliListFormatedWithAdress_1">
      <item>Ljiljana Grginović, Sukošan 49, 23206 Sukošan</item>
    </derivirana_varijabla>
  </DomainObject.Predmet.OstaliListFormatedWithAdress>
  <DomainObject.Predmet.OstaliListFormatedWithAdressOIB>
    <izvorni_sadrzaj>
      <item>Ljiljana Grginović, OIB 14103522348, Sukošan 49, 23206 Sukošan</item>
    </izvorni_sadrzaj>
    <derivirana_varijabla naziv="DomainObject.Predmet.OstaliListFormatedWithAdressOIB_1">
      <item>Ljiljana Grginović, OIB 14103522348, Sukošan 49, 23206 Sukošan</item>
    </derivirana_varijabla>
  </DomainObject.Predmet.OstaliListFormatedWithAdressOIB>
  <DomainObject.Predmet.OstaliListNazivFormated>
    <izvorni_sadrzaj>
      <item>Ljiljana Grginović</item>
    </izvorni_sadrzaj>
    <derivirana_varijabla naziv="DomainObject.Predmet.OstaliListNazivFormated_1">
      <item>Ljiljana Grginović</item>
    </derivirana_varijabla>
  </DomainObject.Predmet.OstaliListNazivFormated>
  <DomainObject.Predmet.OstaliListNazivFormatedOIB>
    <izvorni_sadrzaj>
      <item>Ljiljana Grginović, OIB 14103522348</item>
    </izvorni_sadrzaj>
    <derivirana_varijabla naziv="DomainObject.Predmet.OstaliListNazivFormatedOIB_1">
      <item>Ljiljana Grginović, OIB 14103522348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Dnevni centar za starije osobe ZARA VITA</izvorni_sadrzaj>
    <derivirana_varijabla naziv="DomainObject.Predmet.ProtustrankaIDrugi_1">Dnevni centar za starije osobe ZARA 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Dnevni centar za starije osobe ZARA VITA, OIB 05069287570, 7. domobranske pukovnije 1, 23000 Zadar</izvorni_sadrzaj>
    <derivirana_varijabla naziv="DomainObject.Predmet.ProtustrankaIDrugiAdressOIB_1">Dnevni centar za starije osobe ZARA VITA, OIB 05069287570,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Dnevni centar za starije osobe ZARA VITA</item>
      <item>Ljiljana Grginović</item>
    </izvorni_sadrzaj>
    <derivirana_varijabla naziv="DomainObject.Predmet.SudioniciListNaziv_1">
      <item>FINA</item>
      <item>Dnevni centar za starije osobe ZARA VITA</item>
      <item>Ljiljana Grginović</item>
    </derivirana_varijabla>
  </DomainObject.Predmet.SudioniciListNaziv>
  <DomainObject.Predmet.SudioniciListAdressOIB>
    <izvorni_sadrzaj>
      <item>FINA, OIB 85821130368</item>
      <item>Dnevni centar za starije osobe ZARA VITA, OIB 05069287570, 7. domobranske pukovnije 1,23000 Zadar</item>
      <item>Ljiljana Grginović, OIB 14103522348, Sukošan 49,23206 Sukošan</item>
    </izvorni_sadrzaj>
    <derivirana_varijabla naziv="DomainObject.Predmet.SudioniciListAdressOIB_1">
      <item>FINA, OIB 85821130368</item>
      <item>Dnevni centar za starije osobe ZARA VITA, OIB 05069287570, 7. domobranske pukovnije 1,23000 Zadar</item>
      <item>Ljiljana Grginović, OIB 14103522348, Sukošan 49,23206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05069287570</item>
      <item>, OIB 14103522348</item>
    </izvorni_sadrzaj>
    <derivirana_varijabla naziv="DomainObject.Predmet.SudioniciListNazivOIB_1">
      <item>, OIB 85821130368</item>
      <item>, OIB 05069287570</item>
      <item>, OIB 14103522348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1817</properties:Characters>
  <properties:Lines>61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2016-03-17T07:42:00Z</dcterms:created>
  <dc:creator>Ardena Bajlo</dc:creator>
  <cp:lastModifiedBy>wsadmin</cp:lastModifiedBy>
  <cp:lastPrinted>2016-03-17T07:39:00Z</cp:lastPrinted>
  <dcterms:modified xmlns:xsi="http://www.w3.org/2001/XMLSchema-instance" xsi:type="dcterms:W3CDTF">2016-03-17T14:20:00Z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