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e48a" w14:paraId="9a9e48a" w:rsidRDefault="00313D11" w:rsidP="00313D11" w:rsidR="00313D11">
      <w:pPr>
        <w15:collapsed w:val="false"/>
      </w:pPr>
      <w:bookmarkStart w:name="_GoBack" w:id="0"/>
      <w:bookmarkEnd w:id="0"/>
      <w:r>
        <w:t>REPUBLIKA HRVATSKA</w:t>
      </w:r>
    </w:p>
    <w:p w:rsidRDefault="00976BDA" w:rsidP="00313D11" w:rsidR="00313D11">
      <w:r>
        <w:t>TRGOVAČKI SUD U PAZINU</w:t>
      </w:r>
    </w:p>
    <w:p w:rsidRDefault="00313D11" w:rsidP="00257C23" w:rsidR="00257C23" w:rsidRPr="00976BDA">
      <w:pPr>
        <w:jc w:val="right"/>
      </w:pPr>
      <w:r>
        <w:tab/>
      </w:r>
      <w:r>
        <w:tab/>
        <w:t xml:space="preserve">                              </w:t>
      </w:r>
      <w:r w:rsidR="007944E7">
        <w:t xml:space="preserve">     </w:t>
      </w:r>
    </w:p>
    <w:p w:rsidRDefault="00257C23" w:rsidP="00257C23" w:rsidR="00257C23" w:rsidRPr="0089448A">
      <w:pPr>
        <w:jc w:val="center"/>
        <w:rPr>
          <w:szCs w:val="24"/>
        </w:rPr>
      </w:pPr>
      <w:r w:rsidRPr="0089448A">
        <w:rPr>
          <w:szCs w:val="24"/>
        </w:rPr>
        <w:t>Z A P I S N I K</w:t>
      </w:r>
    </w:p>
    <w:p w:rsidRDefault="00257C23" w:rsidP="00257C23" w:rsidR="00257C23" w:rsidRPr="0089448A">
      <w:pPr>
        <w:jc w:val="center"/>
        <w:rPr>
          <w:szCs w:val="24"/>
        </w:rPr>
      </w:pPr>
      <w:r>
        <w:rPr>
          <w:szCs w:val="24"/>
        </w:rPr>
        <w:t xml:space="preserve">sa </w:t>
      </w:r>
      <w:r w:rsidRPr="0089448A">
        <w:rPr>
          <w:szCs w:val="24"/>
        </w:rPr>
        <w:t xml:space="preserve">ročišta za javnu dražbu od dana </w:t>
      </w:r>
      <w:r w:rsidR="002D745B">
        <w:rPr>
          <w:szCs w:val="24"/>
        </w:rPr>
        <w:t>23</w:t>
      </w:r>
      <w:r w:rsidRPr="0089448A">
        <w:rPr>
          <w:szCs w:val="24"/>
        </w:rPr>
        <w:t xml:space="preserve">. </w:t>
      </w:r>
      <w:r w:rsidR="002D745B">
        <w:rPr>
          <w:szCs w:val="24"/>
        </w:rPr>
        <w:t>veljače</w:t>
      </w:r>
      <w:r w:rsidRPr="0089448A">
        <w:rPr>
          <w:szCs w:val="24"/>
        </w:rPr>
        <w:t xml:space="preserve"> 201</w:t>
      </w:r>
      <w:r w:rsidR="002D745B">
        <w:rPr>
          <w:szCs w:val="24"/>
        </w:rPr>
        <w:t>8</w:t>
      </w:r>
      <w:r w:rsidRPr="0089448A">
        <w:rPr>
          <w:szCs w:val="24"/>
        </w:rPr>
        <w:t>. godine</w:t>
      </w:r>
    </w:p>
    <w:p w:rsidRDefault="00257C23" w:rsidP="00257C23" w:rsidR="00313D11">
      <w:pPr>
        <w:jc w:val="center"/>
      </w:pPr>
      <w:r w:rsidRPr="0089448A">
        <w:rPr>
          <w:szCs w:val="24"/>
        </w:rPr>
        <w:t>sastavljen kod Trgovačkog suda u P</w:t>
      </w:r>
      <w:r>
        <w:rPr>
          <w:szCs w:val="24"/>
        </w:rPr>
        <w:t xml:space="preserve">azinu, u stečajnom postupku nad </w:t>
      </w:r>
      <w:r w:rsidR="00313D11">
        <w:t>stečajnim dužnikom</w:t>
      </w:r>
    </w:p>
    <w:p w:rsidRDefault="00313D11" w:rsidP="00257C23" w:rsidR="00313D11">
      <w:pPr>
        <w:jc w:val="center"/>
      </w:pPr>
      <w:r>
        <w:t xml:space="preserve">ULJANIK TESU SZZ d.o.o. </w:t>
      </w:r>
      <w:r w:rsidR="00257C23">
        <w:t xml:space="preserve">u stečaju, </w:t>
      </w:r>
      <w:r>
        <w:t>Pula,</w:t>
      </w:r>
      <w:r w:rsidR="00976BDA">
        <w:t xml:space="preserve"> Flaciusova 1, OIB: 88998196947</w:t>
      </w:r>
    </w:p>
    <w:p w:rsidRDefault="00313D11" w:rsidP="00313D11" w:rsidR="00313D11"/>
    <w:p w:rsidRDefault="00313D11" w:rsidP="00313D11" w:rsidR="00313D11">
      <w:r>
        <w:t>STEČAJNA SUTKINJA: Tijana Licul</w:t>
      </w:r>
    </w:p>
    <w:p w:rsidRDefault="00313D11" w:rsidP="00313D11" w:rsidR="00313D11">
      <w:r>
        <w:t>ZAPISNIČARKA: Sanja Prodan</w:t>
      </w:r>
    </w:p>
    <w:p w:rsidRDefault="00313D11" w:rsidP="00313D11" w:rsidR="00313D11"/>
    <w:p w:rsidRDefault="00313D11" w:rsidP="00313D11" w:rsidR="00313D11">
      <w:r>
        <w:t xml:space="preserve">STEČAJNI UPRAVITELJ: </w:t>
      </w:r>
      <w:r w:rsidR="00257C23">
        <w:t>nitko, dostava poziva uredno iskazana</w:t>
      </w:r>
    </w:p>
    <w:p w:rsidRDefault="00313D11" w:rsidP="00313D11" w:rsidR="00313D11"/>
    <w:p w:rsidRDefault="00313D11" w:rsidP="00313D11" w:rsidR="00313D11">
      <w:r>
        <w:t xml:space="preserve">Početak u </w:t>
      </w:r>
      <w:r w:rsidR="007944E7">
        <w:t>09</w:t>
      </w:r>
      <w:r>
        <w:t>:00 sati</w:t>
      </w:r>
    </w:p>
    <w:p w:rsidRDefault="00B220D7" w:rsidR="00B220D7"/>
    <w:p w:rsidRDefault="00B220D7" w:rsidR="00B220D7">
      <w:r>
        <w:t xml:space="preserve">Utvrđuje se da je kao javnost nazočan </w:t>
      </w:r>
      <w:r w:rsidR="000E2EB3">
        <w:t>Marko Celega</w:t>
      </w:r>
      <w:r w:rsidR="00F974BD">
        <w:t xml:space="preserve">. </w:t>
      </w:r>
    </w:p>
    <w:p w:rsidRDefault="00B220D7" w:rsidR="00B220D7"/>
    <w:p w:rsidRDefault="00257C23" w:rsidR="00257C23">
      <w:r>
        <w:t>Utvrđuje se da su na javnu dražbu</w:t>
      </w:r>
      <w:r w:rsidR="003D3D28">
        <w:t xml:space="preserve"> kao </w:t>
      </w:r>
      <w:r w:rsidR="00452B3C">
        <w:t>potencijalni</w:t>
      </w:r>
      <w:r w:rsidR="003D3D28">
        <w:t xml:space="preserve"> kupci </w:t>
      </w:r>
      <w:r>
        <w:t xml:space="preserve">pristupili: </w:t>
      </w:r>
    </w:p>
    <w:p w:rsidRDefault="00B220D7" w:rsidR="00257C23">
      <w:r>
        <w:t>1/</w:t>
      </w:r>
      <w:r w:rsidR="003D3D28">
        <w:t xml:space="preserve">za </w:t>
      </w:r>
      <w:r>
        <w:t xml:space="preserve">VILSTROJ d.o.o. </w:t>
      </w:r>
      <w:r w:rsidR="003D3D28">
        <w:t>zz Mlade</w:t>
      </w:r>
      <w:r w:rsidR="00452B3C">
        <w:t>n Merlić, identi</w:t>
      </w:r>
      <w:r w:rsidR="003D3D28">
        <w:t>fikacija utvrđena</w:t>
      </w:r>
      <w:r w:rsidR="00101134">
        <w:t xml:space="preserve"> uvidom u OI</w:t>
      </w:r>
      <w:r w:rsidR="00BC1C9E">
        <w:t xml:space="preserve"> broj:</w:t>
      </w:r>
      <w:r w:rsidR="003D3D28">
        <w:t xml:space="preserve"> </w:t>
      </w:r>
      <w:r w:rsidR="000E2EB3">
        <w:t>113315516</w:t>
      </w:r>
      <w:r w:rsidR="003D3D28">
        <w:t>, ovlaštenje na zastupanje utv</w:t>
      </w:r>
      <w:r w:rsidR="00101134">
        <w:t>r</w:t>
      </w:r>
      <w:r w:rsidR="003D3D28">
        <w:t>đeno uvidom u sudski registar</w:t>
      </w:r>
      <w:r w:rsidR="00101134">
        <w:t xml:space="preserve">, </w:t>
      </w:r>
    </w:p>
    <w:p w:rsidRDefault="002D745B" w:rsidR="00452B3C">
      <w:r>
        <w:t>2/</w:t>
      </w:r>
      <w:r w:rsidR="00452B3C">
        <w:t xml:space="preserve"> </w:t>
      </w:r>
      <w:r w:rsidR="005B4929">
        <w:t xml:space="preserve">Milorad Volaš, identitet </w:t>
      </w:r>
      <w:r w:rsidR="00923B74">
        <w:t xml:space="preserve">utvrđen uvidom u </w:t>
      </w:r>
      <w:r w:rsidR="005B4929">
        <w:t xml:space="preserve">OI </w:t>
      </w:r>
      <w:r w:rsidR="00BC1C9E">
        <w:t>broj:</w:t>
      </w:r>
      <w:r w:rsidR="005B4929">
        <w:t>103923062</w:t>
      </w:r>
    </w:p>
    <w:p w:rsidRDefault="002B1CE4" w:rsidR="00842A87">
      <w:r>
        <w:t xml:space="preserve">3/ za TEMA d.o.o. </w:t>
      </w:r>
      <w:r w:rsidR="000E2EB3">
        <w:t xml:space="preserve">Denis Vitasović, identitet utvrđen uvidom u OI broj:104299106, punomoć dostavljena neposredno na ročištu. </w:t>
      </w:r>
    </w:p>
    <w:p w:rsidRDefault="000F442F" w:rsidR="000F442F">
      <w:r>
        <w:t xml:space="preserve">4/ za DRAGON BAJUN d.o.o. </w:t>
      </w:r>
      <w:r w:rsidR="000E2EB3">
        <w:t>zz Miloš Cvitić, identitet utvrđen uvidom u OI broj:</w:t>
      </w:r>
      <w:r w:rsidR="00D90B5B">
        <w:t>105253555, ovlaštenje na zastupanje utvrđeno uvidom u sudski registar,</w:t>
      </w:r>
    </w:p>
    <w:p w:rsidRDefault="006E67E1" w:rsidR="006E67E1"/>
    <w:p w:rsidRDefault="002C76C1" w:rsidR="006E67E1">
      <w:r>
        <w:t xml:space="preserve">Utvrđuje se da je VILSTROJ d.o.o. uplatio predujam u iznosu od </w:t>
      </w:r>
      <w:r w:rsidR="000F442F">
        <w:t>15.000,00</w:t>
      </w:r>
      <w:r>
        <w:t xml:space="preserve"> kuna. </w:t>
      </w:r>
    </w:p>
    <w:p w:rsidRDefault="002C76C1" w:rsidR="002C76C1">
      <w:r>
        <w:t>Utvrđu</w:t>
      </w:r>
      <w:r w:rsidR="00CE2F41">
        <w:t>je se da je Milorad Volaš uplat</w:t>
      </w:r>
      <w:r>
        <w:t xml:space="preserve">io predujam u iznosu od </w:t>
      </w:r>
      <w:r w:rsidR="00873791">
        <w:t>10.000,00</w:t>
      </w:r>
      <w:r>
        <w:t xml:space="preserve"> kuna. </w:t>
      </w:r>
    </w:p>
    <w:p w:rsidRDefault="002C76C1" w:rsidR="002C76C1">
      <w:r>
        <w:t xml:space="preserve">Utvrđuje se da je </w:t>
      </w:r>
      <w:r w:rsidR="00873791">
        <w:t xml:space="preserve">TEMA d.o.o. </w:t>
      </w:r>
      <w:r>
        <w:t xml:space="preserve">uplatio predujam od </w:t>
      </w:r>
      <w:r w:rsidR="00873791">
        <w:t>8.000,00</w:t>
      </w:r>
      <w:r>
        <w:t xml:space="preserve"> kuna. </w:t>
      </w:r>
    </w:p>
    <w:p w:rsidRDefault="002C76C1" w:rsidR="002C76C1">
      <w:r>
        <w:t xml:space="preserve">Utvrđuje se da je </w:t>
      </w:r>
      <w:r w:rsidR="00873791">
        <w:t xml:space="preserve">DRAGON BAJUN d.o.o. </w:t>
      </w:r>
      <w:r>
        <w:t xml:space="preserve">uplatio predujam u iznosu od </w:t>
      </w:r>
      <w:r w:rsidR="00441880">
        <w:t>11.828,15</w:t>
      </w:r>
      <w:r>
        <w:t xml:space="preserve"> kuna. </w:t>
      </w:r>
    </w:p>
    <w:p w:rsidRDefault="002C76C1" w:rsidR="002C76C1"/>
    <w:p w:rsidRDefault="002C76C1" w:rsidR="002C76C1" w:rsidRPr="00D628C8">
      <w:r w:rsidRPr="00D628C8">
        <w:tab/>
        <w:t xml:space="preserve">SUDAC </w:t>
      </w:r>
    </w:p>
    <w:p w:rsidRDefault="002C76C1" w:rsidR="002C76C1" w:rsidRPr="00D628C8"/>
    <w:p w:rsidRDefault="002C76C1" w:rsidR="002C76C1">
      <w:pPr>
        <w:jc w:val="center"/>
      </w:pPr>
      <w:r w:rsidRPr="00D628C8">
        <w:t>RJEŠAVA</w:t>
      </w:r>
    </w:p>
    <w:p w:rsidRDefault="002C76C1" w:rsidR="002C76C1"/>
    <w:p w:rsidRDefault="00FB4168" w:rsidR="002C76C1">
      <w:r>
        <w:t>Utvrđuje se da pravo sudjelova</w:t>
      </w:r>
      <w:r w:rsidR="002C76C1">
        <w:t>nja na javnoj dra</w:t>
      </w:r>
      <w:r w:rsidR="00D322C1">
        <w:t xml:space="preserve">žbi imaju VILSTROJ d.o.o., </w:t>
      </w:r>
      <w:r w:rsidR="002C76C1">
        <w:t xml:space="preserve">Milorad Volaš, </w:t>
      </w:r>
      <w:r w:rsidR="00D322C1">
        <w:t>TEMA d.o.o. i DRAGON BAJUN d.o.o</w:t>
      </w:r>
      <w:r w:rsidR="00441880">
        <w:t>.</w:t>
      </w:r>
    </w:p>
    <w:p w:rsidRDefault="00FB4168" w:rsidR="00FB4168"/>
    <w:p w:rsidRDefault="00FB4168" w:rsidR="00FB4168">
      <w:r>
        <w:t xml:space="preserve">Javna dražba započinje u </w:t>
      </w:r>
      <w:r w:rsidR="00D90B5B">
        <w:t>9:04</w:t>
      </w:r>
      <w:r>
        <w:t xml:space="preserve"> sati. </w:t>
      </w:r>
    </w:p>
    <w:p w:rsidRDefault="002E4541" w:rsidR="002E4541">
      <w:r>
        <w:t xml:space="preserve">Utvrđuje se da sve cijene sadrže pdv. </w:t>
      </w:r>
    </w:p>
    <w:p w:rsidRDefault="00FB4168" w:rsidR="00FB4168"/>
    <w:p w:rsidRDefault="00CE2CE7" w:rsidR="00D87B57">
      <w:pPr>
        <w:rPr>
          <w:b/>
        </w:rPr>
      </w:pPr>
      <w:r>
        <w:rPr>
          <w:b/>
        </w:rPr>
        <w:tab/>
      </w:r>
      <w:r w:rsidR="007971ED">
        <w:rPr>
          <w:b/>
        </w:rPr>
        <w:t>Grupa predmeta proizvodnja</w:t>
      </w:r>
      <w:r w:rsidR="00CE2F41" w:rsidRPr="00D87B57">
        <w:rPr>
          <w:b/>
        </w:rPr>
        <w:t xml:space="preserve"> </w:t>
      </w:r>
      <w:r w:rsidR="00CC7C4B">
        <w:rPr>
          <w:b/>
        </w:rPr>
        <w:t xml:space="preserve">   </w:t>
      </w:r>
    </w:p>
    <w:p w:rsidRDefault="009710EF" w:rsidR="009710EF" w:rsidRPr="00D87B57">
      <w:pPr>
        <w:rPr>
          <w:b/>
        </w:rPr>
      </w:pPr>
    </w:p>
    <w:p w:rsidRDefault="00471F80" w:rsidR="00EB4EC6">
      <w:r>
        <w:tab/>
      </w:r>
      <w:r w:rsidR="00CE2F41">
        <w:t xml:space="preserve">Ponuditelj </w:t>
      </w:r>
      <w:r w:rsidR="00441880">
        <w:t>DRAGON BAJUN d.o.o.</w:t>
      </w:r>
      <w:r w:rsidR="00EB4EC6">
        <w:t xml:space="preserve"> jedini je zainteresiran</w:t>
      </w:r>
      <w:r w:rsidR="00CE2CE7">
        <w:t xml:space="preserve"> </w:t>
      </w:r>
      <w:r w:rsidR="00CE2F41">
        <w:t xml:space="preserve">za kupnju </w:t>
      </w:r>
      <w:r w:rsidR="007971ED">
        <w:t xml:space="preserve">predmeta </w:t>
      </w:r>
      <w:r w:rsidR="00EB4EC6">
        <w:t xml:space="preserve">koji su navedeni u popisu kojeg je dostavio sudu i to od po ponuditelju naznačenog rednog broja 1-39 te rednog broja 57-59, te se pristupa najprije javnoj dražbi za navedene predmete. </w:t>
      </w:r>
    </w:p>
    <w:p w:rsidRDefault="002E4541" w:rsidR="002E4541"/>
    <w:p w:rsidRDefault="002E4541" w:rsidR="002E4541" w:rsidRPr="00D628C8">
      <w:r w:rsidRPr="00D628C8">
        <w:tab/>
        <w:t xml:space="preserve">SUDAC </w:t>
      </w:r>
    </w:p>
    <w:p w:rsidRDefault="002E4541" w:rsidR="002E4541">
      <w:pPr>
        <w:jc w:val="center"/>
      </w:pPr>
      <w:r w:rsidRPr="00D628C8">
        <w:t>RJEŠAVA</w:t>
      </w:r>
    </w:p>
    <w:p w:rsidRDefault="002E4541" w:rsidR="002E4541"/>
    <w:p w:rsidRDefault="002E4541" w:rsidR="002E4541">
      <w:r>
        <w:tab/>
        <w:t xml:space="preserve">Pristupa se javnoj dražbi za </w:t>
      </w:r>
      <w:r w:rsidR="002E008E">
        <w:t xml:space="preserve">predmet pod </w:t>
      </w:r>
      <w:r w:rsidR="00D473AA">
        <w:t>rb.</w:t>
      </w:r>
      <w:r w:rsidR="002E008E">
        <w:t xml:space="preserve"> 2. </w:t>
      </w:r>
      <w:r>
        <w:t xml:space="preserve"> oznake </w:t>
      </w:r>
      <w:r w:rsidR="00C924A7">
        <w:t>KONUSNO SVRDLO fi 12,5 mm, 2 komada</w:t>
      </w:r>
      <w:r>
        <w:t>.</w:t>
      </w:r>
    </w:p>
    <w:p w:rsidRDefault="00970636" w:rsidR="002E4541">
      <w:r>
        <w:lastRenderedPageBreak/>
        <w:tab/>
      </w:r>
      <w:r w:rsidR="002E4541">
        <w:t xml:space="preserve">Procijenjena vrijednost je </w:t>
      </w:r>
      <w:r w:rsidR="00C924A7">
        <w:t>300,00</w:t>
      </w:r>
      <w:r w:rsidR="002E4541">
        <w:t xml:space="preserve"> kuna. </w:t>
      </w:r>
    </w:p>
    <w:p w:rsidRDefault="002E4541" w:rsidR="002E4541">
      <w:r>
        <w:tab/>
        <w:t xml:space="preserve">Početna vrijednost je </w:t>
      </w:r>
      <w:r w:rsidR="002E008E">
        <w:t>75</w:t>
      </w:r>
      <w:r w:rsidR="00C924A7">
        <w:t>,00</w:t>
      </w:r>
      <w:r>
        <w:t xml:space="preserve"> kuna.</w:t>
      </w:r>
    </w:p>
    <w:p w:rsidRDefault="001F01DD" w:rsidR="001F01DD"/>
    <w:p w:rsidRDefault="001F01DD" w:rsidR="001F01DD">
      <w:r>
        <w:tab/>
        <w:t xml:space="preserve">Ponuditelj </w:t>
      </w:r>
      <w:r w:rsidR="00105CA8">
        <w:t xml:space="preserve">DRAGON BAJUN d.o.o. </w:t>
      </w:r>
      <w:r>
        <w:t>nudi za naveden</w:t>
      </w:r>
      <w:r w:rsidR="008E63B2">
        <w:t>e</w:t>
      </w:r>
      <w:r>
        <w:t xml:space="preserve"> </w:t>
      </w:r>
      <w:r w:rsidR="002E008E">
        <w:t>predmet</w:t>
      </w:r>
      <w:r w:rsidR="008E63B2">
        <w:t>e</w:t>
      </w:r>
      <w:r>
        <w:t xml:space="preserve"> iznos od </w:t>
      </w:r>
      <w:r w:rsidR="002E008E">
        <w:t>75</w:t>
      </w:r>
      <w:r w:rsidR="00CE2CE7">
        <w:t>,00</w:t>
      </w:r>
      <w:r>
        <w:t xml:space="preserve"> kuna. </w:t>
      </w:r>
    </w:p>
    <w:p w:rsidRDefault="001F01DD" w:rsidR="001F01DD"/>
    <w:p w:rsidRDefault="001F01DD" w:rsidR="001F01DD" w:rsidRPr="00D628C8">
      <w:r>
        <w:tab/>
      </w:r>
      <w:r w:rsidRPr="00D628C8">
        <w:t xml:space="preserve">SUDAC </w:t>
      </w:r>
    </w:p>
    <w:p w:rsidRDefault="001F01DD" w:rsidR="001F01DD">
      <w:pPr>
        <w:jc w:val="center"/>
      </w:pPr>
      <w:r w:rsidRPr="00D628C8">
        <w:t>RJEŠAVA</w:t>
      </w:r>
    </w:p>
    <w:p w:rsidRDefault="001F01DD" w:rsidR="001F01DD"/>
    <w:p w:rsidRDefault="001F01DD" w:rsidP="00CC7C4B" w:rsidR="00CC7C4B">
      <w:r>
        <w:tab/>
        <w:t xml:space="preserve">Utvrđuje se da je ponuditelj </w:t>
      </w:r>
      <w:r w:rsidR="00CE2CE7">
        <w:t xml:space="preserve">DRAGON BAJUN d.o.o. </w:t>
      </w:r>
      <w:r>
        <w:t xml:space="preserve">ponudio najveći iznos za </w:t>
      </w:r>
      <w:r w:rsidR="00760D72">
        <w:t>predmete</w:t>
      </w:r>
      <w:r>
        <w:t xml:space="preserve"> oznake </w:t>
      </w:r>
      <w:r w:rsidR="00CE2CE7">
        <w:t>KONUSNO SVRDLO fi 12,5 mm, 2 komada</w:t>
      </w:r>
      <w:r>
        <w:t xml:space="preserve">, od </w:t>
      </w:r>
      <w:r w:rsidR="00760D72">
        <w:t>75</w:t>
      </w:r>
      <w:r>
        <w:t>,00 kuna, te mu se isti dosuđuj</w:t>
      </w:r>
      <w:r w:rsidR="00760D72">
        <w:t xml:space="preserve">u. </w:t>
      </w:r>
      <w:r w:rsidR="00CC7C4B">
        <w:t xml:space="preserve"> </w:t>
      </w:r>
    </w:p>
    <w:p w:rsidRDefault="00CC7C4B" w:rsidP="00CC7C4B" w:rsidR="00CC7C4B"/>
    <w:p w:rsidRDefault="00CC7C4B" w:rsidP="00CC7C4B" w:rsidR="00CC7C4B" w:rsidRPr="00D628C8">
      <w:r w:rsidRPr="00D628C8">
        <w:tab/>
        <w:t xml:space="preserve">SUDAC </w:t>
      </w:r>
    </w:p>
    <w:p w:rsidRDefault="00CC7C4B" w:rsidP="00CC7C4B" w:rsidR="00CC7C4B">
      <w:pPr>
        <w:jc w:val="center"/>
      </w:pPr>
      <w:r w:rsidRPr="00D628C8">
        <w:t>RJEŠAVA</w:t>
      </w:r>
    </w:p>
    <w:p w:rsidRDefault="00CC7C4B" w:rsidP="00CC7C4B" w:rsidR="00CC7C4B"/>
    <w:p w:rsidRDefault="00CC7C4B" w:rsidP="00CC7C4B" w:rsidR="00CC7C4B">
      <w:r>
        <w:tab/>
        <w:t xml:space="preserve">Pristupa se javnoj dražbi za </w:t>
      </w:r>
      <w:r w:rsidR="00CB1155">
        <w:t>predmet rb. 4</w:t>
      </w:r>
      <w:r>
        <w:t xml:space="preserve"> oznake KONUSNO SVRDLO fi 13,5 mm, 1 komad.</w:t>
      </w:r>
    </w:p>
    <w:p w:rsidRDefault="00CC7C4B" w:rsidP="00CC7C4B" w:rsidR="00CC7C4B"/>
    <w:p w:rsidRDefault="00CC7C4B" w:rsidP="00CC7C4B" w:rsidR="00CC7C4B">
      <w:r>
        <w:tab/>
        <w:t xml:space="preserve">Procijenjena vrijednost je 160,00 kuna. </w:t>
      </w:r>
    </w:p>
    <w:p w:rsidRDefault="00CC7C4B" w:rsidP="00CC7C4B" w:rsidR="00CC7C4B">
      <w:r>
        <w:tab/>
        <w:t xml:space="preserve">Početna vrijednost je </w:t>
      </w:r>
      <w:r w:rsidR="00760D72">
        <w:t>40</w:t>
      </w:r>
      <w:r>
        <w:t>,00 kuna.</w:t>
      </w:r>
    </w:p>
    <w:p w:rsidRDefault="00CC7C4B" w:rsidP="00CC7C4B" w:rsidR="00CC7C4B"/>
    <w:p w:rsidRDefault="00CC7C4B" w:rsidP="00CC7C4B" w:rsidR="00CC7C4B">
      <w:r>
        <w:tab/>
        <w:t xml:space="preserve">Ponuditelj </w:t>
      </w:r>
      <w:r w:rsidR="00105CA8">
        <w:t xml:space="preserve">DRAGON BAJUN d.o.o. </w:t>
      </w:r>
      <w:r>
        <w:t xml:space="preserve">nudi za navedeni </w:t>
      </w:r>
      <w:r w:rsidR="00760D72">
        <w:t>predmet</w:t>
      </w:r>
      <w:r>
        <w:t xml:space="preserve"> iznos od </w:t>
      </w:r>
      <w:r w:rsidR="00760D72">
        <w:t>40</w:t>
      </w:r>
      <w:r>
        <w:t xml:space="preserve">,00 kuna. </w:t>
      </w:r>
    </w:p>
    <w:p w:rsidRDefault="00CC7C4B" w:rsidP="00CC7C4B" w:rsidR="00CC7C4B"/>
    <w:p w:rsidRDefault="00CC7C4B" w:rsidP="00CC7C4B" w:rsidR="00CC7C4B" w:rsidRPr="00D628C8">
      <w:r>
        <w:tab/>
      </w:r>
      <w:r w:rsidRPr="00D628C8">
        <w:t xml:space="preserve">SUDAC </w:t>
      </w:r>
    </w:p>
    <w:p w:rsidRDefault="00CC7C4B" w:rsidP="00CC7C4B" w:rsidR="00CC7C4B">
      <w:pPr>
        <w:jc w:val="center"/>
      </w:pPr>
      <w:r w:rsidRPr="00D628C8">
        <w:t>RJEŠAVA</w:t>
      </w:r>
    </w:p>
    <w:p w:rsidRDefault="00CC7C4B" w:rsidP="00CC7C4B" w:rsidR="00CC7C4B"/>
    <w:p w:rsidRDefault="00CC7C4B" w:rsidP="00CC7C4B" w:rsidR="00CC7C4B">
      <w:r>
        <w:tab/>
        <w:t xml:space="preserve">Utvrđuje se da je ponuditelj DRAGON BAJUN d.o.o. ponudio najveći iznos za </w:t>
      </w:r>
      <w:r w:rsidR="00760D72">
        <w:t>predmet</w:t>
      </w:r>
      <w:r>
        <w:t xml:space="preserve"> oznake </w:t>
      </w:r>
      <w:r w:rsidR="00105CA8">
        <w:t>KONUSNO SVRDLO fi 13,5 mm, 1 komad</w:t>
      </w:r>
      <w:r>
        <w:t>, te mu se isti dosuđuje.</w:t>
      </w:r>
    </w:p>
    <w:p w:rsidRDefault="007E10EA" w:rsidP="00CC7C4B" w:rsidR="007E10EA"/>
    <w:p w:rsidRDefault="007E10EA" w:rsidP="007E10EA" w:rsidR="007E10EA"/>
    <w:p w:rsidRDefault="007E10EA" w:rsidP="007E10EA" w:rsidR="007E10EA" w:rsidRPr="00D628C8">
      <w:r w:rsidRPr="00D628C8">
        <w:tab/>
        <w:t xml:space="preserve">SUDAC </w:t>
      </w:r>
    </w:p>
    <w:p w:rsidRDefault="007E10EA" w:rsidP="007E10EA" w:rsidR="007E10EA">
      <w:pPr>
        <w:jc w:val="center"/>
      </w:pPr>
      <w:r w:rsidRPr="00D628C8">
        <w:t>RJEŠAVA</w:t>
      </w:r>
    </w:p>
    <w:p w:rsidRDefault="007E10EA" w:rsidP="007E10EA" w:rsidR="007E10EA"/>
    <w:p w:rsidRDefault="007E10EA" w:rsidP="007E10EA" w:rsidR="007E10EA">
      <w:r>
        <w:tab/>
        <w:t xml:space="preserve">Pristupa se javnoj dražbi za </w:t>
      </w:r>
      <w:r w:rsidR="00D473AA">
        <w:t>predmet rb.6</w:t>
      </w:r>
      <w:r>
        <w:t xml:space="preserve"> oznake </w:t>
      </w:r>
      <w:r w:rsidR="004D3FD7">
        <w:t>KONUSNO SVRDLO fi 14,5 mm, 1 komad.</w:t>
      </w:r>
      <w:r w:rsidR="00B153BC">
        <w:t xml:space="preserve"> </w:t>
      </w:r>
    </w:p>
    <w:p w:rsidRDefault="007E10EA" w:rsidP="007E10EA" w:rsidR="007E10EA"/>
    <w:p w:rsidRDefault="007E10EA" w:rsidP="007E10EA" w:rsidR="007E10EA">
      <w:r>
        <w:tab/>
        <w:t xml:space="preserve">Procijenjena vrijednost je </w:t>
      </w:r>
      <w:r w:rsidR="00B153BC">
        <w:t>160</w:t>
      </w:r>
      <w:r>
        <w:t xml:space="preserve">,00 kuna. </w:t>
      </w:r>
    </w:p>
    <w:p w:rsidRDefault="007E10EA" w:rsidP="007E10EA" w:rsidR="007E10EA">
      <w:r>
        <w:tab/>
        <w:t xml:space="preserve">Početna vrijednost je </w:t>
      </w:r>
      <w:r w:rsidR="00D473AA">
        <w:t>40</w:t>
      </w:r>
      <w:r>
        <w:t>,00 kuna.</w:t>
      </w:r>
    </w:p>
    <w:p w:rsidRDefault="007E10EA" w:rsidP="007E10EA" w:rsidR="007E10EA"/>
    <w:p w:rsidRDefault="007E10EA" w:rsidP="007E10EA" w:rsidR="007E10EA">
      <w:r>
        <w:tab/>
        <w:t xml:space="preserve">Ponuditelj DRAGON BAJUN d.o.o. nudi za navedeni </w:t>
      </w:r>
      <w:r w:rsidR="00D473AA">
        <w:t>predmet</w:t>
      </w:r>
      <w:r>
        <w:t xml:space="preserve"> iznos od </w:t>
      </w:r>
      <w:r w:rsidR="00D473AA">
        <w:t>40</w:t>
      </w:r>
      <w:r>
        <w:t xml:space="preserve">,00 kuna. </w:t>
      </w:r>
    </w:p>
    <w:p w:rsidRDefault="007E10EA" w:rsidP="007E10EA" w:rsidR="007E10EA"/>
    <w:p w:rsidRDefault="007E10EA" w:rsidP="007E10EA" w:rsidR="007E10EA" w:rsidRPr="00D628C8">
      <w:r>
        <w:tab/>
      </w:r>
      <w:r w:rsidRPr="00D628C8">
        <w:t xml:space="preserve">SUDAC </w:t>
      </w:r>
    </w:p>
    <w:p w:rsidRDefault="007E10EA" w:rsidP="007E10EA" w:rsidR="007E10EA">
      <w:pPr>
        <w:jc w:val="center"/>
      </w:pPr>
      <w:r w:rsidRPr="00D628C8">
        <w:t>RJEŠAVA</w:t>
      </w:r>
    </w:p>
    <w:p w:rsidRDefault="007E10EA" w:rsidP="007E10EA" w:rsidR="007E10EA"/>
    <w:p w:rsidRDefault="007E10EA" w:rsidP="007E10EA" w:rsidR="007E10EA">
      <w:r>
        <w:tab/>
        <w:t xml:space="preserve">Utvrđuje se da je ponuditelj DRAGON BAJUN d.o.o. ponudio najveći iznos za </w:t>
      </w:r>
      <w:r w:rsidR="00CB1155">
        <w:t>predmet</w:t>
      </w:r>
      <w:r>
        <w:t xml:space="preserve"> oznake </w:t>
      </w:r>
      <w:r w:rsidR="00B153BC">
        <w:t>KONUSNO SVRDLO fi 14,5 mm, 1 komad</w:t>
      </w:r>
      <w:r>
        <w:t xml:space="preserve">, od </w:t>
      </w:r>
      <w:r w:rsidR="008D3B62">
        <w:t>40,00</w:t>
      </w:r>
      <w:r>
        <w:t xml:space="preserve"> kuna, te mu se isti dosuđuje. </w:t>
      </w:r>
    </w:p>
    <w:p w:rsidRDefault="00B153BC" w:rsidP="00B153BC" w:rsidR="00B153BC"/>
    <w:p w:rsidRDefault="00B153BC" w:rsidP="00B153BC" w:rsidR="00B153BC" w:rsidRPr="00D628C8">
      <w:r w:rsidRPr="00D628C8">
        <w:tab/>
        <w:t xml:space="preserve">SUDAC </w:t>
      </w:r>
    </w:p>
    <w:p w:rsidRDefault="00B153BC" w:rsidP="00B153BC" w:rsidR="00B153BC">
      <w:pPr>
        <w:jc w:val="center"/>
      </w:pPr>
      <w:r w:rsidRPr="00D628C8">
        <w:t>RJEŠAVA</w:t>
      </w:r>
    </w:p>
    <w:p w:rsidRDefault="00B153BC" w:rsidP="00B153BC" w:rsidR="00B153BC"/>
    <w:p w:rsidRDefault="00B153BC" w:rsidP="00B153BC" w:rsidR="00B153BC">
      <w:r>
        <w:tab/>
        <w:t xml:space="preserve">Pristupa se javnoj dražbi za </w:t>
      </w:r>
      <w:r w:rsidR="007B3BF1">
        <w:t>predmet rb. 7</w:t>
      </w:r>
      <w:r>
        <w:t xml:space="preserve"> oznake KONUSNO SVRDLO fi 1</w:t>
      </w:r>
      <w:r w:rsidR="00B3460A">
        <w:t>5</w:t>
      </w:r>
      <w:r>
        <w:t xml:space="preserve">,5 mm, </w:t>
      </w:r>
      <w:r w:rsidR="00B3460A">
        <w:t>2</w:t>
      </w:r>
      <w:r>
        <w:t xml:space="preserve"> komad</w:t>
      </w:r>
      <w:r w:rsidR="00B3460A">
        <w:t>a</w:t>
      </w:r>
      <w:r>
        <w:t xml:space="preserve">. </w:t>
      </w:r>
    </w:p>
    <w:p w:rsidRDefault="00B153BC" w:rsidP="00B153BC" w:rsidR="00B153BC"/>
    <w:p w:rsidRDefault="00B153BC" w:rsidP="00B153BC" w:rsidR="00B153BC">
      <w:r>
        <w:tab/>
        <w:t xml:space="preserve">Procijenjena vrijednost je </w:t>
      </w:r>
      <w:r w:rsidR="00B3460A">
        <w:t>320</w:t>
      </w:r>
      <w:r>
        <w:t xml:space="preserve">,00 kuna. </w:t>
      </w:r>
    </w:p>
    <w:p w:rsidRDefault="00B153BC" w:rsidP="00B153BC" w:rsidR="00B153BC">
      <w:r>
        <w:tab/>
        <w:t xml:space="preserve">Početna vrijednost je </w:t>
      </w:r>
      <w:r w:rsidR="000344E2">
        <w:t>80</w:t>
      </w:r>
      <w:r>
        <w:t>,00 kuna.</w:t>
      </w:r>
    </w:p>
    <w:p w:rsidRDefault="00B153BC" w:rsidP="00B153BC" w:rsidR="00B153BC"/>
    <w:p w:rsidRDefault="00B153BC" w:rsidP="00B153BC" w:rsidR="00B153BC">
      <w:r>
        <w:tab/>
        <w:t>Ponuditelj DRAGON BAJUN d.o.o. nudi za naveden</w:t>
      </w:r>
      <w:r w:rsidR="008E63B2">
        <w:t>e</w:t>
      </w:r>
      <w:r>
        <w:t xml:space="preserve"> </w:t>
      </w:r>
      <w:r w:rsidR="007B3BF1">
        <w:t>predmet</w:t>
      </w:r>
      <w:r w:rsidR="008E63B2">
        <w:t>e</w:t>
      </w:r>
      <w:r>
        <w:t xml:space="preserve"> iznos od </w:t>
      </w:r>
      <w:r w:rsidR="000344E2">
        <w:t>80</w:t>
      </w:r>
      <w:r>
        <w:t xml:space="preserve">,00 kuna. </w:t>
      </w:r>
    </w:p>
    <w:p w:rsidRDefault="00B153BC" w:rsidP="00B153BC" w:rsidR="00B153BC"/>
    <w:p w:rsidRDefault="00B153BC" w:rsidP="00B153BC" w:rsidR="00B153BC" w:rsidRPr="00D628C8">
      <w:r>
        <w:tab/>
      </w:r>
      <w:r w:rsidRPr="00D628C8">
        <w:t xml:space="preserve">SUDAC </w:t>
      </w:r>
    </w:p>
    <w:p w:rsidRDefault="00B153BC" w:rsidP="00B153BC" w:rsidR="00B153BC">
      <w:pPr>
        <w:jc w:val="center"/>
      </w:pPr>
      <w:r w:rsidRPr="00D628C8">
        <w:t>RJEŠAVA</w:t>
      </w:r>
    </w:p>
    <w:p w:rsidRDefault="00B153BC" w:rsidP="00B153BC" w:rsidR="00B153BC"/>
    <w:p w:rsidRDefault="00B153BC" w:rsidP="00B153BC" w:rsidR="00B153BC">
      <w:r>
        <w:tab/>
        <w:t xml:space="preserve">Utvrđuje se da je ponuditelj DRAGON BAJUN d.o.o. ponudio najveći iznos za </w:t>
      </w:r>
      <w:r w:rsidR="007B3BF1">
        <w:t>predmet</w:t>
      </w:r>
      <w:r w:rsidR="008E63B2">
        <w:t>e</w:t>
      </w:r>
      <w:r>
        <w:t xml:space="preserve"> oznake KONUSNO SVRDLO fi 1</w:t>
      </w:r>
      <w:r w:rsidR="00B3460A">
        <w:t>5</w:t>
      </w:r>
      <w:r>
        <w:t xml:space="preserve">,5 mm, </w:t>
      </w:r>
      <w:r w:rsidR="00B3460A">
        <w:t>2</w:t>
      </w:r>
      <w:r>
        <w:t xml:space="preserve"> komad</w:t>
      </w:r>
      <w:r w:rsidR="00B3460A">
        <w:t>a</w:t>
      </w:r>
      <w:r>
        <w:t xml:space="preserve">, od </w:t>
      </w:r>
      <w:r w:rsidR="000344E2">
        <w:t>80</w:t>
      </w:r>
      <w:r>
        <w:t>,00 kuna, te mu se isti dosuđuj</w:t>
      </w:r>
      <w:r w:rsidR="008E63B2">
        <w:t>u</w:t>
      </w:r>
      <w:r>
        <w:t xml:space="preserve">. </w:t>
      </w:r>
    </w:p>
    <w:p w:rsidRDefault="00B153BC" w:rsidP="007E10EA" w:rsidR="00B153BC"/>
    <w:p w:rsidRDefault="00970636" w:rsidP="00B3460A" w:rsidR="00B3460A">
      <w:r>
        <w:tab/>
      </w:r>
    </w:p>
    <w:p w:rsidRDefault="00B3460A" w:rsidP="00B3460A" w:rsidR="00B3460A" w:rsidRPr="00D628C8">
      <w:r w:rsidRPr="00D628C8">
        <w:tab/>
        <w:t xml:space="preserve">SUDAC </w:t>
      </w:r>
    </w:p>
    <w:p w:rsidRDefault="00B3460A" w:rsidP="00B3460A" w:rsidR="00B3460A">
      <w:pPr>
        <w:jc w:val="center"/>
      </w:pPr>
      <w:r w:rsidRPr="00D628C8">
        <w:t>RJEŠAVA</w:t>
      </w:r>
    </w:p>
    <w:p w:rsidRDefault="00B3460A" w:rsidP="00B3460A" w:rsidR="00B3460A"/>
    <w:p w:rsidRDefault="00B3460A" w:rsidP="00B3460A" w:rsidR="00B3460A">
      <w:r>
        <w:tab/>
        <w:t xml:space="preserve">Pristupa se javnoj dražbi za </w:t>
      </w:r>
      <w:r w:rsidR="000344E2">
        <w:t>predmet rb. 9.</w:t>
      </w:r>
      <w:r>
        <w:t xml:space="preserve"> oznake KONUSNO SVRDLO fi 1</w:t>
      </w:r>
      <w:r w:rsidR="002669BB">
        <w:t>6</w:t>
      </w:r>
      <w:r>
        <w:t xml:space="preserve">,5 mm, </w:t>
      </w:r>
      <w:r w:rsidR="002669BB">
        <w:t>2</w:t>
      </w:r>
      <w:r>
        <w:t xml:space="preserve"> komad</w:t>
      </w:r>
      <w:r w:rsidR="002669BB">
        <w:t>a</w:t>
      </w:r>
      <w:r>
        <w:t xml:space="preserve">. </w:t>
      </w:r>
    </w:p>
    <w:p w:rsidRDefault="00B3460A" w:rsidP="00B3460A" w:rsidR="00B3460A"/>
    <w:p w:rsidRDefault="00B3460A" w:rsidP="00B3460A" w:rsidR="00B3460A">
      <w:r>
        <w:tab/>
        <w:t xml:space="preserve">Procijenjena vrijednost je </w:t>
      </w:r>
      <w:r w:rsidR="002669BB">
        <w:t>360</w:t>
      </w:r>
      <w:r>
        <w:t xml:space="preserve">,00 kuna. </w:t>
      </w:r>
    </w:p>
    <w:p w:rsidRDefault="00B3460A" w:rsidP="00B3460A" w:rsidR="00B3460A">
      <w:r>
        <w:tab/>
        <w:t xml:space="preserve">Početna vrijednost je </w:t>
      </w:r>
      <w:r w:rsidR="000344E2">
        <w:t>90</w:t>
      </w:r>
      <w:r>
        <w:t>,00 kuna.</w:t>
      </w:r>
    </w:p>
    <w:p w:rsidRDefault="00B3460A" w:rsidP="00B3460A" w:rsidR="00B3460A"/>
    <w:p w:rsidRDefault="00B3460A" w:rsidP="00B3460A" w:rsidR="00B3460A">
      <w:r>
        <w:tab/>
        <w:t>Ponuditelj DRAGON BAJUN d.o.o. nudi za naveden</w:t>
      </w:r>
      <w:r w:rsidR="008E63B2">
        <w:t>e</w:t>
      </w:r>
      <w:r>
        <w:t xml:space="preserve"> </w:t>
      </w:r>
      <w:r w:rsidR="007B3BF1">
        <w:t>predmet</w:t>
      </w:r>
      <w:r w:rsidR="008E63B2">
        <w:t>e</w:t>
      </w:r>
      <w:r>
        <w:t xml:space="preserve"> iznos od </w:t>
      </w:r>
      <w:r w:rsidR="000344E2">
        <w:t>90</w:t>
      </w:r>
      <w:r>
        <w:t xml:space="preserve">,00 kuna. </w:t>
      </w:r>
    </w:p>
    <w:p w:rsidRDefault="00B3460A" w:rsidP="00B3460A" w:rsidR="00B3460A"/>
    <w:p w:rsidRDefault="00B3460A" w:rsidP="00B3460A" w:rsidR="00B3460A" w:rsidRPr="00D628C8">
      <w:r>
        <w:tab/>
      </w:r>
      <w:r w:rsidRPr="00D628C8">
        <w:t xml:space="preserve">SUDAC </w:t>
      </w:r>
    </w:p>
    <w:p w:rsidRDefault="00B3460A" w:rsidP="00B3460A" w:rsidR="00B3460A">
      <w:pPr>
        <w:jc w:val="center"/>
      </w:pPr>
      <w:r w:rsidRPr="00D628C8">
        <w:t>RJEŠAVA</w:t>
      </w:r>
    </w:p>
    <w:p w:rsidRDefault="00B3460A" w:rsidP="00B3460A" w:rsidR="00B3460A"/>
    <w:p w:rsidRDefault="00B3460A" w:rsidP="00B3460A" w:rsidR="00B3460A">
      <w:r>
        <w:tab/>
        <w:t xml:space="preserve">Utvrđuje se da je ponuditelj DRAGON BAJUN d.o.o. ponudio najveći iznos za </w:t>
      </w:r>
      <w:r w:rsidR="007B3BF1">
        <w:t>predmet</w:t>
      </w:r>
      <w:r w:rsidR="003D06A4">
        <w:t>e</w:t>
      </w:r>
      <w:r>
        <w:t xml:space="preserve"> oznake KONUSNO SVRDLO fi 1</w:t>
      </w:r>
      <w:r w:rsidR="002669BB">
        <w:t>6</w:t>
      </w:r>
      <w:r>
        <w:t xml:space="preserve">,5 mm, </w:t>
      </w:r>
      <w:r w:rsidR="002669BB">
        <w:t>2</w:t>
      </w:r>
      <w:r>
        <w:t xml:space="preserve"> komad</w:t>
      </w:r>
      <w:r w:rsidR="002669BB">
        <w:t>a</w:t>
      </w:r>
      <w:r>
        <w:t xml:space="preserve">, od </w:t>
      </w:r>
      <w:r w:rsidR="000344E2">
        <w:t>90</w:t>
      </w:r>
      <w:r>
        <w:t>,00 kuna, te mu se isti dosuđuj</w:t>
      </w:r>
      <w:r w:rsidR="003D06A4">
        <w:t>u</w:t>
      </w:r>
      <w:r>
        <w:t xml:space="preserve">. </w:t>
      </w:r>
    </w:p>
    <w:p w:rsidRDefault="00B3460A" w:rsidP="007E10EA" w:rsidR="00B3460A"/>
    <w:p w:rsidRDefault="00681F02" w:rsidP="00681F02" w:rsidR="00681F02"/>
    <w:p w:rsidRDefault="00681F02" w:rsidP="00681F02" w:rsidR="00681F02" w:rsidRPr="00D628C8">
      <w:r w:rsidRPr="00D628C8">
        <w:tab/>
        <w:t xml:space="preserve">SUDAC </w:t>
      </w:r>
    </w:p>
    <w:p w:rsidRDefault="00681F02" w:rsidP="00681F02" w:rsidR="00681F02">
      <w:pPr>
        <w:jc w:val="center"/>
      </w:pPr>
      <w:r w:rsidRPr="00D628C8">
        <w:t>RJEŠAVA</w:t>
      </w:r>
    </w:p>
    <w:p w:rsidRDefault="00681F02" w:rsidP="00681F02" w:rsidR="00681F02"/>
    <w:p w:rsidRDefault="00681F02" w:rsidP="00681F02" w:rsidR="00681F02">
      <w:r>
        <w:tab/>
        <w:t xml:space="preserve">Pristupa se javnoj dražbi za </w:t>
      </w:r>
      <w:r w:rsidR="000344E2">
        <w:t>predmet rb. 10.</w:t>
      </w:r>
      <w:r>
        <w:t xml:space="preserve"> oznake KONUSNO SVRDLO fi </w:t>
      </w:r>
      <w:r w:rsidR="00B47F39">
        <w:t>17</w:t>
      </w:r>
      <w:r>
        <w:t xml:space="preserve"> mm, </w:t>
      </w:r>
      <w:r w:rsidR="00B47F39">
        <w:t>2</w:t>
      </w:r>
      <w:r>
        <w:t xml:space="preserve"> komad</w:t>
      </w:r>
      <w:r w:rsidR="00B47F39">
        <w:t>a</w:t>
      </w:r>
      <w:r>
        <w:t xml:space="preserve">. </w:t>
      </w:r>
    </w:p>
    <w:p w:rsidRDefault="00681F02" w:rsidP="00681F02" w:rsidR="00681F02"/>
    <w:p w:rsidRDefault="00681F02" w:rsidP="00681F02" w:rsidR="00681F02">
      <w:r>
        <w:tab/>
        <w:t xml:space="preserve">Procijenjena vrijednost je </w:t>
      </w:r>
      <w:r w:rsidR="00B47F39">
        <w:t>360</w:t>
      </w:r>
      <w:r>
        <w:t xml:space="preserve">,00 kuna. </w:t>
      </w:r>
    </w:p>
    <w:p w:rsidRDefault="00681F02" w:rsidP="00681F02" w:rsidR="00681F02">
      <w:r>
        <w:tab/>
        <w:t xml:space="preserve">Početna vrijednost je </w:t>
      </w:r>
      <w:r w:rsidR="007A5CA6">
        <w:t>90</w:t>
      </w:r>
      <w:r>
        <w:t>,00 kuna.</w:t>
      </w:r>
    </w:p>
    <w:p w:rsidRDefault="00681F02" w:rsidP="00681F02" w:rsidR="00681F02"/>
    <w:p w:rsidRDefault="00681F02" w:rsidP="00681F02" w:rsidR="00681F02">
      <w:r>
        <w:tab/>
        <w:t xml:space="preserve">Ponuditelj DRAGON BAJUN d.o.o. nudi za navedeni </w:t>
      </w:r>
      <w:r w:rsidR="007B3BF1">
        <w:t>predmet</w:t>
      </w:r>
      <w:r>
        <w:t xml:space="preserve"> iznos od </w:t>
      </w:r>
      <w:r w:rsidR="007A5CA6">
        <w:t>90</w:t>
      </w:r>
      <w:r>
        <w:t xml:space="preserve">,00 kuna. </w:t>
      </w:r>
    </w:p>
    <w:p w:rsidRDefault="00681F02" w:rsidP="00681F02" w:rsidR="00681F02"/>
    <w:p w:rsidRDefault="00681F02" w:rsidP="00681F02" w:rsidR="00681F02" w:rsidRPr="00D628C8">
      <w:r>
        <w:tab/>
      </w:r>
      <w:r w:rsidRPr="00D628C8">
        <w:t xml:space="preserve">SUDAC </w:t>
      </w:r>
    </w:p>
    <w:p w:rsidRDefault="00681F02" w:rsidP="00681F02" w:rsidR="00681F02">
      <w:pPr>
        <w:jc w:val="center"/>
      </w:pPr>
      <w:r w:rsidRPr="00D628C8">
        <w:t>RJEŠAVA</w:t>
      </w:r>
    </w:p>
    <w:p w:rsidRDefault="00681F02" w:rsidP="00681F02" w:rsidR="00681F02"/>
    <w:p w:rsidRDefault="00681F02" w:rsidP="00681F02" w:rsidR="00681F02">
      <w:r>
        <w:tab/>
        <w:t xml:space="preserve">Utvrđuje se da je ponuditelj DRAGON BAJUN d.o.o. ponudio najveći iznos za </w:t>
      </w:r>
      <w:r w:rsidR="006B0CF7">
        <w:t>predmet</w:t>
      </w:r>
      <w:r w:rsidR="003D06A4">
        <w:t>e</w:t>
      </w:r>
      <w:r>
        <w:t xml:space="preserve"> oznake KONUSNO SVRDLO fi </w:t>
      </w:r>
      <w:r w:rsidR="00D15919">
        <w:t>17</w:t>
      </w:r>
      <w:r>
        <w:t xml:space="preserve"> mm, </w:t>
      </w:r>
      <w:r w:rsidR="00D15919">
        <w:t xml:space="preserve">2 </w:t>
      </w:r>
      <w:r>
        <w:t>komad</w:t>
      </w:r>
      <w:r w:rsidR="00D15919">
        <w:t>a</w:t>
      </w:r>
      <w:r>
        <w:t xml:space="preserve">, od </w:t>
      </w:r>
      <w:r w:rsidR="007A5CA6">
        <w:t>90</w:t>
      </w:r>
      <w:r>
        <w:t>,00 kuna, te mu se isti dosuđuj</w:t>
      </w:r>
      <w:r w:rsidR="003D06A4">
        <w:t>u</w:t>
      </w:r>
      <w:r>
        <w:t xml:space="preserve">. </w:t>
      </w:r>
    </w:p>
    <w:p w:rsidRDefault="00CB2633" w:rsidP="00CB2633" w:rsidR="00CB2633"/>
    <w:p w:rsidRDefault="00CB2633" w:rsidP="00CB2633" w:rsidR="00CB2633" w:rsidRPr="00D628C8">
      <w:r w:rsidRPr="00D628C8">
        <w:tab/>
        <w:t xml:space="preserve">SUDAC </w:t>
      </w:r>
    </w:p>
    <w:p w:rsidRDefault="00CB2633" w:rsidP="00CB2633" w:rsidR="00CB2633">
      <w:pPr>
        <w:jc w:val="center"/>
      </w:pPr>
      <w:r w:rsidRPr="00D628C8">
        <w:t>RJEŠAVA</w:t>
      </w:r>
    </w:p>
    <w:p w:rsidRDefault="00CB2633" w:rsidP="00CB2633" w:rsidR="00CB2633"/>
    <w:p w:rsidRDefault="00CB2633" w:rsidP="00CB2633" w:rsidR="00CB2633">
      <w:r>
        <w:tab/>
        <w:t xml:space="preserve">Pristupa se javnoj dražbi za </w:t>
      </w:r>
      <w:r w:rsidR="007A5CA6">
        <w:t xml:space="preserve">predmet rb.11 </w:t>
      </w:r>
      <w:r>
        <w:t xml:space="preserve"> oznake KONUSNO SVRDLO fi 17,5 mm, 1 komad. </w:t>
      </w:r>
    </w:p>
    <w:p w:rsidRDefault="00CB2633" w:rsidP="00CB2633" w:rsidR="00CB2633"/>
    <w:p w:rsidRDefault="00CB2633" w:rsidP="00CB2633" w:rsidR="00CB2633">
      <w:r>
        <w:tab/>
        <w:t xml:space="preserve">Procijenjena vrijednost je 180,00 kuna. </w:t>
      </w:r>
    </w:p>
    <w:p w:rsidRDefault="00CB2633" w:rsidP="00CB2633" w:rsidR="00CB2633">
      <w:r>
        <w:tab/>
        <w:t xml:space="preserve">Početna vrijednost je </w:t>
      </w:r>
      <w:r w:rsidR="007A5CA6">
        <w:t>45</w:t>
      </w:r>
      <w:r>
        <w:t>,00 kuna.</w:t>
      </w:r>
    </w:p>
    <w:p w:rsidRDefault="00CB2633" w:rsidP="00CB2633" w:rsidR="00CB2633"/>
    <w:p w:rsidRDefault="00CB2633" w:rsidP="00CB2633" w:rsidR="00CB2633">
      <w:r>
        <w:tab/>
        <w:t xml:space="preserve">Ponuditelj DRAGON BAJUN d.o.o. nudi za navedeni </w:t>
      </w:r>
      <w:r w:rsidR="003D06A4">
        <w:t>predmet</w:t>
      </w:r>
      <w:r>
        <w:t xml:space="preserve"> iznos od </w:t>
      </w:r>
      <w:r w:rsidR="007A5CA6">
        <w:t>45</w:t>
      </w:r>
      <w:r>
        <w:t xml:space="preserve">,00 kuna. </w:t>
      </w:r>
    </w:p>
    <w:p w:rsidRDefault="00CB2633" w:rsidP="00CB2633" w:rsidR="00CB2633"/>
    <w:p w:rsidRDefault="00CB2633" w:rsidP="00CB2633" w:rsidR="00CB2633" w:rsidRPr="00D628C8">
      <w:r>
        <w:tab/>
      </w:r>
      <w:r w:rsidRPr="00D628C8">
        <w:t xml:space="preserve">SUDAC </w:t>
      </w:r>
    </w:p>
    <w:p w:rsidRDefault="00CB2633" w:rsidP="00CB2633" w:rsidR="00CB2633">
      <w:pPr>
        <w:jc w:val="center"/>
      </w:pPr>
      <w:r w:rsidRPr="00D628C8">
        <w:t>RJEŠAVA</w:t>
      </w:r>
    </w:p>
    <w:p w:rsidRDefault="00CB2633" w:rsidP="00CB2633" w:rsidR="00CB2633"/>
    <w:p w:rsidRDefault="00CB2633" w:rsidP="00CB2633" w:rsidR="00CB2633">
      <w:r>
        <w:tab/>
        <w:t xml:space="preserve">Utvrđuje se da je ponuditelj DRAGON BAJUN d.o.o. ponudio najveći iznos za </w:t>
      </w:r>
      <w:r w:rsidR="006B0CF7">
        <w:t>predmet</w:t>
      </w:r>
      <w:r>
        <w:t xml:space="preserve"> oznake KONUSNO SVRDLO fi 17,5 mm, 1 komad, od </w:t>
      </w:r>
      <w:r w:rsidR="007A5CA6">
        <w:t>45</w:t>
      </w:r>
      <w:r>
        <w:t xml:space="preserve">,00 kuna, te mu se isti dosuđuje. </w:t>
      </w:r>
    </w:p>
    <w:p w:rsidRDefault="00CB2633" w:rsidP="00CB2633" w:rsidR="00CB2633"/>
    <w:p w:rsidRDefault="00CB2633" w:rsidP="00CB2633" w:rsidR="00CB2633" w:rsidRPr="00D628C8">
      <w:r w:rsidRPr="00D628C8">
        <w:tab/>
        <w:t xml:space="preserve">SUDAC </w:t>
      </w:r>
    </w:p>
    <w:p w:rsidRDefault="00CB2633" w:rsidP="00CB2633" w:rsidR="00CB2633">
      <w:pPr>
        <w:jc w:val="center"/>
      </w:pPr>
      <w:r w:rsidRPr="00D628C8">
        <w:t>RJEŠAVA</w:t>
      </w:r>
    </w:p>
    <w:p w:rsidRDefault="00CB2633" w:rsidP="00CB2633" w:rsidR="00CB2633"/>
    <w:p w:rsidRDefault="00CB2633" w:rsidP="00CB2633" w:rsidR="00CB2633">
      <w:r>
        <w:tab/>
        <w:t xml:space="preserve">Pristupa se javnoj dražbi za </w:t>
      </w:r>
      <w:r w:rsidR="007A5CA6">
        <w:t>predmet rb. 12</w:t>
      </w:r>
      <w:r>
        <w:t xml:space="preserve"> oznake KONUSNO SVRDLO fi 18,5 mm, 2 komada. </w:t>
      </w:r>
    </w:p>
    <w:p w:rsidRDefault="00CB2633" w:rsidP="00CB2633" w:rsidR="00CB2633"/>
    <w:p w:rsidRDefault="00CB2633" w:rsidP="00CB2633" w:rsidR="00CB2633">
      <w:r>
        <w:tab/>
        <w:t xml:space="preserve">Procijenjena vrijednost je 360,00 kuna. </w:t>
      </w:r>
    </w:p>
    <w:p w:rsidRDefault="00CB2633" w:rsidP="00CB2633" w:rsidR="00CB2633">
      <w:r>
        <w:tab/>
        <w:t xml:space="preserve">Početna vrijednost je </w:t>
      </w:r>
      <w:r w:rsidR="007A5CA6">
        <w:t>90</w:t>
      </w:r>
      <w:r>
        <w:t>,00 kuna.</w:t>
      </w:r>
    </w:p>
    <w:p w:rsidRDefault="00CB2633" w:rsidP="00CB2633" w:rsidR="00CB2633"/>
    <w:p w:rsidRDefault="00CB2633" w:rsidP="00CB2633" w:rsidR="00CB2633">
      <w:r>
        <w:tab/>
        <w:t>Ponuditelj DRAGON BAJUN d.o.o. nudi za naveden</w:t>
      </w:r>
      <w:r w:rsidR="003D06A4">
        <w:t>e</w:t>
      </w:r>
      <w:r>
        <w:t xml:space="preserve"> </w:t>
      </w:r>
      <w:r w:rsidR="006B0CF7">
        <w:t>predmet</w:t>
      </w:r>
      <w:r w:rsidR="003D06A4">
        <w:t>e</w:t>
      </w:r>
      <w:r>
        <w:t xml:space="preserve"> iznos od </w:t>
      </w:r>
      <w:r w:rsidR="007A5CA6">
        <w:t>90</w:t>
      </w:r>
      <w:r>
        <w:t xml:space="preserve">,00 kuna. </w:t>
      </w:r>
    </w:p>
    <w:p w:rsidRDefault="00CB2633" w:rsidP="00CB2633" w:rsidR="00CB2633"/>
    <w:p w:rsidRDefault="00CB2633" w:rsidP="00CB2633" w:rsidR="00CB2633" w:rsidRPr="00D628C8">
      <w:r>
        <w:tab/>
      </w:r>
      <w:r w:rsidRPr="00D628C8">
        <w:t xml:space="preserve">SUDAC </w:t>
      </w:r>
    </w:p>
    <w:p w:rsidRDefault="00CB2633" w:rsidP="00CB2633" w:rsidR="00CB2633">
      <w:pPr>
        <w:jc w:val="center"/>
      </w:pPr>
      <w:r w:rsidRPr="00D628C8">
        <w:t>RJEŠAVA</w:t>
      </w:r>
    </w:p>
    <w:p w:rsidRDefault="00CB2633" w:rsidP="00CB2633" w:rsidR="00CB2633"/>
    <w:p w:rsidRDefault="00CB2633" w:rsidP="00CB2633" w:rsidR="00CB2633">
      <w:r>
        <w:tab/>
        <w:t xml:space="preserve">Utvrđuje se da je ponuditelj DRAGON BAJUN d.o.o. ponudio najveći iznos za </w:t>
      </w:r>
      <w:r w:rsidR="006B0CF7">
        <w:t>predmet</w:t>
      </w:r>
      <w:r w:rsidR="003D06A4">
        <w:t>e</w:t>
      </w:r>
      <w:r>
        <w:t xml:space="preserve"> oznake KONUSNO SVRDLO fi 18,5 mm, 2 komada, od </w:t>
      </w:r>
      <w:r w:rsidR="007A5CA6">
        <w:t>90</w:t>
      </w:r>
      <w:r>
        <w:t>,00 kuna, te mu se isti dosuđuj</w:t>
      </w:r>
      <w:r w:rsidR="003D06A4">
        <w:t>u</w:t>
      </w:r>
      <w:r>
        <w:t xml:space="preserve">. </w:t>
      </w:r>
    </w:p>
    <w:p w:rsidRDefault="00CB2633" w:rsidP="00CB2633" w:rsidR="00CB2633">
      <w:r>
        <w:t xml:space="preserve"> </w:t>
      </w:r>
    </w:p>
    <w:p w:rsidRDefault="00CB2633" w:rsidP="00CB2633" w:rsidR="00CB2633"/>
    <w:p w:rsidRDefault="00CB2633" w:rsidP="00CB2633" w:rsidR="00CB2633" w:rsidRPr="00D628C8">
      <w:r w:rsidRPr="00D628C8">
        <w:tab/>
        <w:t xml:space="preserve">SUDAC </w:t>
      </w:r>
    </w:p>
    <w:p w:rsidRDefault="00CB2633" w:rsidP="00CB2633" w:rsidR="00CB2633">
      <w:pPr>
        <w:jc w:val="center"/>
      </w:pPr>
      <w:r w:rsidRPr="00D628C8">
        <w:t>RJEŠAVA</w:t>
      </w:r>
    </w:p>
    <w:p w:rsidRDefault="00CB2633" w:rsidP="00CB2633" w:rsidR="00CB2633"/>
    <w:p w:rsidRDefault="00CB2633" w:rsidP="00CB2633" w:rsidR="00CB2633">
      <w:r>
        <w:tab/>
        <w:t xml:space="preserve">Pristupa se javnoj dražbi za </w:t>
      </w:r>
      <w:r w:rsidR="007A5CA6">
        <w:t>predmet rb. 13</w:t>
      </w:r>
      <w:r>
        <w:t xml:space="preserve"> oznake KONUSNO SVRDLO fi </w:t>
      </w:r>
      <w:r w:rsidR="00C016A7">
        <w:t>19</w:t>
      </w:r>
      <w:r>
        <w:t xml:space="preserve"> mm, </w:t>
      </w:r>
      <w:r w:rsidR="00C016A7">
        <w:t>2</w:t>
      </w:r>
      <w:r>
        <w:t xml:space="preserve"> komad</w:t>
      </w:r>
      <w:r w:rsidR="00C016A7">
        <w:t>a</w:t>
      </w:r>
      <w:r>
        <w:t xml:space="preserve">. </w:t>
      </w:r>
    </w:p>
    <w:p w:rsidRDefault="00CB2633" w:rsidP="00CB2633" w:rsidR="00CB2633"/>
    <w:p w:rsidRDefault="00CB2633" w:rsidP="00CB2633" w:rsidR="00CB2633">
      <w:r>
        <w:tab/>
        <w:t xml:space="preserve">Procijenjena vrijednost je </w:t>
      </w:r>
      <w:r w:rsidR="00C016A7">
        <w:t>360</w:t>
      </w:r>
      <w:r>
        <w:t xml:space="preserve">,00 kuna. </w:t>
      </w:r>
    </w:p>
    <w:p w:rsidRDefault="00CB2633" w:rsidP="00CB2633" w:rsidR="00CB2633">
      <w:r>
        <w:tab/>
        <w:t xml:space="preserve">Početna vrijednost je </w:t>
      </w:r>
      <w:r w:rsidR="007A5CA6">
        <w:t>90</w:t>
      </w:r>
      <w:r>
        <w:t>,00 kuna.</w:t>
      </w:r>
    </w:p>
    <w:p w:rsidRDefault="00CB2633" w:rsidP="00CB2633" w:rsidR="00CB2633"/>
    <w:p w:rsidRDefault="00CB2633" w:rsidP="00CB2633" w:rsidR="00CB2633">
      <w:r>
        <w:tab/>
        <w:t>Ponuditelj DRAGON BAJUN d.o.o. nudi za naveden</w:t>
      </w:r>
      <w:r w:rsidR="003D06A4">
        <w:t>e</w:t>
      </w:r>
      <w:r>
        <w:t xml:space="preserve"> </w:t>
      </w:r>
      <w:r w:rsidR="006B0CF7">
        <w:t>predmet</w:t>
      </w:r>
      <w:r w:rsidR="003D06A4">
        <w:t>e</w:t>
      </w:r>
      <w:r>
        <w:t xml:space="preserve"> iznos od </w:t>
      </w:r>
      <w:r w:rsidR="007A5CA6">
        <w:t>90</w:t>
      </w:r>
      <w:r>
        <w:t xml:space="preserve">,00 kuna. </w:t>
      </w:r>
    </w:p>
    <w:p w:rsidRDefault="00CB2633" w:rsidP="00CB2633" w:rsidR="00CB2633"/>
    <w:p w:rsidRDefault="00CB2633" w:rsidP="00CB2633" w:rsidR="00CB2633" w:rsidRPr="00D628C8">
      <w:r>
        <w:tab/>
      </w:r>
      <w:r w:rsidRPr="00D628C8">
        <w:t xml:space="preserve">SUDAC </w:t>
      </w:r>
    </w:p>
    <w:p w:rsidRDefault="00CB2633" w:rsidP="00CB2633" w:rsidR="00CB2633">
      <w:pPr>
        <w:jc w:val="center"/>
      </w:pPr>
      <w:r w:rsidRPr="00D628C8">
        <w:t>RJEŠAVA</w:t>
      </w:r>
    </w:p>
    <w:p w:rsidRDefault="00CB2633" w:rsidP="00CB2633" w:rsidR="00CB2633"/>
    <w:p w:rsidRDefault="00CB2633" w:rsidP="00CB2633" w:rsidR="00CB2633">
      <w:r>
        <w:tab/>
        <w:t xml:space="preserve">Utvrđuje se da je ponuditelj DRAGON BAJUN d.o.o. ponudio najveći iznos za </w:t>
      </w:r>
      <w:r w:rsidR="008E63B2">
        <w:t>predmete</w:t>
      </w:r>
      <w:r>
        <w:t xml:space="preserve"> oznake KONUSNO SVRDLO fi </w:t>
      </w:r>
      <w:r w:rsidR="008E470A">
        <w:t>19</w:t>
      </w:r>
      <w:r>
        <w:t xml:space="preserve"> mm, </w:t>
      </w:r>
      <w:r w:rsidR="008E470A">
        <w:t>2</w:t>
      </w:r>
      <w:r>
        <w:t xml:space="preserve"> komad</w:t>
      </w:r>
      <w:r w:rsidR="006B0CF7">
        <w:t>a</w:t>
      </w:r>
      <w:r>
        <w:t xml:space="preserve">, od </w:t>
      </w:r>
      <w:r w:rsidR="007A5CA6">
        <w:t>90</w:t>
      </w:r>
      <w:r>
        <w:t>,00 kuna, te mu se isti dosuđuj</w:t>
      </w:r>
      <w:r w:rsidR="00EF66F3">
        <w:t>u</w:t>
      </w:r>
      <w:r>
        <w:t xml:space="preserve">. </w:t>
      </w:r>
    </w:p>
    <w:p w:rsidRDefault="00CB2633" w:rsidP="00CB2633" w:rsidR="00CB2633"/>
    <w:p w:rsidRDefault="00B5660D" w:rsidP="00B5660D" w:rsidR="00B5660D"/>
    <w:p w:rsidRDefault="00B5660D" w:rsidP="00B5660D" w:rsidR="00B5660D" w:rsidRPr="00D628C8">
      <w:r w:rsidRPr="00D628C8">
        <w:tab/>
        <w:t xml:space="preserve">SUDAC </w:t>
      </w:r>
    </w:p>
    <w:p w:rsidRDefault="00B5660D" w:rsidP="00B5660D" w:rsidR="00B5660D">
      <w:pPr>
        <w:jc w:val="center"/>
      </w:pPr>
      <w:r w:rsidRPr="00D628C8">
        <w:t>RJEŠAVA</w:t>
      </w:r>
    </w:p>
    <w:p w:rsidRDefault="00B5660D" w:rsidP="00B5660D" w:rsidR="00B5660D"/>
    <w:p w:rsidRDefault="00B5660D" w:rsidP="00B5660D" w:rsidR="00B5660D">
      <w:r>
        <w:tab/>
        <w:t xml:space="preserve">Pristupa se javnoj dražbi za </w:t>
      </w:r>
      <w:r w:rsidR="007A5CA6">
        <w:t>predmet rb. 14</w:t>
      </w:r>
      <w:r>
        <w:t xml:space="preserve"> oznake KONUSNO SVRDLO fi 20,5 mm, 1 komad. </w:t>
      </w:r>
    </w:p>
    <w:p w:rsidRDefault="00B5660D" w:rsidP="00B5660D" w:rsidR="00B5660D"/>
    <w:p w:rsidRDefault="00B5660D" w:rsidP="00B5660D" w:rsidR="00B5660D">
      <w:r>
        <w:tab/>
        <w:t xml:space="preserve">Procijenjena vrijednost je 200,00 kuna. </w:t>
      </w:r>
    </w:p>
    <w:p w:rsidRDefault="00B5660D" w:rsidP="00B5660D" w:rsidR="00B5660D">
      <w:r>
        <w:tab/>
        <w:t xml:space="preserve">Početna vrijednost je </w:t>
      </w:r>
      <w:r w:rsidR="007E5BF3">
        <w:t>50</w:t>
      </w:r>
      <w:r>
        <w:t>,00 kuna.</w:t>
      </w:r>
    </w:p>
    <w:p w:rsidRDefault="00B5660D" w:rsidP="00B5660D" w:rsidR="00B5660D"/>
    <w:p w:rsidRDefault="00B5660D" w:rsidP="00B5660D" w:rsidR="00B5660D">
      <w:r>
        <w:tab/>
        <w:t xml:space="preserve">Ponuditelj DRAGON BAJUN d.o.o. nudi za navedeni </w:t>
      </w:r>
      <w:r w:rsidR="00EF66F3">
        <w:t>predmet</w:t>
      </w:r>
      <w:r>
        <w:t xml:space="preserve"> iznos od </w:t>
      </w:r>
      <w:r w:rsidR="007E5BF3">
        <w:t>50</w:t>
      </w:r>
      <w:r>
        <w:t xml:space="preserve">,00 kuna. </w:t>
      </w:r>
    </w:p>
    <w:p w:rsidRDefault="00B5660D" w:rsidP="00B5660D" w:rsidR="00B5660D"/>
    <w:p w:rsidRDefault="00B5660D" w:rsidP="00B5660D" w:rsidR="00B5660D" w:rsidRPr="00D628C8">
      <w:r>
        <w:tab/>
      </w:r>
      <w:r w:rsidRPr="00D628C8">
        <w:t xml:space="preserve">SUDAC </w:t>
      </w:r>
    </w:p>
    <w:p w:rsidRDefault="00B5660D" w:rsidP="00B5660D" w:rsidR="00B5660D">
      <w:pPr>
        <w:jc w:val="center"/>
      </w:pPr>
      <w:r w:rsidRPr="00D628C8">
        <w:t>RJEŠAVA</w:t>
      </w:r>
    </w:p>
    <w:p w:rsidRDefault="00B5660D" w:rsidP="00B5660D" w:rsidR="00B5660D"/>
    <w:p w:rsidRDefault="00B5660D" w:rsidP="00B5660D" w:rsidR="00B5660D">
      <w:r>
        <w:tab/>
        <w:t xml:space="preserve">Utvrđuje se da je ponuditelj DRAGON BAJUN d.o.o. ponudio najveći iznos za </w:t>
      </w:r>
      <w:r w:rsidR="00EF66F3">
        <w:t>predmet</w:t>
      </w:r>
      <w:r w:rsidR="00583B80">
        <w:t xml:space="preserve"> oznake KONUSNO SVRDLO fi 20,5</w:t>
      </w:r>
      <w:r>
        <w:t xml:space="preserve"> mm, </w:t>
      </w:r>
      <w:r w:rsidR="00583B80">
        <w:t>1</w:t>
      </w:r>
      <w:r>
        <w:t xml:space="preserve"> komad, od </w:t>
      </w:r>
      <w:r w:rsidR="007E5BF3">
        <w:t>50</w:t>
      </w:r>
      <w:r>
        <w:t xml:space="preserve">,00 kuna, te mu se isti dosuđuje. </w:t>
      </w:r>
    </w:p>
    <w:p w:rsidRDefault="00105CA8" w:rsidP="00CC7C4B" w:rsidR="00105CA8"/>
    <w:p w:rsidRDefault="00583B80" w:rsidP="00583B80" w:rsidR="00583B80">
      <w:r>
        <w:tab/>
        <w:t xml:space="preserve"> </w:t>
      </w:r>
    </w:p>
    <w:p w:rsidRDefault="00583B80" w:rsidP="00583B80" w:rsidR="00583B80"/>
    <w:p w:rsidRDefault="00583B80" w:rsidP="00583B80" w:rsidR="00583B80" w:rsidRPr="00D628C8">
      <w:r w:rsidRPr="00D628C8">
        <w:tab/>
        <w:t xml:space="preserve">SUDAC </w:t>
      </w:r>
    </w:p>
    <w:p w:rsidRDefault="00583B80" w:rsidP="00583B80" w:rsidR="00583B80">
      <w:pPr>
        <w:jc w:val="center"/>
      </w:pPr>
      <w:r w:rsidRPr="00D628C8">
        <w:t>RJEŠAVA</w:t>
      </w:r>
    </w:p>
    <w:p w:rsidRDefault="00583B80" w:rsidP="00583B80" w:rsidR="00583B80"/>
    <w:p w:rsidRDefault="00583B80" w:rsidP="00583B80" w:rsidR="00583B80">
      <w:r>
        <w:tab/>
        <w:t xml:space="preserve">Pristupa se javnoj dražbi za </w:t>
      </w:r>
      <w:r w:rsidR="007E5BF3">
        <w:t>predmet rb. 15</w:t>
      </w:r>
      <w:r>
        <w:t xml:space="preserve"> oznake KONUSNO SVRDLO fi 21 mm, 1 komad. </w:t>
      </w:r>
    </w:p>
    <w:p w:rsidRDefault="00583B80" w:rsidP="00583B80" w:rsidR="00583B80"/>
    <w:p w:rsidRDefault="00583B80" w:rsidP="00583B80" w:rsidR="00583B80">
      <w:r>
        <w:tab/>
        <w:t xml:space="preserve">Procijenjena vrijednost je 200,00 kuna. </w:t>
      </w:r>
    </w:p>
    <w:p w:rsidRDefault="00583B80" w:rsidP="00583B80" w:rsidR="00583B80">
      <w:r>
        <w:tab/>
        <w:t xml:space="preserve">Početna vrijednost je </w:t>
      </w:r>
      <w:r w:rsidR="007E5BF3">
        <w:t>50</w:t>
      </w:r>
      <w:r>
        <w:t>,00 kuna.</w:t>
      </w:r>
    </w:p>
    <w:p w:rsidRDefault="00583B80" w:rsidP="00583B80" w:rsidR="00583B80"/>
    <w:p w:rsidRDefault="00583B80" w:rsidP="00583B80" w:rsidR="00583B80">
      <w:r>
        <w:tab/>
        <w:t xml:space="preserve">Ponuditelj DRAGON BAJUN d.o.o. nudi za navedeni </w:t>
      </w:r>
      <w:r w:rsidR="00EF66F3">
        <w:t>predmet</w:t>
      </w:r>
      <w:r>
        <w:t xml:space="preserve"> iznos od </w:t>
      </w:r>
      <w:r w:rsidR="007E5BF3">
        <w:t>50</w:t>
      </w:r>
      <w:r>
        <w:t xml:space="preserve">,00 kuna. </w:t>
      </w:r>
    </w:p>
    <w:p w:rsidRDefault="00583B80" w:rsidP="00583B80" w:rsidR="00583B80"/>
    <w:p w:rsidRDefault="00583B80" w:rsidP="00583B80" w:rsidR="00583B80" w:rsidRPr="00D628C8">
      <w:r>
        <w:tab/>
      </w:r>
      <w:r w:rsidRPr="00D628C8">
        <w:t xml:space="preserve">SUDAC </w:t>
      </w:r>
    </w:p>
    <w:p w:rsidRDefault="00583B80" w:rsidP="00583B80" w:rsidR="00583B80">
      <w:pPr>
        <w:jc w:val="center"/>
      </w:pPr>
      <w:r w:rsidRPr="00D628C8">
        <w:t>RJEŠAVA</w:t>
      </w:r>
    </w:p>
    <w:p w:rsidRDefault="00583B80" w:rsidP="00583B80" w:rsidR="00583B80"/>
    <w:p w:rsidRDefault="00583B80" w:rsidP="00583B80" w:rsidR="00583B80">
      <w:r>
        <w:tab/>
        <w:t xml:space="preserve">Utvrđuje se da je ponuditelj DRAGON BAJUN d.o.o. ponudio najveći iznos za </w:t>
      </w:r>
      <w:r w:rsidR="00EF66F3">
        <w:t>predmet</w:t>
      </w:r>
      <w:r>
        <w:t xml:space="preserve"> oznake KONUSNO SVRDLO fi 21 mm, 1 komad, od </w:t>
      </w:r>
      <w:r w:rsidR="007E5BF3">
        <w:t>50</w:t>
      </w:r>
      <w:r>
        <w:t xml:space="preserve">,00 kuna, te mu se isti dosuđuje. </w:t>
      </w:r>
    </w:p>
    <w:p w:rsidRDefault="00583B80" w:rsidP="00CC7C4B" w:rsidR="00583B80"/>
    <w:p w:rsidRDefault="00583B80" w:rsidP="00583B80" w:rsidR="00583B80"/>
    <w:p w:rsidRDefault="00583B80" w:rsidP="00583B80" w:rsidR="00583B80" w:rsidRPr="00D628C8">
      <w:r w:rsidRPr="00D628C8">
        <w:tab/>
        <w:t xml:space="preserve">SUDAC </w:t>
      </w:r>
    </w:p>
    <w:p w:rsidRDefault="00583B80" w:rsidP="00583B80" w:rsidR="00583B80">
      <w:pPr>
        <w:jc w:val="center"/>
      </w:pPr>
      <w:r w:rsidRPr="00D628C8">
        <w:t>RJEŠAVA</w:t>
      </w:r>
    </w:p>
    <w:p w:rsidRDefault="00583B80" w:rsidP="00583B80" w:rsidR="00583B80"/>
    <w:p w:rsidRDefault="00583B80" w:rsidP="00583B80" w:rsidR="00583B80">
      <w:r>
        <w:tab/>
        <w:t xml:space="preserve">Pristupa se javnoj dražbi za </w:t>
      </w:r>
      <w:r w:rsidR="007E5BF3">
        <w:t>predmet rb. 16</w:t>
      </w:r>
      <w:r>
        <w:t xml:space="preserve"> oznake KONUSNO SVRDLO fi </w:t>
      </w:r>
      <w:r w:rsidR="00951287">
        <w:t>8,75</w:t>
      </w:r>
      <w:r>
        <w:t xml:space="preserve"> mm, </w:t>
      </w:r>
      <w:r w:rsidR="00951287">
        <w:t>1</w:t>
      </w:r>
      <w:r>
        <w:t xml:space="preserve"> komad. </w:t>
      </w:r>
    </w:p>
    <w:p w:rsidRDefault="00583B80" w:rsidP="00583B80" w:rsidR="00583B80"/>
    <w:p w:rsidRDefault="00583B80" w:rsidP="00583B80" w:rsidR="00583B80">
      <w:r>
        <w:tab/>
        <w:t xml:space="preserve">Procijenjena vrijednost je </w:t>
      </w:r>
      <w:r w:rsidR="00951287">
        <w:t>70</w:t>
      </w:r>
      <w:r>
        <w:t xml:space="preserve">,00 kuna. </w:t>
      </w:r>
    </w:p>
    <w:p w:rsidRDefault="00583B80" w:rsidP="00583B80" w:rsidR="00583B80">
      <w:r>
        <w:tab/>
        <w:t xml:space="preserve">Početna vrijednost je </w:t>
      </w:r>
      <w:r w:rsidR="007E5BF3">
        <w:t>17,50</w:t>
      </w:r>
      <w:r>
        <w:t xml:space="preserve"> kuna.</w:t>
      </w:r>
    </w:p>
    <w:p w:rsidRDefault="00583B80" w:rsidP="00583B80" w:rsidR="00583B80"/>
    <w:p w:rsidRDefault="00583B80" w:rsidP="00583B80" w:rsidR="00583B80">
      <w:r>
        <w:tab/>
        <w:t xml:space="preserve">Ponuditelj DRAGON BAJUN d.o.o. nudi za navedeni </w:t>
      </w:r>
      <w:r w:rsidR="00EF66F3">
        <w:t>predmet</w:t>
      </w:r>
      <w:r>
        <w:t xml:space="preserve"> iznos od </w:t>
      </w:r>
      <w:r w:rsidR="007E5BF3">
        <w:t>17,50</w:t>
      </w:r>
      <w:r>
        <w:t xml:space="preserve"> kuna. </w:t>
      </w:r>
    </w:p>
    <w:p w:rsidRDefault="00583B80" w:rsidP="00583B80" w:rsidR="00583B80"/>
    <w:p w:rsidRDefault="00583B80" w:rsidP="00583B80" w:rsidR="00583B80" w:rsidRPr="00D628C8">
      <w:r>
        <w:tab/>
      </w:r>
      <w:r w:rsidRPr="00D628C8">
        <w:t xml:space="preserve">SUDAC </w:t>
      </w:r>
    </w:p>
    <w:p w:rsidRDefault="00583B80" w:rsidP="00583B80" w:rsidR="00583B80">
      <w:pPr>
        <w:jc w:val="center"/>
      </w:pPr>
      <w:r w:rsidRPr="00D628C8">
        <w:t>RJEŠAVA</w:t>
      </w:r>
    </w:p>
    <w:p w:rsidRDefault="00583B80" w:rsidP="00583B80" w:rsidR="00583B80"/>
    <w:p w:rsidRDefault="00583B80" w:rsidP="00583B80" w:rsidR="00583B80">
      <w:r>
        <w:tab/>
        <w:t xml:space="preserve">Utvrđuje se da je ponuditelj DRAGON BAJUN d.o.o. ponudio najveći iznos za </w:t>
      </w:r>
      <w:r w:rsidR="00EF66F3">
        <w:t>predmet</w:t>
      </w:r>
      <w:r>
        <w:t xml:space="preserve"> oznake KONUSNO SVRDLO fi </w:t>
      </w:r>
      <w:r w:rsidR="00951287">
        <w:t>8,75</w:t>
      </w:r>
      <w:r>
        <w:t xml:space="preserve"> mm, </w:t>
      </w:r>
      <w:r w:rsidR="00951287">
        <w:t>1</w:t>
      </w:r>
      <w:r>
        <w:t xml:space="preserve"> komad, od </w:t>
      </w:r>
      <w:r w:rsidR="007E5BF3">
        <w:t>17</w:t>
      </w:r>
      <w:r>
        <w:t>,</w:t>
      </w:r>
      <w:r w:rsidR="007E5BF3">
        <w:t>5</w:t>
      </w:r>
      <w:r>
        <w:t xml:space="preserve">0 kuna, te mu se isti dosuđuje. </w:t>
      </w:r>
    </w:p>
    <w:p w:rsidRDefault="00951287" w:rsidP="00951287" w:rsidR="00951287">
      <w:r>
        <w:tab/>
      </w:r>
    </w:p>
    <w:p w:rsidRDefault="00951287" w:rsidP="00951287" w:rsidR="00951287" w:rsidRPr="00D628C8">
      <w:r w:rsidRPr="00D628C8">
        <w:tab/>
        <w:t xml:space="preserve">SUDAC </w:t>
      </w:r>
    </w:p>
    <w:p w:rsidRDefault="00951287" w:rsidP="00951287" w:rsidR="00951287">
      <w:pPr>
        <w:jc w:val="center"/>
      </w:pPr>
      <w:r w:rsidRPr="00D628C8">
        <w:t>RJEŠAVA</w:t>
      </w:r>
    </w:p>
    <w:p w:rsidRDefault="00951287" w:rsidP="00951287" w:rsidR="00951287"/>
    <w:p w:rsidRDefault="00951287" w:rsidP="00951287" w:rsidR="00951287">
      <w:r>
        <w:tab/>
        <w:t xml:space="preserve">Pristupa se javnoj dražbi za </w:t>
      </w:r>
      <w:r w:rsidR="007E5BF3">
        <w:t>predmet rb. 17</w:t>
      </w:r>
      <w:r>
        <w:t xml:space="preserve"> oznake KONUSNO SVRDLO fi </w:t>
      </w:r>
      <w:r w:rsidR="00C73B02">
        <w:t>21,5</w:t>
      </w:r>
      <w:r>
        <w:t xml:space="preserve"> mm, </w:t>
      </w:r>
      <w:r w:rsidR="00AC290D">
        <w:t xml:space="preserve">1 </w:t>
      </w:r>
      <w:r>
        <w:t xml:space="preserve">komad. </w:t>
      </w:r>
    </w:p>
    <w:p w:rsidRDefault="00951287" w:rsidP="00951287" w:rsidR="00951287"/>
    <w:p w:rsidRDefault="00951287" w:rsidP="00951287" w:rsidR="00951287">
      <w:r>
        <w:tab/>
        <w:t xml:space="preserve">Procijenjena vrijednost je </w:t>
      </w:r>
      <w:r w:rsidR="00AC290D">
        <w:t>200</w:t>
      </w:r>
      <w:r>
        <w:t xml:space="preserve">,00 kuna. </w:t>
      </w:r>
    </w:p>
    <w:p w:rsidRDefault="00951287" w:rsidP="00951287" w:rsidR="00951287">
      <w:r>
        <w:tab/>
        <w:t xml:space="preserve">Početna vrijednost je </w:t>
      </w:r>
      <w:r w:rsidR="007E5BF3">
        <w:t>50</w:t>
      </w:r>
      <w:r>
        <w:t>,00 kuna.</w:t>
      </w:r>
    </w:p>
    <w:p w:rsidRDefault="00951287" w:rsidP="00951287" w:rsidR="00951287"/>
    <w:p w:rsidRDefault="00951287" w:rsidP="00951287" w:rsidR="00951287">
      <w:r>
        <w:tab/>
        <w:t xml:space="preserve">Ponuditelj DRAGON BAJUN d.o.o. nudi za navedeni </w:t>
      </w:r>
      <w:r w:rsidR="00EF66F3">
        <w:t>predmet</w:t>
      </w:r>
      <w:r>
        <w:t xml:space="preserve"> iznos od </w:t>
      </w:r>
      <w:r w:rsidR="007E5BF3">
        <w:t>50</w:t>
      </w:r>
      <w:r>
        <w:t xml:space="preserve">,00 kuna. </w:t>
      </w:r>
    </w:p>
    <w:p w:rsidRDefault="00951287" w:rsidP="00951287" w:rsidR="00951287"/>
    <w:p w:rsidRDefault="00951287" w:rsidP="00951287" w:rsidR="00951287" w:rsidRPr="00D628C8">
      <w:r>
        <w:tab/>
      </w:r>
      <w:r w:rsidRPr="00D628C8">
        <w:t xml:space="preserve">SUDAC </w:t>
      </w:r>
    </w:p>
    <w:p w:rsidRDefault="00951287" w:rsidP="00951287" w:rsidR="00951287">
      <w:pPr>
        <w:jc w:val="center"/>
      </w:pPr>
      <w:r w:rsidRPr="00D628C8">
        <w:t>RJEŠAVA</w:t>
      </w:r>
    </w:p>
    <w:p w:rsidRDefault="00951287" w:rsidP="00951287" w:rsidR="00951287"/>
    <w:p w:rsidRDefault="00951287" w:rsidP="00951287" w:rsidR="00951287">
      <w:r>
        <w:tab/>
        <w:t xml:space="preserve">Utvrđuje se da je ponuditelj DRAGON BAJUN d.o.o. ponudio najveći iznos za </w:t>
      </w:r>
      <w:r w:rsidR="00EF66F3">
        <w:t>predmet</w:t>
      </w:r>
      <w:r>
        <w:t xml:space="preserve"> oznake KONUSNO SVRDLO fi </w:t>
      </w:r>
      <w:r w:rsidR="00AC290D">
        <w:t>21,5</w:t>
      </w:r>
      <w:r>
        <w:t xml:space="preserve"> mm, </w:t>
      </w:r>
      <w:r w:rsidR="00AC290D">
        <w:t>1</w:t>
      </w:r>
      <w:r>
        <w:t xml:space="preserve"> komad, od </w:t>
      </w:r>
      <w:r w:rsidR="007E5BF3">
        <w:t>50</w:t>
      </w:r>
      <w:r>
        <w:t xml:space="preserve">,00 kuna, te mu se isti dosuđuje. </w:t>
      </w:r>
    </w:p>
    <w:p w:rsidRDefault="00AC290D" w:rsidP="00951287" w:rsidR="00AC290D"/>
    <w:p w:rsidRDefault="004C1565" w:rsidP="00AC290D" w:rsidR="00AC290D">
      <w:r>
        <w:t xml:space="preserve"> </w:t>
      </w:r>
    </w:p>
    <w:p w:rsidRDefault="00AC290D" w:rsidP="00AC290D" w:rsidR="00AC290D" w:rsidRPr="00D628C8">
      <w:r w:rsidRPr="00D628C8">
        <w:tab/>
        <w:t xml:space="preserve">SUDAC </w:t>
      </w:r>
    </w:p>
    <w:p w:rsidRDefault="00AC290D" w:rsidP="00AC290D" w:rsidR="00AC290D">
      <w:pPr>
        <w:jc w:val="center"/>
      </w:pPr>
      <w:r w:rsidRPr="00D628C8">
        <w:t>RJEŠAVA</w:t>
      </w:r>
    </w:p>
    <w:p w:rsidRDefault="00AC290D" w:rsidP="00AC290D" w:rsidR="00AC290D"/>
    <w:p w:rsidRDefault="00AC290D" w:rsidP="00AC290D" w:rsidR="00AC290D">
      <w:r>
        <w:tab/>
        <w:t xml:space="preserve">Pristupa se javnoj dražbi za </w:t>
      </w:r>
      <w:r w:rsidR="007E5BF3">
        <w:t>predmet rb. 18</w:t>
      </w:r>
      <w:r>
        <w:t xml:space="preserve"> oznake KONUSNO SVRDLO fi </w:t>
      </w:r>
      <w:r w:rsidR="00DB6B3D">
        <w:t>22,5</w:t>
      </w:r>
      <w:r>
        <w:t xml:space="preserve"> mm, </w:t>
      </w:r>
      <w:r w:rsidR="00DB6B3D">
        <w:t>1</w:t>
      </w:r>
      <w:r>
        <w:t xml:space="preserve"> komad. </w:t>
      </w:r>
    </w:p>
    <w:p w:rsidRDefault="00AC290D" w:rsidP="00AC290D" w:rsidR="00AC290D"/>
    <w:p w:rsidRDefault="00AC290D" w:rsidP="00AC290D" w:rsidR="00AC290D">
      <w:r>
        <w:tab/>
        <w:t xml:space="preserve">Procijenjena vrijednost je </w:t>
      </w:r>
      <w:r w:rsidR="00DB6B3D">
        <w:t>200</w:t>
      </w:r>
      <w:r>
        <w:t xml:space="preserve">,00 kuna. </w:t>
      </w:r>
    </w:p>
    <w:p w:rsidRDefault="00AC290D" w:rsidP="00AC290D" w:rsidR="00AC290D">
      <w:r>
        <w:tab/>
        <w:t xml:space="preserve">Početna vrijednost je </w:t>
      </w:r>
      <w:r w:rsidR="007E5BF3">
        <w:t>50</w:t>
      </w:r>
      <w:r>
        <w:t>,00 kuna.</w:t>
      </w:r>
    </w:p>
    <w:p w:rsidRDefault="00AC290D" w:rsidP="00AC290D" w:rsidR="00AC290D"/>
    <w:p w:rsidRDefault="00AC290D" w:rsidP="00AC290D" w:rsidR="00AC290D">
      <w:r>
        <w:tab/>
        <w:t xml:space="preserve">Ponuditelj DRAGON BAJUN d.o.o. nudi za navedeni </w:t>
      </w:r>
      <w:r w:rsidR="00EF66F3">
        <w:t>predmet</w:t>
      </w:r>
      <w:r>
        <w:t xml:space="preserve"> iznos od </w:t>
      </w:r>
      <w:r w:rsidR="007E5BF3">
        <w:t>50</w:t>
      </w:r>
      <w:r>
        <w:t xml:space="preserve">,00 kuna. </w:t>
      </w:r>
    </w:p>
    <w:p w:rsidRDefault="00AC290D" w:rsidP="00AC290D" w:rsidR="00AC290D"/>
    <w:p w:rsidRDefault="00AC290D" w:rsidP="00AC290D" w:rsidR="00AC290D" w:rsidRPr="00D628C8">
      <w:r>
        <w:tab/>
      </w:r>
      <w:r w:rsidRPr="00D628C8">
        <w:t xml:space="preserve">SUDAC </w:t>
      </w:r>
    </w:p>
    <w:p w:rsidRDefault="00AC290D" w:rsidP="00AC290D" w:rsidR="00AC290D">
      <w:pPr>
        <w:jc w:val="center"/>
      </w:pPr>
      <w:r w:rsidRPr="00D628C8">
        <w:t>RJEŠAVA</w:t>
      </w:r>
    </w:p>
    <w:p w:rsidRDefault="00AC290D" w:rsidP="00AC290D" w:rsidR="00AC290D"/>
    <w:p w:rsidRDefault="00AC290D" w:rsidP="00AC290D" w:rsidR="00AC290D">
      <w:r>
        <w:tab/>
        <w:t xml:space="preserve">Utvrđuje se da je ponuditelj DRAGON BAJUN d.o.o. ponudio najveći iznos za </w:t>
      </w:r>
      <w:r w:rsidR="00EF66F3">
        <w:t>predmet</w:t>
      </w:r>
      <w:r>
        <w:t xml:space="preserve"> oznake KONUSNO SVRDLO fi </w:t>
      </w:r>
      <w:r w:rsidR="00DB6B3D">
        <w:t>22,5</w:t>
      </w:r>
      <w:r>
        <w:t xml:space="preserve"> mm, </w:t>
      </w:r>
      <w:r w:rsidR="00DB6B3D">
        <w:t>1</w:t>
      </w:r>
      <w:r>
        <w:t xml:space="preserve"> komad, od </w:t>
      </w:r>
      <w:r w:rsidR="007E5BF3">
        <w:t>50</w:t>
      </w:r>
      <w:r>
        <w:t xml:space="preserve">,00 kuna, te mu se isti dosuđuje. </w:t>
      </w:r>
    </w:p>
    <w:p w:rsidRDefault="00DB6B3D" w:rsidP="00DB6B3D" w:rsidR="00DB6B3D"/>
    <w:p w:rsidRDefault="00DB6B3D" w:rsidP="00DB6B3D" w:rsidR="00DB6B3D" w:rsidRPr="00D628C8">
      <w:r w:rsidRPr="00D628C8">
        <w:tab/>
        <w:t xml:space="preserve">SUDAC </w:t>
      </w:r>
    </w:p>
    <w:p w:rsidRDefault="00DB6B3D" w:rsidP="00DB6B3D" w:rsidR="00DB6B3D">
      <w:pPr>
        <w:jc w:val="center"/>
      </w:pPr>
      <w:r w:rsidRPr="00D628C8">
        <w:t>RJEŠAVA</w:t>
      </w:r>
    </w:p>
    <w:p w:rsidRDefault="00DB6B3D" w:rsidP="00DB6B3D" w:rsidR="00DB6B3D"/>
    <w:p w:rsidRDefault="00DB6B3D" w:rsidP="00DB6B3D" w:rsidR="00DB6B3D">
      <w:r>
        <w:tab/>
        <w:t xml:space="preserve">Pristupa se javnoj dražbi za </w:t>
      </w:r>
      <w:r w:rsidR="007E5BF3">
        <w:t>predmet rb. 19</w:t>
      </w:r>
      <w:r>
        <w:t xml:space="preserve"> oznake KONUSNO SVRDLO fi </w:t>
      </w:r>
      <w:r w:rsidR="0005348F">
        <w:t>23</w:t>
      </w:r>
      <w:r>
        <w:t xml:space="preserve"> mm, 1 komad. </w:t>
      </w:r>
    </w:p>
    <w:p w:rsidRDefault="00DB6B3D" w:rsidP="00DB6B3D" w:rsidR="00DB6B3D"/>
    <w:p w:rsidRDefault="00DB6B3D" w:rsidP="00DB6B3D" w:rsidR="00DB6B3D">
      <w:r>
        <w:tab/>
        <w:t xml:space="preserve">Procijenjena vrijednost je 200,00 kuna. </w:t>
      </w:r>
    </w:p>
    <w:p w:rsidRDefault="00DB6B3D" w:rsidP="00DB6B3D" w:rsidR="00DB6B3D">
      <w:r>
        <w:tab/>
        <w:t xml:space="preserve">Početna vrijednost je </w:t>
      </w:r>
      <w:r w:rsidR="007E5BF3">
        <w:t>50</w:t>
      </w:r>
      <w:r>
        <w:t>,00 kuna.</w:t>
      </w:r>
    </w:p>
    <w:p w:rsidRDefault="00DB6B3D" w:rsidP="00DB6B3D" w:rsidR="00DB6B3D"/>
    <w:p w:rsidRDefault="00DB6B3D" w:rsidP="00DB6B3D" w:rsidR="00DB6B3D">
      <w:r>
        <w:tab/>
        <w:t xml:space="preserve">Ponuditelj DRAGON BAJUN d.o.o. nudi za navedeni </w:t>
      </w:r>
      <w:r w:rsidR="00EF66F3">
        <w:t>predmet</w:t>
      </w:r>
      <w:r>
        <w:t xml:space="preserve"> iznos od </w:t>
      </w:r>
      <w:r w:rsidR="007E5BF3">
        <w:t>50</w:t>
      </w:r>
      <w:r>
        <w:t xml:space="preserve">,00 kuna. </w:t>
      </w:r>
    </w:p>
    <w:p w:rsidRDefault="00DB6B3D" w:rsidP="00DB6B3D" w:rsidR="00DB6B3D"/>
    <w:p w:rsidRDefault="00DB6B3D" w:rsidP="00DB6B3D" w:rsidR="00DB6B3D" w:rsidRPr="00D628C8">
      <w:r>
        <w:tab/>
      </w:r>
      <w:r w:rsidRPr="00D628C8">
        <w:t xml:space="preserve">SUDAC </w:t>
      </w:r>
    </w:p>
    <w:p w:rsidRDefault="00DB6B3D" w:rsidP="00DB6B3D" w:rsidR="00DB6B3D">
      <w:pPr>
        <w:jc w:val="center"/>
      </w:pPr>
      <w:r w:rsidRPr="00D628C8">
        <w:t>RJEŠAVA</w:t>
      </w:r>
    </w:p>
    <w:p w:rsidRDefault="00DB6B3D" w:rsidP="00DB6B3D" w:rsidR="00DB6B3D"/>
    <w:p w:rsidRDefault="00DB6B3D" w:rsidP="00DB6B3D" w:rsidR="00DB6B3D">
      <w:r>
        <w:tab/>
        <w:t xml:space="preserve">Utvrđuje se da je ponuditelj DRAGON BAJUN d.o.o. ponudio najveći iznos za </w:t>
      </w:r>
      <w:r w:rsidR="00EF66F3">
        <w:t>predmet</w:t>
      </w:r>
      <w:r>
        <w:t xml:space="preserve"> oznake KONUSNO SVRDLO fi </w:t>
      </w:r>
      <w:r w:rsidR="0005348F">
        <w:t>23</w:t>
      </w:r>
      <w:r>
        <w:t xml:space="preserve"> mm, 1 komad, od </w:t>
      </w:r>
      <w:r w:rsidR="007E5BF3">
        <w:t>50</w:t>
      </w:r>
      <w:r>
        <w:t xml:space="preserve">,00 kuna, te mu se isti dosuđuje. </w:t>
      </w:r>
    </w:p>
    <w:p w:rsidRDefault="0005348F" w:rsidP="0005348F" w:rsidR="0005348F"/>
    <w:p w:rsidRDefault="0005348F" w:rsidP="0005348F" w:rsidR="0005348F" w:rsidRPr="00D628C8">
      <w:r w:rsidRPr="00D628C8">
        <w:tab/>
        <w:t xml:space="preserve">SUDAC </w:t>
      </w:r>
    </w:p>
    <w:p w:rsidRDefault="0005348F" w:rsidP="0005348F" w:rsidR="0005348F">
      <w:pPr>
        <w:jc w:val="center"/>
      </w:pPr>
      <w:r w:rsidRPr="00D628C8">
        <w:t>RJEŠAVA</w:t>
      </w:r>
    </w:p>
    <w:p w:rsidRDefault="0005348F" w:rsidP="0005348F" w:rsidR="0005348F"/>
    <w:p w:rsidRDefault="0005348F" w:rsidP="0005348F" w:rsidR="0005348F">
      <w:r>
        <w:tab/>
        <w:t xml:space="preserve">Pristupa se javnoj dražbi za </w:t>
      </w:r>
      <w:r w:rsidR="007E5BF3">
        <w:t>predmet rb. 20</w:t>
      </w:r>
      <w:r>
        <w:t xml:space="preserve"> oznake KONUSNO SVRDLO fi </w:t>
      </w:r>
      <w:r w:rsidR="00A0059A">
        <w:t>24</w:t>
      </w:r>
      <w:r>
        <w:t xml:space="preserve"> mm, 1 komad. </w:t>
      </w:r>
    </w:p>
    <w:p w:rsidRDefault="0005348F" w:rsidP="0005348F" w:rsidR="0005348F"/>
    <w:p w:rsidRDefault="0005348F" w:rsidP="0005348F" w:rsidR="0005348F">
      <w:r>
        <w:tab/>
        <w:t xml:space="preserve">Procijenjena vrijednost je 200,00 kuna. </w:t>
      </w:r>
    </w:p>
    <w:p w:rsidRDefault="0005348F" w:rsidP="0005348F" w:rsidR="0005348F">
      <w:r>
        <w:tab/>
        <w:t xml:space="preserve">Početna vrijednost je </w:t>
      </w:r>
      <w:r w:rsidR="007E5BF3">
        <w:t>50</w:t>
      </w:r>
      <w:r>
        <w:t>,00 kuna.</w:t>
      </w:r>
    </w:p>
    <w:p w:rsidRDefault="0005348F" w:rsidP="0005348F" w:rsidR="0005348F"/>
    <w:p w:rsidRDefault="0005348F" w:rsidP="0005348F" w:rsidR="0005348F">
      <w:r>
        <w:tab/>
        <w:t xml:space="preserve">Ponuditelj DRAGON BAJUN d.o.o. nudi za navedeni </w:t>
      </w:r>
      <w:r w:rsidR="00913AC9">
        <w:t>predmet</w:t>
      </w:r>
      <w:r>
        <w:t xml:space="preserve"> iznos od </w:t>
      </w:r>
      <w:r w:rsidR="007E5BF3">
        <w:t>50</w:t>
      </w:r>
      <w:r>
        <w:t xml:space="preserve">,00 kuna. </w:t>
      </w:r>
    </w:p>
    <w:p w:rsidRDefault="0005348F" w:rsidP="0005348F" w:rsidR="0005348F"/>
    <w:p w:rsidRDefault="0005348F" w:rsidP="0005348F" w:rsidR="0005348F" w:rsidRPr="00D628C8">
      <w:r>
        <w:tab/>
      </w:r>
      <w:r w:rsidRPr="00D628C8">
        <w:t xml:space="preserve">SUDAC </w:t>
      </w:r>
    </w:p>
    <w:p w:rsidRDefault="0005348F" w:rsidP="0005348F" w:rsidR="0005348F">
      <w:pPr>
        <w:jc w:val="center"/>
      </w:pPr>
      <w:r w:rsidRPr="00D628C8">
        <w:t>RJEŠAVA</w:t>
      </w:r>
    </w:p>
    <w:p w:rsidRDefault="0005348F" w:rsidP="0005348F" w:rsidR="0005348F"/>
    <w:p w:rsidRDefault="0005348F" w:rsidP="0005348F" w:rsidR="0005348F">
      <w:r>
        <w:tab/>
        <w:t xml:space="preserve">Utvrđuje se da je ponuditelj DRAGON BAJUN d.o.o. ponudio najveći iznos za uređaj oznake KONUSNO SVRDLO fi </w:t>
      </w:r>
      <w:r w:rsidR="00A0059A">
        <w:t>24</w:t>
      </w:r>
      <w:r>
        <w:t xml:space="preserve"> mm, 1 komad, od </w:t>
      </w:r>
      <w:r w:rsidR="007E5BF3">
        <w:t>50</w:t>
      </w:r>
      <w:r>
        <w:t xml:space="preserve">,00 kuna, te mu se isti dosuđuje. </w:t>
      </w:r>
    </w:p>
    <w:p w:rsidRDefault="00E1231C" w:rsidP="00E1231C" w:rsidR="00E1231C"/>
    <w:p w:rsidRDefault="00E1231C" w:rsidP="00E1231C" w:rsidR="00E1231C" w:rsidRPr="00D628C8">
      <w:r w:rsidRPr="00D628C8">
        <w:tab/>
        <w:t xml:space="preserve">SUDAC </w:t>
      </w:r>
    </w:p>
    <w:p w:rsidRDefault="00E1231C" w:rsidP="00E1231C" w:rsidR="00E1231C">
      <w:pPr>
        <w:jc w:val="center"/>
      </w:pPr>
      <w:r w:rsidRPr="00D628C8">
        <w:t>RJEŠAVA</w:t>
      </w:r>
    </w:p>
    <w:p w:rsidRDefault="00E1231C" w:rsidP="00E1231C" w:rsidR="00E1231C"/>
    <w:p w:rsidRDefault="00E1231C" w:rsidP="00E1231C" w:rsidR="00E1231C">
      <w:r>
        <w:tab/>
        <w:t xml:space="preserve">Pristupa se javnoj dražbi za </w:t>
      </w:r>
      <w:r w:rsidR="007E5BF3">
        <w:t>predmet rb. 21</w:t>
      </w:r>
      <w:r>
        <w:t xml:space="preserve"> oznake KONUSNO SVRDLO fi 24,5 mm, 1 komad. </w:t>
      </w:r>
    </w:p>
    <w:p w:rsidRDefault="00E1231C" w:rsidP="00E1231C" w:rsidR="00E1231C"/>
    <w:p w:rsidRDefault="00E1231C" w:rsidP="00E1231C" w:rsidR="00E1231C">
      <w:r>
        <w:tab/>
        <w:t xml:space="preserve">Procijenjena vrijednost je 250,00 kuna. </w:t>
      </w:r>
    </w:p>
    <w:p w:rsidRDefault="00E1231C" w:rsidP="00E1231C" w:rsidR="00E1231C">
      <w:r>
        <w:tab/>
        <w:t xml:space="preserve">Početna vrijednost je </w:t>
      </w:r>
      <w:r w:rsidR="00EF6931">
        <w:t>62,50</w:t>
      </w:r>
      <w:r>
        <w:t xml:space="preserve"> kuna.</w:t>
      </w:r>
    </w:p>
    <w:p w:rsidRDefault="00E1231C" w:rsidP="00E1231C" w:rsidR="00E1231C"/>
    <w:p w:rsidRDefault="00E1231C" w:rsidP="00E1231C" w:rsidR="00E1231C">
      <w:r>
        <w:tab/>
        <w:t xml:space="preserve">Ponuditelj DRAGON BAJUN d.o.o. nudi za navedeni </w:t>
      </w:r>
      <w:r w:rsidR="00913AC9">
        <w:t>predmet</w:t>
      </w:r>
      <w:r>
        <w:t xml:space="preserve"> iznos od </w:t>
      </w:r>
      <w:r w:rsidR="00EF6931">
        <w:t>62,50</w:t>
      </w:r>
      <w:r>
        <w:t xml:space="preserve"> kuna. </w:t>
      </w:r>
    </w:p>
    <w:p w:rsidRDefault="00E1231C" w:rsidP="00E1231C" w:rsidR="00E1231C"/>
    <w:p w:rsidRDefault="00E1231C" w:rsidP="00E1231C" w:rsidR="00E1231C" w:rsidRPr="00D628C8">
      <w:r>
        <w:tab/>
      </w:r>
      <w:r w:rsidRPr="00D628C8">
        <w:t xml:space="preserve">SUDAC </w:t>
      </w:r>
    </w:p>
    <w:p w:rsidRDefault="00E1231C" w:rsidP="00E1231C" w:rsidR="00E1231C">
      <w:pPr>
        <w:jc w:val="center"/>
      </w:pPr>
      <w:r w:rsidRPr="00D628C8">
        <w:t>RJEŠAVA</w:t>
      </w:r>
    </w:p>
    <w:p w:rsidRDefault="00E1231C" w:rsidP="00E1231C" w:rsidR="00E1231C"/>
    <w:p w:rsidRDefault="00E1231C" w:rsidP="00E1231C" w:rsidR="00E1231C">
      <w:r>
        <w:tab/>
        <w:t xml:space="preserve">Utvrđuje se da je ponuditelj DRAGON BAJUN d.o.o. ponudio najveći iznos za </w:t>
      </w:r>
      <w:r w:rsidR="00913AC9">
        <w:t>predmet</w:t>
      </w:r>
      <w:r>
        <w:t xml:space="preserve"> oznake KONUSNO SVRDLO fi 24,5 mm, 1 komad, od </w:t>
      </w:r>
      <w:r w:rsidR="00EF6931">
        <w:t>62,50</w:t>
      </w:r>
      <w:r>
        <w:t xml:space="preserve"> kuna, te mu se isti dosuđuje. </w:t>
      </w:r>
    </w:p>
    <w:p w:rsidRDefault="00E1231C" w:rsidP="00E1231C" w:rsidR="00E1231C"/>
    <w:p w:rsidRDefault="00E1231C" w:rsidP="00E1231C" w:rsidR="00E1231C" w:rsidRPr="00D628C8">
      <w:r w:rsidRPr="00D628C8">
        <w:tab/>
        <w:t xml:space="preserve">SUDAC </w:t>
      </w:r>
    </w:p>
    <w:p w:rsidRDefault="00E1231C" w:rsidP="004C1565" w:rsidR="00E1231C">
      <w:pPr>
        <w:jc w:val="center"/>
      </w:pPr>
      <w:r w:rsidRPr="00D628C8">
        <w:t>RJEŠAVA</w:t>
      </w:r>
    </w:p>
    <w:p w:rsidRDefault="004C1565" w:rsidP="004C1565" w:rsidR="004C1565">
      <w:pPr>
        <w:jc w:val="center"/>
      </w:pPr>
    </w:p>
    <w:p w:rsidRDefault="00E1231C" w:rsidP="00E1231C" w:rsidR="00E1231C">
      <w:r>
        <w:tab/>
        <w:t xml:space="preserve">Pristupa se javnoj dražbi za </w:t>
      </w:r>
      <w:r w:rsidR="00EF6931">
        <w:t>predmet rb. 22</w:t>
      </w:r>
      <w:r>
        <w:t xml:space="preserve"> oznake KONUSNO SVRDLO fi </w:t>
      </w:r>
      <w:r w:rsidR="005B7D17">
        <w:t>25</w:t>
      </w:r>
      <w:r>
        <w:t xml:space="preserve"> mm, 1 komad. </w:t>
      </w:r>
    </w:p>
    <w:p w:rsidRDefault="00E1231C" w:rsidP="00E1231C" w:rsidR="00E1231C"/>
    <w:p w:rsidRDefault="00E1231C" w:rsidP="00E1231C" w:rsidR="00E1231C">
      <w:r>
        <w:tab/>
        <w:t xml:space="preserve">Procijenjena vrijednost je </w:t>
      </w:r>
      <w:r w:rsidR="005B7D17">
        <w:t>250</w:t>
      </w:r>
      <w:r>
        <w:t xml:space="preserve">,00 kuna. </w:t>
      </w:r>
    </w:p>
    <w:p w:rsidRDefault="00E1231C" w:rsidP="00E1231C" w:rsidR="00E1231C">
      <w:r>
        <w:tab/>
        <w:t xml:space="preserve">Početna vrijednost je </w:t>
      </w:r>
      <w:r w:rsidR="00EF6931">
        <w:t>62,50</w:t>
      </w:r>
      <w:r>
        <w:t xml:space="preserve"> kuna.</w:t>
      </w:r>
    </w:p>
    <w:p w:rsidRDefault="00E1231C" w:rsidP="00E1231C" w:rsidR="00E1231C"/>
    <w:p w:rsidRDefault="00E1231C" w:rsidP="00E1231C" w:rsidR="00E1231C">
      <w:r>
        <w:tab/>
        <w:t xml:space="preserve">Ponuditelj DRAGON BAJUN d.o.o. nudi za navedeni </w:t>
      </w:r>
      <w:r w:rsidR="00913AC9">
        <w:t>predmet</w:t>
      </w:r>
      <w:r>
        <w:t xml:space="preserve"> iznos od </w:t>
      </w:r>
      <w:r w:rsidR="00EF6931">
        <w:t>62,50</w:t>
      </w:r>
      <w:r>
        <w:t xml:space="preserve"> kuna. </w:t>
      </w:r>
    </w:p>
    <w:p w:rsidRDefault="00E1231C" w:rsidP="00E1231C" w:rsidR="00E1231C"/>
    <w:p w:rsidRDefault="00E1231C" w:rsidP="00E1231C" w:rsidR="00E1231C" w:rsidRPr="00D628C8">
      <w:r>
        <w:tab/>
      </w:r>
      <w:r w:rsidRPr="00D628C8">
        <w:t xml:space="preserve">SUDAC </w:t>
      </w:r>
    </w:p>
    <w:p w:rsidRDefault="00E1231C" w:rsidP="00E1231C" w:rsidR="00E1231C">
      <w:pPr>
        <w:jc w:val="center"/>
      </w:pPr>
      <w:r w:rsidRPr="00D628C8">
        <w:t>RJEŠAVA</w:t>
      </w:r>
    </w:p>
    <w:p w:rsidRDefault="00E1231C" w:rsidP="00E1231C" w:rsidR="00E1231C"/>
    <w:p w:rsidRDefault="00E1231C" w:rsidP="00E1231C" w:rsidR="00E1231C">
      <w:r>
        <w:tab/>
        <w:t xml:space="preserve">Utvrđuje se da je ponuditelj DRAGON BAJUN d.o.o. ponudio najveći iznos za </w:t>
      </w:r>
      <w:r w:rsidR="00913AC9">
        <w:t>predmet</w:t>
      </w:r>
      <w:r>
        <w:t xml:space="preserve"> oznake KONUSNO SVRDLO fi </w:t>
      </w:r>
      <w:r w:rsidR="005B7D17">
        <w:t>25</w:t>
      </w:r>
      <w:r>
        <w:t xml:space="preserve"> mm, 1 komad, od </w:t>
      </w:r>
      <w:r w:rsidR="00EF6931">
        <w:t>62,50</w:t>
      </w:r>
      <w:r>
        <w:t xml:space="preserve"> kuna, te mu se isti dosuđuje. </w:t>
      </w:r>
    </w:p>
    <w:p w:rsidRDefault="005B7D17" w:rsidP="005B7D17" w:rsidR="005B7D17"/>
    <w:p w:rsidRDefault="005B7D17" w:rsidP="005B7D17" w:rsidR="005B7D17" w:rsidRPr="00D628C8">
      <w:r w:rsidRPr="00D628C8">
        <w:tab/>
        <w:t xml:space="preserve">SUDAC </w:t>
      </w:r>
    </w:p>
    <w:p w:rsidRDefault="005B7D17" w:rsidP="005B7D17" w:rsidR="005B7D17">
      <w:pPr>
        <w:jc w:val="center"/>
      </w:pPr>
      <w:r w:rsidRPr="00D628C8">
        <w:t>RJEŠAVA</w:t>
      </w:r>
    </w:p>
    <w:p w:rsidRDefault="005B7D17" w:rsidP="005B7D17" w:rsidR="005B7D17"/>
    <w:p w:rsidRDefault="005B7D17" w:rsidP="005B7D17" w:rsidR="005B7D17">
      <w:r>
        <w:tab/>
        <w:t xml:space="preserve">Pristupa se javnoj dražbi za </w:t>
      </w:r>
      <w:r w:rsidR="00EF6931">
        <w:t>predmet rb. 23</w:t>
      </w:r>
      <w:r>
        <w:t xml:space="preserve"> oznake KONUSNO SVRDLO fi 26,5 mm, 1 komad. </w:t>
      </w:r>
    </w:p>
    <w:p w:rsidRDefault="005B7D17" w:rsidP="005B7D17" w:rsidR="005B7D17"/>
    <w:p w:rsidRDefault="005B7D17" w:rsidP="005B7D17" w:rsidR="005B7D17">
      <w:r>
        <w:tab/>
        <w:t xml:space="preserve">Procijenjena vrijednost je 250,00 kuna. </w:t>
      </w:r>
    </w:p>
    <w:p w:rsidRDefault="005B7D17" w:rsidP="005B7D17" w:rsidR="005B7D17">
      <w:r>
        <w:tab/>
        <w:t xml:space="preserve">Početna vrijednost je </w:t>
      </w:r>
      <w:r w:rsidR="00EF6931">
        <w:t>62,50</w:t>
      </w:r>
      <w:r>
        <w:t xml:space="preserve"> kuna.</w:t>
      </w:r>
    </w:p>
    <w:p w:rsidRDefault="005B7D17" w:rsidP="005B7D17" w:rsidR="005B7D17"/>
    <w:p w:rsidRDefault="005B7D17" w:rsidP="005B7D17" w:rsidR="005B7D17">
      <w:r>
        <w:tab/>
        <w:t xml:space="preserve">Ponuditelj DRAGON BAJUN d.o.o. nudi za navedeni uređaj iznos od </w:t>
      </w:r>
      <w:r w:rsidR="00EF6931">
        <w:t>62,50</w:t>
      </w:r>
      <w:r>
        <w:t xml:space="preserve"> kuna. </w:t>
      </w:r>
    </w:p>
    <w:p w:rsidRDefault="005B7D17" w:rsidP="005B7D17" w:rsidR="005B7D17"/>
    <w:p w:rsidRDefault="005B7D17" w:rsidP="005B7D17" w:rsidR="005B7D17" w:rsidRPr="00D628C8">
      <w:r>
        <w:tab/>
      </w:r>
      <w:r w:rsidRPr="00D628C8">
        <w:t xml:space="preserve">SUDAC </w:t>
      </w:r>
    </w:p>
    <w:p w:rsidRDefault="005B7D17" w:rsidP="005B7D17" w:rsidR="005B7D17">
      <w:pPr>
        <w:jc w:val="center"/>
      </w:pPr>
      <w:r w:rsidRPr="00D628C8">
        <w:t>RJEŠAVA</w:t>
      </w:r>
    </w:p>
    <w:p w:rsidRDefault="005B7D17" w:rsidP="005B7D17" w:rsidR="005B7D17"/>
    <w:p w:rsidRDefault="005B7D17" w:rsidP="005B7D17" w:rsidR="005B7D17">
      <w:r>
        <w:tab/>
        <w:t xml:space="preserve">Utvrđuje se da je ponuditelj DRAGON BAJUN d.o.o. ponudio najveći iznos za </w:t>
      </w:r>
      <w:r w:rsidR="00913AC9">
        <w:t>predmet</w:t>
      </w:r>
      <w:r>
        <w:t xml:space="preserve"> oznake KONUSNO SVRDLO fi 26,5 mm, 1 komad, od </w:t>
      </w:r>
      <w:r w:rsidR="00EF6931">
        <w:t>62,50</w:t>
      </w:r>
      <w:r>
        <w:t xml:space="preserve"> kuna, te mu se isti dosuđuje. </w:t>
      </w:r>
    </w:p>
    <w:p w:rsidRDefault="005B7D17" w:rsidP="005B7D17" w:rsidR="005B7D17"/>
    <w:p w:rsidRDefault="005B7D17" w:rsidP="005B7D17" w:rsidR="005B7D17" w:rsidRPr="00D628C8">
      <w:r w:rsidRPr="00D628C8">
        <w:tab/>
        <w:t xml:space="preserve">SUDAC </w:t>
      </w:r>
    </w:p>
    <w:p w:rsidRDefault="005B7D17" w:rsidP="005B7D17" w:rsidR="005B7D17">
      <w:pPr>
        <w:jc w:val="center"/>
      </w:pPr>
      <w:r w:rsidRPr="00D628C8">
        <w:t>RJEŠAVA</w:t>
      </w:r>
    </w:p>
    <w:p w:rsidRDefault="005B7D17" w:rsidP="005B7D17" w:rsidR="005B7D17"/>
    <w:p w:rsidRDefault="005B7D17" w:rsidP="005B7D17" w:rsidR="005B7D17">
      <w:r>
        <w:tab/>
        <w:t xml:space="preserve">Pristupa se javnoj dražbi za </w:t>
      </w:r>
      <w:r w:rsidR="00EF6931">
        <w:t>predmet rb. 25</w:t>
      </w:r>
      <w:r>
        <w:t xml:space="preserve"> oznake KONUSNO SVRDLO fi 2</w:t>
      </w:r>
      <w:r w:rsidR="009A7BFA">
        <w:t>7</w:t>
      </w:r>
      <w:r>
        <w:t xml:space="preserve">,5 mm, 1 komad. </w:t>
      </w:r>
    </w:p>
    <w:p w:rsidRDefault="005B7D17" w:rsidP="005B7D17" w:rsidR="005B7D17"/>
    <w:p w:rsidRDefault="005B7D17" w:rsidP="005B7D17" w:rsidR="005B7D17">
      <w:r>
        <w:tab/>
        <w:t xml:space="preserve">Procijenjena vrijednost je </w:t>
      </w:r>
      <w:r w:rsidR="009A7BFA">
        <w:t>250</w:t>
      </w:r>
      <w:r>
        <w:t xml:space="preserve">,00 kuna. </w:t>
      </w:r>
    </w:p>
    <w:p w:rsidRDefault="005B7D17" w:rsidP="005B7D17" w:rsidR="005B7D17">
      <w:r>
        <w:tab/>
        <w:t xml:space="preserve">Početna vrijednost je </w:t>
      </w:r>
      <w:r w:rsidR="00EF6931">
        <w:t>62,50</w:t>
      </w:r>
      <w:r>
        <w:t xml:space="preserve"> kuna.</w:t>
      </w:r>
    </w:p>
    <w:p w:rsidRDefault="005B7D17" w:rsidP="005B7D17" w:rsidR="005B7D17"/>
    <w:p w:rsidRDefault="005B7D17" w:rsidP="005B7D17" w:rsidR="005B7D17">
      <w:r>
        <w:tab/>
        <w:t xml:space="preserve">Ponuditelj DRAGON BAJUN d.o.o. nudi za navedeni </w:t>
      </w:r>
      <w:r w:rsidR="00913AC9">
        <w:t>predmet</w:t>
      </w:r>
      <w:r>
        <w:t xml:space="preserve"> iznos od </w:t>
      </w:r>
      <w:r w:rsidR="00EF6931">
        <w:t>62,50</w:t>
      </w:r>
      <w:r>
        <w:t xml:space="preserve"> kuna. </w:t>
      </w:r>
    </w:p>
    <w:p w:rsidRDefault="005B7D17" w:rsidP="005B7D17" w:rsidR="005B7D17"/>
    <w:p w:rsidRDefault="005B7D17" w:rsidP="005B7D17" w:rsidR="005B7D17" w:rsidRPr="00D628C8">
      <w:r>
        <w:tab/>
      </w:r>
      <w:r w:rsidRPr="00D628C8">
        <w:t xml:space="preserve">SUDAC </w:t>
      </w:r>
    </w:p>
    <w:p w:rsidRDefault="005B7D17" w:rsidP="005B7D17" w:rsidR="005B7D17">
      <w:pPr>
        <w:jc w:val="center"/>
      </w:pPr>
      <w:r w:rsidRPr="00D628C8">
        <w:t>RJEŠAVA</w:t>
      </w:r>
    </w:p>
    <w:p w:rsidRDefault="005B7D17" w:rsidP="005B7D17" w:rsidR="005B7D17"/>
    <w:p w:rsidRDefault="005B7D17" w:rsidP="005B7D17" w:rsidR="005B7D17">
      <w:r>
        <w:tab/>
        <w:t xml:space="preserve">Utvrđuje se da je ponuditelj DRAGON BAJUN d.o.o. ponudio najveći iznos za </w:t>
      </w:r>
      <w:r w:rsidR="00913AC9">
        <w:t>predmet</w:t>
      </w:r>
      <w:r>
        <w:t xml:space="preserve"> oznake KONUSNO SVRDLO fi 2</w:t>
      </w:r>
      <w:r w:rsidR="009A7BFA">
        <w:t>7</w:t>
      </w:r>
      <w:r>
        <w:t xml:space="preserve">,5 mm, 1 komad, od </w:t>
      </w:r>
      <w:r w:rsidR="00EF6931">
        <w:t>62,50</w:t>
      </w:r>
      <w:r>
        <w:t xml:space="preserve"> kuna, te mu se isti dosuđuje. </w:t>
      </w:r>
    </w:p>
    <w:p w:rsidRDefault="005B7D17" w:rsidP="005B7D17" w:rsidR="005B7D17"/>
    <w:p w:rsidRDefault="004C1565" w:rsidP="009A7BFA" w:rsidR="004C1565">
      <w:r>
        <w:tab/>
      </w:r>
    </w:p>
    <w:p w:rsidRDefault="004C1565" w:rsidP="009A7BFA" w:rsidR="009A7BFA" w:rsidRPr="00D628C8">
      <w:r>
        <w:tab/>
      </w:r>
      <w:r w:rsidR="009A7BFA" w:rsidRPr="00D628C8">
        <w:t xml:space="preserve">SUDAC </w:t>
      </w:r>
    </w:p>
    <w:p w:rsidRDefault="009A7BFA" w:rsidP="009A7BFA" w:rsidR="009A7BFA">
      <w:pPr>
        <w:jc w:val="center"/>
      </w:pPr>
      <w:r w:rsidRPr="00D628C8">
        <w:t>RJEŠAVA</w:t>
      </w:r>
    </w:p>
    <w:p w:rsidRDefault="009A7BFA" w:rsidP="009A7BFA" w:rsidR="009A7BFA"/>
    <w:p w:rsidRDefault="009A7BFA" w:rsidP="009A7BFA" w:rsidR="009A7BFA">
      <w:r>
        <w:tab/>
        <w:t xml:space="preserve">Pristupa se javnoj dražbi za </w:t>
      </w:r>
      <w:r w:rsidR="00EF6931">
        <w:t>predmet rb. 26</w:t>
      </w:r>
      <w:r>
        <w:t xml:space="preserve"> oznake KONUSNO SVRDLO fi 28 mm, 1 komad. </w:t>
      </w:r>
    </w:p>
    <w:p w:rsidRDefault="009A7BFA" w:rsidP="009A7BFA" w:rsidR="009A7BFA"/>
    <w:p w:rsidRDefault="009A7BFA" w:rsidP="009A7BFA" w:rsidR="009A7BFA">
      <w:r>
        <w:tab/>
        <w:t xml:space="preserve">Procijenjena vrijednost je 250,00 kuna. </w:t>
      </w:r>
    </w:p>
    <w:p w:rsidRDefault="009A7BFA" w:rsidP="009A7BFA" w:rsidR="009A7BFA">
      <w:r>
        <w:tab/>
        <w:t xml:space="preserve">Početna vrijednost je </w:t>
      </w:r>
      <w:r w:rsidR="00EF6931">
        <w:t>62,50</w:t>
      </w:r>
      <w:r>
        <w:t xml:space="preserve"> kuna.</w:t>
      </w:r>
    </w:p>
    <w:p w:rsidRDefault="009A7BFA" w:rsidP="009A7BFA" w:rsidR="009A7BFA"/>
    <w:p w:rsidRDefault="009A7BFA" w:rsidP="009A7BFA" w:rsidR="009A7BFA">
      <w:r>
        <w:tab/>
        <w:t xml:space="preserve">Ponuditelj DRAGON BAJUN d.o.o. nudi za navedeni </w:t>
      </w:r>
      <w:r w:rsidR="00913AC9">
        <w:t>predmet</w:t>
      </w:r>
      <w:r>
        <w:t xml:space="preserve"> iznos od </w:t>
      </w:r>
      <w:r w:rsidR="00EF6931">
        <w:t>62,50</w:t>
      </w:r>
      <w:r>
        <w:t xml:space="preserve"> kuna. </w:t>
      </w:r>
    </w:p>
    <w:p w:rsidRDefault="009A7BFA" w:rsidP="009A7BFA" w:rsidR="009A7BFA"/>
    <w:p w:rsidRDefault="009A7BFA" w:rsidP="009A7BFA" w:rsidR="009A7BFA" w:rsidRPr="00D628C8">
      <w:r>
        <w:tab/>
      </w:r>
      <w:r w:rsidRPr="00D628C8">
        <w:t xml:space="preserve">SUDAC </w:t>
      </w:r>
    </w:p>
    <w:p w:rsidRDefault="009A7BFA" w:rsidP="009A7BFA" w:rsidR="009A7BFA">
      <w:pPr>
        <w:jc w:val="center"/>
      </w:pPr>
      <w:r w:rsidRPr="00D628C8">
        <w:t>RJEŠAVA</w:t>
      </w:r>
    </w:p>
    <w:p w:rsidRDefault="009A7BFA" w:rsidP="009A7BFA" w:rsidR="009A7BFA"/>
    <w:p w:rsidRDefault="009A7BFA" w:rsidP="009A7BFA" w:rsidR="009A7BFA">
      <w:r>
        <w:tab/>
        <w:t xml:space="preserve">Utvrđuje se da je ponuditelj DRAGON BAJUN d.o.o. ponudio najveći iznos za </w:t>
      </w:r>
      <w:r w:rsidR="00913AC9">
        <w:t>predmet</w:t>
      </w:r>
      <w:r>
        <w:t xml:space="preserve"> oznake KONUSNO SVRDLO fi </w:t>
      </w:r>
      <w:r w:rsidR="00A07A61">
        <w:t>28</w:t>
      </w:r>
      <w:r>
        <w:t xml:space="preserve"> mm, 1 komad, od </w:t>
      </w:r>
      <w:r w:rsidR="00EF6931">
        <w:t>62,50</w:t>
      </w:r>
      <w:r>
        <w:t xml:space="preserve"> kuna, te mu se isti dosuđuje. </w:t>
      </w:r>
    </w:p>
    <w:p w:rsidRDefault="00A07A61" w:rsidP="00A07A61" w:rsidR="00A07A61"/>
    <w:p w:rsidRDefault="00A07A61" w:rsidP="00A07A61" w:rsidR="00A07A61" w:rsidRPr="00D628C8">
      <w:r w:rsidRPr="00D628C8">
        <w:tab/>
        <w:t xml:space="preserve">SUDAC </w:t>
      </w:r>
    </w:p>
    <w:p w:rsidRDefault="00A07A61" w:rsidP="00A07A61" w:rsidR="00A07A61">
      <w:pPr>
        <w:jc w:val="center"/>
      </w:pPr>
      <w:r w:rsidRPr="00D628C8">
        <w:t>RJEŠAVA</w:t>
      </w:r>
    </w:p>
    <w:p w:rsidRDefault="00A07A61" w:rsidP="00A07A61" w:rsidR="00A07A61"/>
    <w:p w:rsidRDefault="00A07A61" w:rsidP="00A07A61" w:rsidR="00A07A61">
      <w:r>
        <w:tab/>
        <w:t xml:space="preserve">Pristupa se javnoj dražbi za </w:t>
      </w:r>
      <w:r w:rsidR="00EF6931">
        <w:t>predmet rb. 27</w:t>
      </w:r>
      <w:r>
        <w:t xml:space="preserve"> oznake KONUSNO SVRDLO fi 28,5 mm, 1 komad. </w:t>
      </w:r>
    </w:p>
    <w:p w:rsidRDefault="00A07A61" w:rsidP="00A07A61" w:rsidR="00A07A61"/>
    <w:p w:rsidRDefault="00A07A61" w:rsidP="00A07A61" w:rsidR="00A07A61">
      <w:r>
        <w:tab/>
        <w:t xml:space="preserve">Procijenjena vrijednost je 250,00 kuna. </w:t>
      </w:r>
    </w:p>
    <w:p w:rsidRDefault="00A07A61" w:rsidP="00A07A61" w:rsidR="00A07A61">
      <w:r>
        <w:tab/>
        <w:t xml:space="preserve">Početna vrijednost je </w:t>
      </w:r>
      <w:r w:rsidR="00EF6931">
        <w:t>62,50</w:t>
      </w:r>
      <w:r>
        <w:t xml:space="preserve"> kuna.</w:t>
      </w:r>
    </w:p>
    <w:p w:rsidRDefault="00A07A61" w:rsidP="00A07A61" w:rsidR="00A07A61"/>
    <w:p w:rsidRDefault="00A07A61" w:rsidP="00A07A61" w:rsidR="00A07A61">
      <w:r>
        <w:tab/>
        <w:t xml:space="preserve">Ponuditelj DRAGON BAJUN d.o.o. nudi za navedeni </w:t>
      </w:r>
      <w:r w:rsidR="00FA3711">
        <w:t>predmet</w:t>
      </w:r>
      <w:r>
        <w:t xml:space="preserve"> iznos od </w:t>
      </w:r>
      <w:r w:rsidR="00EF6931">
        <w:t>62,50</w:t>
      </w:r>
      <w:r>
        <w:t xml:space="preserve"> kuna. </w:t>
      </w:r>
    </w:p>
    <w:p w:rsidRDefault="00A07A61" w:rsidP="00A07A61" w:rsidR="00A07A61"/>
    <w:p w:rsidRDefault="00A07A61" w:rsidP="00A07A61" w:rsidR="00A07A61" w:rsidRPr="00D628C8">
      <w:r>
        <w:tab/>
      </w:r>
      <w:r w:rsidRPr="00D628C8">
        <w:t xml:space="preserve">SUDAC </w:t>
      </w:r>
    </w:p>
    <w:p w:rsidRDefault="00A07A61" w:rsidP="00A07A61" w:rsidR="00A07A61">
      <w:pPr>
        <w:jc w:val="center"/>
      </w:pPr>
      <w:r w:rsidRPr="00D628C8">
        <w:t>RJEŠAVA</w:t>
      </w:r>
    </w:p>
    <w:p w:rsidRDefault="00A07A61" w:rsidP="00A07A61" w:rsidR="00A07A61"/>
    <w:p w:rsidRDefault="00A07A61" w:rsidP="00A07A61" w:rsidR="00A07A61">
      <w:r>
        <w:tab/>
        <w:t xml:space="preserve">Utvrđuje se da je ponuditelj DRAGON BAJUN d.o.o. ponudio najveći iznos za </w:t>
      </w:r>
      <w:r w:rsidR="00FA3711">
        <w:t>predmet</w:t>
      </w:r>
      <w:r>
        <w:t xml:space="preserve"> oznake KONUSNO SVRDLO fi 28,5 mm, 1 komad, od </w:t>
      </w:r>
      <w:r w:rsidR="00EF6931">
        <w:t>62,50</w:t>
      </w:r>
      <w:r>
        <w:t xml:space="preserve"> kuna, te mu se isti dosuđuje. </w:t>
      </w:r>
    </w:p>
    <w:p w:rsidRDefault="00A07A61" w:rsidP="00A07A61" w:rsidR="00A07A61"/>
    <w:p w:rsidRDefault="00A07A61" w:rsidP="00A07A61" w:rsidR="00A07A61" w:rsidRPr="00D628C8">
      <w:r w:rsidRPr="00D628C8">
        <w:tab/>
        <w:t xml:space="preserve">SUDAC </w:t>
      </w:r>
    </w:p>
    <w:p w:rsidRDefault="00A07A61" w:rsidP="00A07A61" w:rsidR="00A07A61">
      <w:pPr>
        <w:jc w:val="center"/>
      </w:pPr>
      <w:r w:rsidRPr="00D628C8">
        <w:t>RJEŠAVA</w:t>
      </w:r>
    </w:p>
    <w:p w:rsidRDefault="00A07A61" w:rsidP="00A07A61" w:rsidR="00A07A61"/>
    <w:p w:rsidRDefault="00A07A61" w:rsidP="00A07A61" w:rsidR="00A07A61">
      <w:r>
        <w:tab/>
        <w:t xml:space="preserve">Pristupa se javnoj dražbi za </w:t>
      </w:r>
      <w:r w:rsidR="00EF6931">
        <w:t>predmet rb. 28</w:t>
      </w:r>
      <w:r>
        <w:t xml:space="preserve"> oznake KONUSNO SVRDLO fi 29 mm, 1 komad. </w:t>
      </w:r>
    </w:p>
    <w:p w:rsidRDefault="00A07A61" w:rsidP="00A07A61" w:rsidR="00A07A61"/>
    <w:p w:rsidRDefault="00A07A61" w:rsidP="00A07A61" w:rsidR="00A07A61">
      <w:r>
        <w:tab/>
        <w:t xml:space="preserve">Procijenjena vrijednost je 250,00 kuna. </w:t>
      </w:r>
    </w:p>
    <w:p w:rsidRDefault="00A07A61" w:rsidP="00A07A61" w:rsidR="00A07A61">
      <w:r>
        <w:tab/>
        <w:t xml:space="preserve">Početna vrijednost je </w:t>
      </w:r>
      <w:r w:rsidR="00EF6931">
        <w:t>62,50</w:t>
      </w:r>
      <w:r>
        <w:t xml:space="preserve"> kuna.</w:t>
      </w:r>
    </w:p>
    <w:p w:rsidRDefault="00A07A61" w:rsidP="00A07A61" w:rsidR="00A07A61"/>
    <w:p w:rsidRDefault="00A07A61" w:rsidP="00A07A61" w:rsidR="00A07A61">
      <w:r>
        <w:tab/>
        <w:t xml:space="preserve">Ponuditelj DRAGON BAJUN d.o.o. nudi za navedeni </w:t>
      </w:r>
      <w:r w:rsidR="00FA3711">
        <w:t>predmet</w:t>
      </w:r>
      <w:r>
        <w:t xml:space="preserve"> iznos od </w:t>
      </w:r>
      <w:r w:rsidR="00EF6931">
        <w:t>62,50</w:t>
      </w:r>
      <w:r>
        <w:t xml:space="preserve"> kuna. </w:t>
      </w:r>
    </w:p>
    <w:p w:rsidRDefault="00A07A61" w:rsidP="00A07A61" w:rsidR="00A07A61"/>
    <w:p w:rsidRDefault="00A07A61" w:rsidP="00A07A61" w:rsidR="00A07A61" w:rsidRPr="00D628C8">
      <w:r>
        <w:tab/>
      </w:r>
      <w:r w:rsidRPr="00D628C8">
        <w:t xml:space="preserve">SUDAC </w:t>
      </w:r>
    </w:p>
    <w:p w:rsidRDefault="00A07A61" w:rsidP="00A07A61" w:rsidR="00A07A61">
      <w:pPr>
        <w:jc w:val="center"/>
      </w:pPr>
      <w:r w:rsidRPr="00D628C8">
        <w:t>RJEŠAVA</w:t>
      </w:r>
    </w:p>
    <w:p w:rsidRDefault="00A07A61" w:rsidP="00A07A61" w:rsidR="00A07A61"/>
    <w:p w:rsidRDefault="00A07A61" w:rsidP="00A07A61" w:rsidR="00A07A61">
      <w:r>
        <w:tab/>
        <w:t xml:space="preserve">Utvrđuje se da je ponuditelj DRAGON BAJUN d.o.o. ponudio najveći iznos za </w:t>
      </w:r>
      <w:r w:rsidR="00FA3711">
        <w:t>predmet</w:t>
      </w:r>
      <w:r>
        <w:t xml:space="preserve"> oznake KONUSNO SVRDLO fi 29 mm, 1 komad, od </w:t>
      </w:r>
      <w:r w:rsidR="00EF6931">
        <w:t>62,50</w:t>
      </w:r>
      <w:r>
        <w:t xml:space="preserve"> kuna, te mu se isti dosuđuje. </w:t>
      </w:r>
    </w:p>
    <w:p w:rsidRDefault="00A07A61" w:rsidP="00A07A61" w:rsidR="00A07A61"/>
    <w:p w:rsidRDefault="00A07A61" w:rsidP="00A07A61" w:rsidR="00A07A61" w:rsidRPr="00D628C8">
      <w:r w:rsidRPr="00D628C8">
        <w:tab/>
        <w:t xml:space="preserve">SUDAC </w:t>
      </w:r>
    </w:p>
    <w:p w:rsidRDefault="00A07A61" w:rsidP="00A07A61" w:rsidR="00A07A61">
      <w:pPr>
        <w:jc w:val="center"/>
      </w:pPr>
      <w:r w:rsidRPr="00D628C8">
        <w:t>RJEŠAVA</w:t>
      </w:r>
    </w:p>
    <w:p w:rsidRDefault="00A07A61" w:rsidP="00A07A61" w:rsidR="00A07A61"/>
    <w:p w:rsidRDefault="00A07A61" w:rsidP="00A07A61" w:rsidR="00A07A61">
      <w:r>
        <w:tab/>
        <w:t xml:space="preserve">Pristupa se javnoj dražbi za </w:t>
      </w:r>
      <w:r w:rsidR="00EF6931">
        <w:t>predmet rb. 29</w:t>
      </w:r>
      <w:r>
        <w:t xml:space="preserve"> oznake KONUSNO SVRDLO fi 29,5 mm, 1 komad. </w:t>
      </w:r>
    </w:p>
    <w:p w:rsidRDefault="00A07A61" w:rsidP="00A07A61" w:rsidR="00A07A61"/>
    <w:p w:rsidRDefault="00A07A61" w:rsidP="00A07A61" w:rsidR="00A07A61">
      <w:r>
        <w:tab/>
        <w:t xml:space="preserve">Procijenjena vrijednost je 250,00 kuna. </w:t>
      </w:r>
    </w:p>
    <w:p w:rsidRDefault="00A07A61" w:rsidP="00A07A61" w:rsidR="00A07A61">
      <w:r>
        <w:tab/>
        <w:t xml:space="preserve">Početna vrijednost je </w:t>
      </w:r>
      <w:r w:rsidR="00EF6931">
        <w:t>62,50</w:t>
      </w:r>
      <w:r>
        <w:t xml:space="preserve"> kuna.</w:t>
      </w:r>
    </w:p>
    <w:p w:rsidRDefault="00A07A61" w:rsidP="00A07A61" w:rsidR="00A07A61"/>
    <w:p w:rsidRDefault="00A07A61" w:rsidP="00A07A61" w:rsidR="00A07A61">
      <w:r>
        <w:tab/>
        <w:t xml:space="preserve">Ponuditelj DRAGON BAJUN d.o.o. nudi za navedeni </w:t>
      </w:r>
      <w:r w:rsidR="00FA3711">
        <w:t>predmet</w:t>
      </w:r>
      <w:r>
        <w:t xml:space="preserve"> iznos od </w:t>
      </w:r>
      <w:r w:rsidR="00EF6931">
        <w:t>62,50</w:t>
      </w:r>
      <w:r>
        <w:t xml:space="preserve"> kuna. </w:t>
      </w:r>
    </w:p>
    <w:p w:rsidRDefault="00A07A61" w:rsidP="00A07A61" w:rsidR="00A07A61"/>
    <w:p w:rsidRDefault="00A07A61" w:rsidP="00A07A61" w:rsidR="00A07A61" w:rsidRPr="00D628C8">
      <w:r>
        <w:tab/>
      </w:r>
      <w:r w:rsidRPr="00D628C8">
        <w:t xml:space="preserve">SUDAC </w:t>
      </w:r>
    </w:p>
    <w:p w:rsidRDefault="00A07A61" w:rsidP="00A07A61" w:rsidR="00A07A61">
      <w:pPr>
        <w:jc w:val="center"/>
      </w:pPr>
      <w:r w:rsidRPr="00D628C8">
        <w:t>RJEŠAVA</w:t>
      </w:r>
    </w:p>
    <w:p w:rsidRDefault="00A07A61" w:rsidP="00A07A61" w:rsidR="00A07A61"/>
    <w:p w:rsidRDefault="00A07A61" w:rsidP="00A07A61" w:rsidR="00A07A61">
      <w:r>
        <w:tab/>
        <w:t xml:space="preserve">Utvrđuje se da je ponuditelj DRAGON BAJUN d.o.o. ponudio najveći iznos za </w:t>
      </w:r>
      <w:r w:rsidR="00FA3711">
        <w:t>predmet</w:t>
      </w:r>
      <w:r>
        <w:t xml:space="preserve"> oznake KONUSNO SVRDLO fi 29,5 mm, 1 komad, od </w:t>
      </w:r>
      <w:r w:rsidR="00EF6931">
        <w:t>62,50</w:t>
      </w:r>
      <w:r>
        <w:t xml:space="preserve"> kuna, te mu se isti dosuđuje. </w:t>
      </w:r>
    </w:p>
    <w:p w:rsidRDefault="00A07A61" w:rsidP="00A07A61" w:rsidR="00A07A61"/>
    <w:p w:rsidRDefault="00A07A61" w:rsidP="00A07A61" w:rsidR="00A07A61" w:rsidRPr="00D628C8">
      <w:r w:rsidRPr="00D628C8">
        <w:tab/>
        <w:t xml:space="preserve">SUDAC </w:t>
      </w:r>
    </w:p>
    <w:p w:rsidRDefault="00A07A61" w:rsidP="00A07A61" w:rsidR="00A07A61">
      <w:pPr>
        <w:jc w:val="center"/>
      </w:pPr>
      <w:r w:rsidRPr="00D628C8">
        <w:t>RJEŠAVA</w:t>
      </w:r>
    </w:p>
    <w:p w:rsidRDefault="00A07A61" w:rsidP="00A07A61" w:rsidR="00A07A61"/>
    <w:p w:rsidRDefault="00A07A61" w:rsidP="00A07A61" w:rsidR="00A07A61">
      <w:r>
        <w:tab/>
        <w:t xml:space="preserve">Pristupa se javnoj dražbi za </w:t>
      </w:r>
      <w:r w:rsidR="00EF6931">
        <w:t>predmet rb. 30</w:t>
      </w:r>
      <w:r>
        <w:t xml:space="preserve"> oznake KONUSNO SVRDLO fi </w:t>
      </w:r>
      <w:r w:rsidR="0041657D">
        <w:t>30</w:t>
      </w:r>
      <w:r>
        <w:t xml:space="preserve"> mm, 1 komad. </w:t>
      </w:r>
    </w:p>
    <w:p w:rsidRDefault="00A07A61" w:rsidP="00A07A61" w:rsidR="00A07A61"/>
    <w:p w:rsidRDefault="00A07A61" w:rsidP="00A07A61" w:rsidR="00A07A61">
      <w:r>
        <w:tab/>
        <w:t xml:space="preserve">Procijenjena vrijednost je </w:t>
      </w:r>
      <w:r w:rsidR="0041657D">
        <w:t>250</w:t>
      </w:r>
      <w:r>
        <w:t xml:space="preserve">,00 kuna. </w:t>
      </w:r>
    </w:p>
    <w:p w:rsidRDefault="00A07A61" w:rsidP="00A07A61" w:rsidR="00A07A61">
      <w:r>
        <w:tab/>
        <w:t xml:space="preserve">Početna vrijednost je </w:t>
      </w:r>
      <w:r w:rsidR="00EF6931">
        <w:t>62,50</w:t>
      </w:r>
      <w:r>
        <w:t xml:space="preserve"> kuna.</w:t>
      </w:r>
    </w:p>
    <w:p w:rsidRDefault="00A07A61" w:rsidP="00A07A61" w:rsidR="00A07A61"/>
    <w:p w:rsidRDefault="00A07A61" w:rsidP="00A07A61" w:rsidR="00A07A61">
      <w:r>
        <w:tab/>
        <w:t xml:space="preserve">Ponuditelj DRAGON BAJUN d.o.o. nudi za navedeni </w:t>
      </w:r>
      <w:r w:rsidR="00FA3711">
        <w:t>predmet</w:t>
      </w:r>
      <w:r>
        <w:t xml:space="preserve"> iznos od </w:t>
      </w:r>
      <w:r w:rsidR="00EF6931">
        <w:t>62,50</w:t>
      </w:r>
      <w:r>
        <w:t xml:space="preserve"> kuna. </w:t>
      </w:r>
    </w:p>
    <w:p w:rsidRDefault="00A07A61" w:rsidP="00A07A61" w:rsidR="00A07A61"/>
    <w:p w:rsidRDefault="00A07A61" w:rsidP="00A07A61" w:rsidR="00A07A61" w:rsidRPr="00D628C8">
      <w:r>
        <w:tab/>
      </w:r>
      <w:r w:rsidRPr="00D628C8">
        <w:t xml:space="preserve">SUDAC </w:t>
      </w:r>
    </w:p>
    <w:p w:rsidRDefault="00A07A61" w:rsidP="00A07A61" w:rsidR="00A07A61">
      <w:pPr>
        <w:jc w:val="center"/>
      </w:pPr>
      <w:r w:rsidRPr="00D628C8">
        <w:t>RJEŠAVA</w:t>
      </w:r>
    </w:p>
    <w:p w:rsidRDefault="00A07A61" w:rsidP="00A07A61" w:rsidR="00A07A61"/>
    <w:p w:rsidRDefault="00A07A61" w:rsidP="00A07A61" w:rsidR="00A07A61">
      <w:r>
        <w:tab/>
        <w:t xml:space="preserve">Utvrđuje se da je ponuditelj DRAGON BAJUN d.o.o. ponudio najveći iznos za </w:t>
      </w:r>
      <w:r w:rsidR="00FA3711">
        <w:t>predmet</w:t>
      </w:r>
      <w:r>
        <w:t xml:space="preserve"> oznake KONUSNO SVRDLO fi </w:t>
      </w:r>
      <w:r w:rsidR="0041657D">
        <w:t>30</w:t>
      </w:r>
      <w:r>
        <w:t xml:space="preserve"> mm, 1 komad, od </w:t>
      </w:r>
      <w:r w:rsidR="00EF6931">
        <w:t>62,50</w:t>
      </w:r>
      <w:r>
        <w:t xml:space="preserve"> kuna, te mu se isti dosuđuje. </w:t>
      </w:r>
    </w:p>
    <w:p w:rsidRDefault="0041657D" w:rsidP="0041657D" w:rsidR="0041657D"/>
    <w:p w:rsidRDefault="0041657D" w:rsidP="0041657D" w:rsidR="0041657D" w:rsidRPr="00D628C8">
      <w:r w:rsidRPr="00D628C8">
        <w:tab/>
        <w:t xml:space="preserve">SUDAC </w:t>
      </w:r>
    </w:p>
    <w:p w:rsidRDefault="0041657D" w:rsidP="0041657D" w:rsidR="0041657D">
      <w:pPr>
        <w:jc w:val="center"/>
      </w:pPr>
      <w:r w:rsidRPr="00D628C8">
        <w:t>RJEŠAVA</w:t>
      </w:r>
    </w:p>
    <w:p w:rsidRDefault="0041657D" w:rsidP="0041657D" w:rsidR="0041657D"/>
    <w:p w:rsidRDefault="0041657D" w:rsidP="0041657D" w:rsidR="0041657D">
      <w:r>
        <w:tab/>
        <w:t xml:space="preserve">Pristupa se javnoj dražbi za </w:t>
      </w:r>
      <w:r w:rsidR="00EF6931">
        <w:t>predmet rb. 41</w:t>
      </w:r>
      <w:r>
        <w:t xml:space="preserve"> oznake KONUSNO SVRDLO fi 8 mm, 1 komad. </w:t>
      </w:r>
    </w:p>
    <w:p w:rsidRDefault="0041657D" w:rsidP="0041657D" w:rsidR="0041657D"/>
    <w:p w:rsidRDefault="0041657D" w:rsidP="0041657D" w:rsidR="0041657D">
      <w:r>
        <w:tab/>
        <w:t xml:space="preserve">Procijenjena vrijednost je 100,00 kuna. </w:t>
      </w:r>
    </w:p>
    <w:p w:rsidRDefault="0041657D" w:rsidP="0041657D" w:rsidR="0041657D">
      <w:r>
        <w:tab/>
        <w:t xml:space="preserve">Početna vrijednost je </w:t>
      </w:r>
      <w:r w:rsidR="00EF6931">
        <w:t>25</w:t>
      </w:r>
      <w:r>
        <w:t>,00 kuna.</w:t>
      </w:r>
    </w:p>
    <w:p w:rsidRDefault="0041657D" w:rsidP="0041657D" w:rsidR="0041657D"/>
    <w:p w:rsidRDefault="0041657D" w:rsidP="0041657D" w:rsidR="0041657D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EF6931">
        <w:t>25</w:t>
      </w:r>
      <w:r>
        <w:t xml:space="preserve">,00 kuna. </w:t>
      </w:r>
    </w:p>
    <w:p w:rsidRDefault="0041657D" w:rsidP="0041657D" w:rsidR="0041657D"/>
    <w:p w:rsidRDefault="0041657D" w:rsidP="0041657D" w:rsidR="0041657D" w:rsidRPr="00D628C8">
      <w:r>
        <w:tab/>
      </w:r>
      <w:r w:rsidRPr="00D628C8">
        <w:t xml:space="preserve">SUDAC </w:t>
      </w:r>
    </w:p>
    <w:p w:rsidRDefault="0041657D" w:rsidP="0041657D" w:rsidR="0041657D">
      <w:pPr>
        <w:jc w:val="center"/>
      </w:pPr>
      <w:r w:rsidRPr="00D628C8">
        <w:t>RJEŠAVA</w:t>
      </w:r>
    </w:p>
    <w:p w:rsidRDefault="0041657D" w:rsidP="0041657D" w:rsidR="0041657D"/>
    <w:p w:rsidRDefault="0041657D" w:rsidP="0041657D" w:rsidR="0041657D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8 mm, 1 komad, od </w:t>
      </w:r>
      <w:r w:rsidR="00EF6931">
        <w:t>25</w:t>
      </w:r>
      <w:r>
        <w:t>,00 kuna, te mu se isti dosuđuje.</w:t>
      </w:r>
    </w:p>
    <w:p w:rsidRDefault="0041657D" w:rsidP="0041657D" w:rsidR="0041657D"/>
    <w:p w:rsidRDefault="0041657D" w:rsidP="0041657D" w:rsidR="0041657D" w:rsidRPr="00D628C8">
      <w:r w:rsidRPr="00D628C8">
        <w:tab/>
        <w:t xml:space="preserve">SUDAC </w:t>
      </w:r>
    </w:p>
    <w:p w:rsidRDefault="0041657D" w:rsidP="0041657D" w:rsidR="0041657D">
      <w:pPr>
        <w:jc w:val="center"/>
      </w:pPr>
      <w:r w:rsidRPr="00D628C8">
        <w:t>RJEŠAVA</w:t>
      </w:r>
    </w:p>
    <w:p w:rsidRDefault="0041657D" w:rsidP="0041657D" w:rsidR="0041657D"/>
    <w:p w:rsidRDefault="0041657D" w:rsidP="0041657D" w:rsidR="0041657D">
      <w:r>
        <w:tab/>
        <w:t xml:space="preserve">Pristupa se javnoj dražbi za </w:t>
      </w:r>
      <w:r w:rsidR="00EF6931">
        <w:t>predmet rb. 42</w:t>
      </w:r>
      <w:r>
        <w:t xml:space="preserve"> oznake KONUSNO SVRDLO fi </w:t>
      </w:r>
      <w:r w:rsidR="00B849C7">
        <w:t>12</w:t>
      </w:r>
      <w:r>
        <w:t xml:space="preserve"> mm, 1 komad. </w:t>
      </w:r>
    </w:p>
    <w:p w:rsidRDefault="0041657D" w:rsidP="0041657D" w:rsidR="0041657D"/>
    <w:p w:rsidRDefault="0041657D" w:rsidP="0041657D" w:rsidR="0041657D">
      <w:r>
        <w:tab/>
        <w:t xml:space="preserve">Procijenjena vrijednost je </w:t>
      </w:r>
      <w:r w:rsidR="00B849C7">
        <w:t>100</w:t>
      </w:r>
      <w:r>
        <w:t xml:space="preserve">,00 kuna. </w:t>
      </w:r>
    </w:p>
    <w:p w:rsidRDefault="0041657D" w:rsidP="0041657D" w:rsidR="0041657D">
      <w:r>
        <w:tab/>
        <w:t xml:space="preserve">Početna vrijednost je </w:t>
      </w:r>
      <w:r w:rsidR="00EF6931">
        <w:t>25</w:t>
      </w:r>
      <w:r>
        <w:t>,00 kuna.</w:t>
      </w:r>
    </w:p>
    <w:p w:rsidRDefault="0041657D" w:rsidP="0041657D" w:rsidR="0041657D"/>
    <w:p w:rsidRDefault="0041657D" w:rsidP="0041657D" w:rsidR="0041657D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EF6931">
        <w:t>25</w:t>
      </w:r>
      <w:r>
        <w:t xml:space="preserve">,00 kuna. </w:t>
      </w:r>
    </w:p>
    <w:p w:rsidRDefault="0041657D" w:rsidP="0041657D" w:rsidR="0041657D"/>
    <w:p w:rsidRDefault="0041657D" w:rsidP="0041657D" w:rsidR="0041657D" w:rsidRPr="00D628C8">
      <w:r>
        <w:tab/>
      </w:r>
      <w:r w:rsidRPr="00D628C8">
        <w:t xml:space="preserve">SUDAC </w:t>
      </w:r>
    </w:p>
    <w:p w:rsidRDefault="0041657D" w:rsidP="0041657D" w:rsidR="0041657D">
      <w:pPr>
        <w:jc w:val="center"/>
      </w:pPr>
      <w:r w:rsidRPr="00D628C8">
        <w:t>RJEŠAVA</w:t>
      </w:r>
    </w:p>
    <w:p w:rsidRDefault="0041657D" w:rsidP="0041657D" w:rsidR="0041657D"/>
    <w:p w:rsidRDefault="0041657D" w:rsidP="0041657D" w:rsidR="0041657D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</w:t>
      </w:r>
      <w:r w:rsidR="00B849C7">
        <w:t>12</w:t>
      </w:r>
      <w:r>
        <w:t xml:space="preserve"> mm, 1 komad, od </w:t>
      </w:r>
      <w:r w:rsidR="00EF6931">
        <w:t>25</w:t>
      </w:r>
      <w:r>
        <w:t xml:space="preserve">,00 kuna, te mu se isti dosuđuje. </w:t>
      </w:r>
    </w:p>
    <w:p w:rsidRDefault="0041657D" w:rsidP="0041657D" w:rsidR="0041657D"/>
    <w:p w:rsidRDefault="00B849C7" w:rsidP="00B849C7" w:rsidR="00B849C7"/>
    <w:p w:rsidRDefault="00B849C7" w:rsidP="00B849C7" w:rsidR="00B849C7" w:rsidRPr="00D628C8">
      <w:r w:rsidRPr="00D628C8">
        <w:tab/>
        <w:t xml:space="preserve">SUDAC </w:t>
      </w:r>
    </w:p>
    <w:p w:rsidRDefault="00B849C7" w:rsidP="00B849C7" w:rsidR="00B849C7">
      <w:pPr>
        <w:jc w:val="center"/>
      </w:pPr>
      <w:r w:rsidRPr="00D628C8">
        <w:t>RJEŠAVA</w:t>
      </w:r>
    </w:p>
    <w:p w:rsidRDefault="00B849C7" w:rsidP="00B849C7" w:rsidR="00B849C7"/>
    <w:p w:rsidRDefault="00B849C7" w:rsidP="00B849C7" w:rsidR="00B849C7">
      <w:r>
        <w:tab/>
        <w:t xml:space="preserve">Pristupa se javnoj dražbi za </w:t>
      </w:r>
      <w:r w:rsidR="00EF6931">
        <w:t>predmet rb. 43</w:t>
      </w:r>
      <w:r>
        <w:t xml:space="preserve"> oznake KONUSNO SVRDLO fi 5 mm, 1 komad. </w:t>
      </w:r>
    </w:p>
    <w:p w:rsidRDefault="00B849C7" w:rsidP="00B849C7" w:rsidR="00B849C7"/>
    <w:p w:rsidRDefault="00B849C7" w:rsidP="00B849C7" w:rsidR="00B849C7">
      <w:r>
        <w:tab/>
        <w:t xml:space="preserve">Procijenjena vrijednost je 50,00 kuna. </w:t>
      </w:r>
    </w:p>
    <w:p w:rsidRDefault="00B849C7" w:rsidP="00B849C7" w:rsidR="00B849C7">
      <w:r>
        <w:tab/>
        <w:t xml:space="preserve">Početna vrijednost je </w:t>
      </w:r>
      <w:r w:rsidR="00530AED">
        <w:t>12,50</w:t>
      </w:r>
      <w:r>
        <w:t>,00 kuna.</w:t>
      </w:r>
    </w:p>
    <w:p w:rsidRDefault="00B849C7" w:rsidP="00B849C7" w:rsidR="00B849C7"/>
    <w:p w:rsidRDefault="00B849C7" w:rsidP="00B849C7" w:rsidR="00B849C7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530AED">
        <w:t>12,50</w:t>
      </w:r>
      <w:r>
        <w:t xml:space="preserve"> kuna. </w:t>
      </w:r>
    </w:p>
    <w:p w:rsidRDefault="00B849C7" w:rsidP="00B849C7" w:rsidR="00B849C7"/>
    <w:p w:rsidRDefault="00B849C7" w:rsidP="00B849C7" w:rsidR="00B849C7" w:rsidRPr="00D628C8">
      <w:r>
        <w:tab/>
      </w:r>
      <w:r w:rsidRPr="00D628C8">
        <w:t xml:space="preserve">SUDAC </w:t>
      </w:r>
    </w:p>
    <w:p w:rsidRDefault="00B849C7" w:rsidP="00B849C7" w:rsidR="00B849C7">
      <w:pPr>
        <w:jc w:val="center"/>
      </w:pPr>
      <w:r w:rsidRPr="00D628C8">
        <w:t>RJEŠAVA</w:t>
      </w:r>
    </w:p>
    <w:p w:rsidRDefault="00B849C7" w:rsidP="00B849C7" w:rsidR="00B849C7"/>
    <w:p w:rsidRDefault="00B849C7" w:rsidP="00B849C7" w:rsidR="00B849C7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5 mm, 1 komad, od </w:t>
      </w:r>
      <w:r w:rsidR="00530AED">
        <w:t>12,50</w:t>
      </w:r>
      <w:r>
        <w:t xml:space="preserve"> kuna, te mu se isti dosuđuje. </w:t>
      </w:r>
    </w:p>
    <w:p w:rsidRDefault="00B849C7" w:rsidP="00B849C7" w:rsidR="00B849C7"/>
    <w:p w:rsidRDefault="00B849C7" w:rsidP="00B849C7" w:rsidR="00B849C7">
      <w:r>
        <w:tab/>
      </w:r>
      <w:r w:rsidR="00530AED">
        <w:t xml:space="preserve"> </w:t>
      </w:r>
    </w:p>
    <w:p w:rsidRDefault="00B849C7" w:rsidP="00B849C7" w:rsidR="00B849C7" w:rsidRPr="00D628C8">
      <w:r w:rsidRPr="00D628C8">
        <w:tab/>
        <w:t xml:space="preserve">SUDAC </w:t>
      </w:r>
    </w:p>
    <w:p w:rsidRDefault="00B849C7" w:rsidP="00B849C7" w:rsidR="00B849C7">
      <w:pPr>
        <w:jc w:val="center"/>
      </w:pPr>
      <w:r w:rsidRPr="00D628C8">
        <w:t>RJEŠAVA</w:t>
      </w:r>
    </w:p>
    <w:p w:rsidRDefault="00B849C7" w:rsidP="00B849C7" w:rsidR="00B849C7"/>
    <w:p w:rsidRDefault="00B849C7" w:rsidP="00B849C7" w:rsidR="00B849C7">
      <w:r>
        <w:tab/>
        <w:t xml:space="preserve">Pristupa se javnoj dražbi za </w:t>
      </w:r>
      <w:r w:rsidR="00530AED">
        <w:t>predmet rb. 44</w:t>
      </w:r>
      <w:r>
        <w:t xml:space="preserve"> oznake KONUSNO SVRDLO fi 6 mm, 1 komad. </w:t>
      </w:r>
    </w:p>
    <w:p w:rsidRDefault="00B849C7" w:rsidP="00B849C7" w:rsidR="00B849C7"/>
    <w:p w:rsidRDefault="00B849C7" w:rsidP="00B849C7" w:rsidR="00B849C7">
      <w:r>
        <w:tab/>
        <w:t xml:space="preserve">Procijenjena vrijednost je 50,00 kuna. </w:t>
      </w:r>
    </w:p>
    <w:p w:rsidRDefault="00B849C7" w:rsidP="00B849C7" w:rsidR="00B849C7">
      <w:r>
        <w:tab/>
        <w:t xml:space="preserve">Početna vrijednost je </w:t>
      </w:r>
      <w:r w:rsidR="00530AED">
        <w:t>12,50</w:t>
      </w:r>
      <w:r>
        <w:t xml:space="preserve"> kuna.</w:t>
      </w:r>
    </w:p>
    <w:p w:rsidRDefault="00B849C7" w:rsidP="00B849C7" w:rsidR="00B849C7"/>
    <w:p w:rsidRDefault="00B849C7" w:rsidP="00B849C7" w:rsidR="00B849C7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530AED">
        <w:t>12,50</w:t>
      </w:r>
      <w:r>
        <w:t xml:space="preserve"> kuna. </w:t>
      </w:r>
    </w:p>
    <w:p w:rsidRDefault="00B849C7" w:rsidP="00B849C7" w:rsidR="00B849C7"/>
    <w:p w:rsidRDefault="00B849C7" w:rsidP="00B849C7" w:rsidR="00B849C7" w:rsidRPr="00D628C8">
      <w:r>
        <w:tab/>
      </w:r>
      <w:r w:rsidRPr="00D628C8">
        <w:t xml:space="preserve">SUDAC </w:t>
      </w:r>
    </w:p>
    <w:p w:rsidRDefault="00B849C7" w:rsidP="00B849C7" w:rsidR="00B849C7">
      <w:pPr>
        <w:jc w:val="center"/>
      </w:pPr>
      <w:r w:rsidRPr="00D628C8">
        <w:t>RJEŠAVA</w:t>
      </w:r>
    </w:p>
    <w:p w:rsidRDefault="00B849C7" w:rsidP="00B849C7" w:rsidR="00B849C7"/>
    <w:p w:rsidRDefault="00B849C7" w:rsidP="00B849C7" w:rsidR="00B849C7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6 mm, 1 komad, od </w:t>
      </w:r>
      <w:r w:rsidR="00530AED">
        <w:t>12,50</w:t>
      </w:r>
      <w:r>
        <w:t xml:space="preserve"> kuna, te mu se isti dosuđuje. </w:t>
      </w:r>
    </w:p>
    <w:p w:rsidRDefault="00B849C7" w:rsidP="00B849C7" w:rsidR="00B849C7"/>
    <w:p w:rsidRDefault="00B849C7" w:rsidP="00B849C7" w:rsidR="00B849C7">
      <w:r>
        <w:tab/>
      </w:r>
      <w:r w:rsidR="00530AED">
        <w:t xml:space="preserve"> </w:t>
      </w:r>
    </w:p>
    <w:p w:rsidRDefault="00B849C7" w:rsidP="00B849C7" w:rsidR="00B849C7" w:rsidRPr="00D628C8">
      <w:r w:rsidRPr="00D628C8">
        <w:tab/>
        <w:t xml:space="preserve">SUDAC </w:t>
      </w:r>
    </w:p>
    <w:p w:rsidRDefault="00B849C7" w:rsidP="00B849C7" w:rsidR="00B849C7">
      <w:pPr>
        <w:jc w:val="center"/>
      </w:pPr>
      <w:r w:rsidRPr="00D628C8">
        <w:t>RJEŠAVA</w:t>
      </w:r>
    </w:p>
    <w:p w:rsidRDefault="00B849C7" w:rsidP="00B849C7" w:rsidR="00B849C7"/>
    <w:p w:rsidRDefault="00B849C7" w:rsidP="00B849C7" w:rsidR="00B849C7">
      <w:r>
        <w:tab/>
        <w:t xml:space="preserve">Pristupa se javnoj dražbi za </w:t>
      </w:r>
      <w:r w:rsidR="00530AED">
        <w:t>predmet rb. 46</w:t>
      </w:r>
      <w:r>
        <w:t xml:space="preserve"> oznake KONUSNO SVRDLO fi </w:t>
      </w:r>
      <w:r w:rsidR="00643174">
        <w:t>4</w:t>
      </w:r>
      <w:r>
        <w:t xml:space="preserve"> mm, </w:t>
      </w:r>
      <w:r w:rsidR="00530AED">
        <w:t>2</w:t>
      </w:r>
      <w:r>
        <w:t xml:space="preserve"> komad. </w:t>
      </w:r>
    </w:p>
    <w:p w:rsidRDefault="00B849C7" w:rsidP="00B849C7" w:rsidR="00B849C7"/>
    <w:p w:rsidRDefault="00B849C7" w:rsidP="00B849C7" w:rsidR="00B849C7">
      <w:r>
        <w:tab/>
        <w:t xml:space="preserve">Procijenjena vrijednost je </w:t>
      </w:r>
      <w:r w:rsidR="00643174">
        <w:t>100</w:t>
      </w:r>
      <w:r>
        <w:t xml:space="preserve">,00 kuna. </w:t>
      </w:r>
    </w:p>
    <w:p w:rsidRDefault="00B849C7" w:rsidP="00B849C7" w:rsidR="00B849C7">
      <w:r>
        <w:tab/>
        <w:t xml:space="preserve">Početna vrijednost je </w:t>
      </w:r>
      <w:r w:rsidR="00530AED">
        <w:t>25</w:t>
      </w:r>
      <w:r>
        <w:t>,00 kuna.</w:t>
      </w:r>
    </w:p>
    <w:p w:rsidRDefault="00B849C7" w:rsidP="00B849C7" w:rsidR="00B849C7"/>
    <w:p w:rsidRDefault="00B849C7" w:rsidP="00B849C7" w:rsidR="00B849C7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530AED">
        <w:t>25</w:t>
      </w:r>
      <w:r>
        <w:t xml:space="preserve">,00 kuna. </w:t>
      </w:r>
    </w:p>
    <w:p w:rsidRDefault="00B849C7" w:rsidP="00B849C7" w:rsidR="00B849C7"/>
    <w:p w:rsidRDefault="00B849C7" w:rsidP="00B849C7" w:rsidR="00B849C7" w:rsidRPr="00D628C8">
      <w:r>
        <w:tab/>
      </w:r>
      <w:r w:rsidRPr="00D628C8">
        <w:t xml:space="preserve">SUDAC </w:t>
      </w:r>
    </w:p>
    <w:p w:rsidRDefault="00B849C7" w:rsidP="00B849C7" w:rsidR="00B849C7">
      <w:pPr>
        <w:jc w:val="center"/>
      </w:pPr>
      <w:r w:rsidRPr="00D628C8">
        <w:t>RJEŠAVA</w:t>
      </w:r>
    </w:p>
    <w:p w:rsidRDefault="00B849C7" w:rsidP="00B849C7" w:rsidR="00B849C7"/>
    <w:p w:rsidRDefault="00B849C7" w:rsidP="00B849C7" w:rsidR="00B849C7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</w:t>
      </w:r>
      <w:r w:rsidR="00643174">
        <w:t>4</w:t>
      </w:r>
      <w:r>
        <w:t xml:space="preserve"> mm, </w:t>
      </w:r>
      <w:r w:rsidR="00530AED">
        <w:t>2</w:t>
      </w:r>
      <w:r>
        <w:t xml:space="preserve"> komad, od </w:t>
      </w:r>
      <w:r w:rsidR="00530AED">
        <w:t>25</w:t>
      </w:r>
      <w:r>
        <w:t xml:space="preserve">,00 kuna, te mu se isti dosuđuje. </w:t>
      </w:r>
    </w:p>
    <w:p w:rsidRDefault="0041657D" w:rsidP="00A07A61" w:rsidR="0041657D"/>
    <w:p w:rsidRDefault="00643174" w:rsidP="00643174" w:rsidR="00643174">
      <w:r>
        <w:tab/>
      </w:r>
      <w:r w:rsidR="00530AED">
        <w:t xml:space="preserve"> </w:t>
      </w:r>
    </w:p>
    <w:p w:rsidRDefault="00643174" w:rsidP="00643174" w:rsidR="00643174" w:rsidRPr="00D628C8">
      <w:r w:rsidRPr="00D628C8">
        <w:tab/>
        <w:t xml:space="preserve">SUDAC </w:t>
      </w:r>
    </w:p>
    <w:p w:rsidRDefault="00643174" w:rsidP="00643174" w:rsidR="00643174">
      <w:pPr>
        <w:jc w:val="center"/>
      </w:pPr>
      <w:r w:rsidRPr="00D628C8">
        <w:t>RJEŠAVA</w:t>
      </w:r>
    </w:p>
    <w:p w:rsidRDefault="00643174" w:rsidP="00643174" w:rsidR="00643174"/>
    <w:p w:rsidRDefault="00643174" w:rsidP="00643174" w:rsidR="00643174">
      <w:r>
        <w:tab/>
        <w:t xml:space="preserve">Pristupa se javnoj dražbi za </w:t>
      </w:r>
      <w:r w:rsidR="00530AED">
        <w:t>predmet rb. 49</w:t>
      </w:r>
      <w:r>
        <w:t xml:space="preserve"> oznake KONUSNO SVRDLO fi 5,5 mm, </w:t>
      </w:r>
      <w:r w:rsidR="005F304D">
        <w:t>2</w:t>
      </w:r>
      <w:r>
        <w:t xml:space="preserve"> komad</w:t>
      </w:r>
      <w:r w:rsidR="005F304D">
        <w:t>a</w:t>
      </w:r>
      <w:r>
        <w:t xml:space="preserve">. </w:t>
      </w:r>
    </w:p>
    <w:p w:rsidRDefault="00643174" w:rsidP="00643174" w:rsidR="00643174"/>
    <w:p w:rsidRDefault="00643174" w:rsidP="00643174" w:rsidR="00643174">
      <w:r>
        <w:tab/>
        <w:t xml:space="preserve">Procijenjena vrijednost je </w:t>
      </w:r>
      <w:r w:rsidR="005F304D">
        <w:t>100</w:t>
      </w:r>
      <w:r>
        <w:t xml:space="preserve">,00 kuna. </w:t>
      </w:r>
    </w:p>
    <w:p w:rsidRDefault="00643174" w:rsidP="00643174" w:rsidR="00643174">
      <w:r>
        <w:tab/>
        <w:t xml:space="preserve">Početna vrijednost je </w:t>
      </w:r>
      <w:r w:rsidR="00530AED">
        <w:t>25</w:t>
      </w:r>
      <w:r>
        <w:t>,00 kuna.</w:t>
      </w:r>
    </w:p>
    <w:p w:rsidRDefault="00643174" w:rsidP="00643174" w:rsidR="00643174"/>
    <w:p w:rsidRDefault="00643174" w:rsidP="00643174" w:rsidR="00643174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530AED">
        <w:t>25</w:t>
      </w:r>
      <w:r>
        <w:t xml:space="preserve">,00 kuna. </w:t>
      </w:r>
    </w:p>
    <w:p w:rsidRDefault="00643174" w:rsidP="00643174" w:rsidR="00643174"/>
    <w:p w:rsidRDefault="00643174" w:rsidP="00643174" w:rsidR="00643174" w:rsidRPr="00D628C8">
      <w:r>
        <w:tab/>
      </w:r>
      <w:r w:rsidRPr="00D628C8">
        <w:t xml:space="preserve">SUDAC </w:t>
      </w:r>
    </w:p>
    <w:p w:rsidRDefault="00643174" w:rsidP="00643174" w:rsidR="00643174">
      <w:pPr>
        <w:jc w:val="center"/>
      </w:pPr>
      <w:r w:rsidRPr="00D628C8">
        <w:t>RJEŠAVA</w:t>
      </w:r>
    </w:p>
    <w:p w:rsidRDefault="00643174" w:rsidP="00643174" w:rsidR="00643174"/>
    <w:p w:rsidRDefault="00643174" w:rsidP="00643174" w:rsidR="00643174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</w:t>
      </w:r>
      <w:r w:rsidR="005F304D">
        <w:t>5,5</w:t>
      </w:r>
      <w:r>
        <w:t xml:space="preserve"> mm, </w:t>
      </w:r>
      <w:r w:rsidR="005F304D">
        <w:t>2</w:t>
      </w:r>
      <w:r>
        <w:t xml:space="preserve"> komad</w:t>
      </w:r>
      <w:r w:rsidR="005F304D">
        <w:t>a</w:t>
      </w:r>
      <w:r>
        <w:t xml:space="preserve">, od </w:t>
      </w:r>
      <w:r w:rsidR="00530AED">
        <w:t>25</w:t>
      </w:r>
      <w:r>
        <w:t xml:space="preserve">,00 kuna, te mu se isti dosuđuje. </w:t>
      </w:r>
    </w:p>
    <w:p w:rsidRDefault="00BC1C9E" w:rsidR="00BC1C9E"/>
    <w:p w:rsidRDefault="005F304D" w:rsidP="005F304D" w:rsidR="005F304D"/>
    <w:p w:rsidRDefault="005F304D" w:rsidP="005F304D" w:rsidR="005F304D" w:rsidRPr="00D628C8">
      <w:r w:rsidRPr="00D628C8">
        <w:tab/>
        <w:t xml:space="preserve">SUDAC </w:t>
      </w:r>
    </w:p>
    <w:p w:rsidRDefault="005F304D" w:rsidP="005F304D" w:rsidR="005F304D">
      <w:pPr>
        <w:jc w:val="center"/>
      </w:pPr>
      <w:r w:rsidRPr="00D628C8">
        <w:t>RJEŠAVA</w:t>
      </w:r>
    </w:p>
    <w:p w:rsidRDefault="005F304D" w:rsidP="005F304D" w:rsidR="005F304D"/>
    <w:p w:rsidRDefault="005F304D" w:rsidP="005F304D" w:rsidR="005F304D">
      <w:r>
        <w:tab/>
        <w:t xml:space="preserve">Pristupa se javnoj dražbi za </w:t>
      </w:r>
      <w:r w:rsidR="00530AED">
        <w:t xml:space="preserve">predmet rb. </w:t>
      </w:r>
      <w:r w:rsidR="001209B7">
        <w:t>53</w:t>
      </w:r>
      <w:r>
        <w:t xml:space="preserve"> oznake KONUSNO SVRDLO fi </w:t>
      </w:r>
      <w:r w:rsidR="001209B7">
        <w:t>9</w:t>
      </w:r>
      <w:r>
        <w:t xml:space="preserve"> mm, 2 komada. </w:t>
      </w:r>
    </w:p>
    <w:p w:rsidRDefault="005F304D" w:rsidP="005F304D" w:rsidR="005F304D"/>
    <w:p w:rsidRDefault="005F304D" w:rsidP="005F304D" w:rsidR="005F304D">
      <w:r>
        <w:tab/>
        <w:t xml:space="preserve">Procijenjena vrijednost je 100,00 kuna. </w:t>
      </w:r>
    </w:p>
    <w:p w:rsidRDefault="005F304D" w:rsidP="005F304D" w:rsidR="005F304D">
      <w:r>
        <w:tab/>
        <w:t xml:space="preserve">Početna vrijednost je </w:t>
      </w:r>
      <w:r w:rsidR="001209B7">
        <w:t>25</w:t>
      </w:r>
      <w:r>
        <w:t>,00 kuna.</w:t>
      </w:r>
    </w:p>
    <w:p w:rsidRDefault="005F304D" w:rsidP="005F304D" w:rsidR="005F304D"/>
    <w:p w:rsidRDefault="005F304D" w:rsidP="005F304D" w:rsidR="005F304D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1209B7">
        <w:t>25</w:t>
      </w:r>
      <w:r>
        <w:t xml:space="preserve">,00 kuna. </w:t>
      </w:r>
    </w:p>
    <w:p w:rsidRDefault="005F304D" w:rsidP="005F304D" w:rsidR="005F304D"/>
    <w:p w:rsidRDefault="005F304D" w:rsidP="005F304D" w:rsidR="005F304D" w:rsidRPr="00D628C8">
      <w:r>
        <w:tab/>
      </w:r>
      <w:r w:rsidRPr="00D628C8">
        <w:t xml:space="preserve">SUDAC </w:t>
      </w:r>
    </w:p>
    <w:p w:rsidRDefault="005F304D" w:rsidP="005F304D" w:rsidR="005F304D">
      <w:pPr>
        <w:jc w:val="center"/>
      </w:pPr>
      <w:r w:rsidRPr="00D628C8">
        <w:t>RJEŠAVA</w:t>
      </w:r>
    </w:p>
    <w:p w:rsidRDefault="005F304D" w:rsidP="005F304D" w:rsidR="005F304D"/>
    <w:p w:rsidRDefault="005F304D" w:rsidP="005F304D" w:rsidR="005F304D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9 mm, 2 komada, od </w:t>
      </w:r>
      <w:r w:rsidR="001209B7">
        <w:t>25</w:t>
      </w:r>
      <w:r>
        <w:t xml:space="preserve">,00 kuna, te mu se isti dosuđuje. </w:t>
      </w:r>
    </w:p>
    <w:p w:rsidRDefault="005F304D" w:rsidP="005F304D" w:rsidR="005F304D"/>
    <w:p w:rsidRDefault="005F304D" w:rsidP="005F304D" w:rsidR="005F304D"/>
    <w:p w:rsidRDefault="005F304D" w:rsidP="005F304D" w:rsidR="005F304D" w:rsidRPr="00D628C8">
      <w:r w:rsidRPr="00D628C8">
        <w:tab/>
        <w:t xml:space="preserve">SUDAC </w:t>
      </w:r>
    </w:p>
    <w:p w:rsidRDefault="005F304D" w:rsidP="005F304D" w:rsidR="005F304D">
      <w:pPr>
        <w:jc w:val="center"/>
      </w:pPr>
      <w:r w:rsidRPr="00D628C8">
        <w:t>RJEŠAVA</w:t>
      </w:r>
    </w:p>
    <w:p w:rsidRDefault="005F304D" w:rsidP="005F304D" w:rsidR="005F304D"/>
    <w:p w:rsidRDefault="005F304D" w:rsidP="005F304D" w:rsidR="005F304D">
      <w:r>
        <w:tab/>
        <w:t xml:space="preserve">Pristupa se javnoj dražbi za </w:t>
      </w:r>
      <w:r w:rsidR="001209B7">
        <w:t>predmet rb. 54</w:t>
      </w:r>
      <w:r>
        <w:t xml:space="preserve"> oznake KONUSNO SVRDLO fi </w:t>
      </w:r>
      <w:r w:rsidR="000570FB">
        <w:t>9,5</w:t>
      </w:r>
      <w:r>
        <w:t xml:space="preserve"> mm, </w:t>
      </w:r>
      <w:r w:rsidR="00AD7A32">
        <w:t>2</w:t>
      </w:r>
      <w:r>
        <w:t xml:space="preserve"> komad</w:t>
      </w:r>
      <w:r w:rsidR="00AD7A32">
        <w:t>a</w:t>
      </w:r>
      <w:r>
        <w:t xml:space="preserve">. </w:t>
      </w:r>
    </w:p>
    <w:p w:rsidRDefault="005F304D" w:rsidP="005F304D" w:rsidR="005F304D"/>
    <w:p w:rsidRDefault="005F304D" w:rsidP="005F304D" w:rsidR="005F304D">
      <w:r>
        <w:tab/>
        <w:t xml:space="preserve">Procijenjena vrijednost je </w:t>
      </w:r>
      <w:r w:rsidR="00AD7A32">
        <w:t>100</w:t>
      </w:r>
      <w:r>
        <w:t xml:space="preserve">,00 kuna. </w:t>
      </w:r>
    </w:p>
    <w:p w:rsidRDefault="005F304D" w:rsidP="005F304D" w:rsidR="005F304D">
      <w:r>
        <w:tab/>
        <w:t xml:space="preserve">Početna vrijednost je </w:t>
      </w:r>
      <w:r w:rsidR="009F07E4">
        <w:t>25</w:t>
      </w:r>
      <w:r>
        <w:t>,00 kuna.</w:t>
      </w:r>
    </w:p>
    <w:p w:rsidRDefault="005F304D" w:rsidP="005F304D" w:rsidR="005F304D"/>
    <w:p w:rsidRDefault="005F304D" w:rsidP="005F304D" w:rsidR="005F304D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9F07E4">
        <w:t>25</w:t>
      </w:r>
      <w:r>
        <w:t xml:space="preserve">,00 kuna. </w:t>
      </w:r>
    </w:p>
    <w:p w:rsidRDefault="005F304D" w:rsidP="005F304D" w:rsidR="005F304D"/>
    <w:p w:rsidRDefault="005F304D" w:rsidP="005F304D" w:rsidR="005F304D" w:rsidRPr="00D628C8">
      <w:r>
        <w:tab/>
      </w:r>
      <w:r w:rsidRPr="00D628C8">
        <w:t xml:space="preserve">SUDAC </w:t>
      </w:r>
    </w:p>
    <w:p w:rsidRDefault="005F304D" w:rsidP="005F304D" w:rsidR="005F304D">
      <w:pPr>
        <w:jc w:val="center"/>
      </w:pPr>
      <w:r w:rsidRPr="00D628C8">
        <w:t>RJEŠAVA</w:t>
      </w:r>
    </w:p>
    <w:p w:rsidRDefault="005F304D" w:rsidP="005F304D" w:rsidR="005F304D"/>
    <w:p w:rsidRDefault="005F304D" w:rsidP="005F304D" w:rsidR="005F304D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</w:t>
      </w:r>
      <w:r w:rsidR="00AD7A32">
        <w:t>9,5</w:t>
      </w:r>
      <w:r>
        <w:t xml:space="preserve"> mm, </w:t>
      </w:r>
      <w:r w:rsidR="00AD7A32">
        <w:t>2</w:t>
      </w:r>
      <w:r>
        <w:t xml:space="preserve"> komad</w:t>
      </w:r>
      <w:r w:rsidR="00AD7A32">
        <w:t>a</w:t>
      </w:r>
      <w:r>
        <w:t xml:space="preserve">, od </w:t>
      </w:r>
      <w:r w:rsidR="009F07E4">
        <w:t>25</w:t>
      </w:r>
      <w:r>
        <w:t xml:space="preserve">,00 kuna, te mu se isti dosuđuje. </w:t>
      </w:r>
    </w:p>
    <w:p w:rsidRDefault="005F304D" w:rsidP="005F304D" w:rsidR="005F304D"/>
    <w:p w:rsidRDefault="00AD7A32" w:rsidP="00AD7A32" w:rsidR="00AD7A32">
      <w:r>
        <w:tab/>
      </w:r>
    </w:p>
    <w:p w:rsidRDefault="00AD7A32" w:rsidP="00AD7A32" w:rsidR="00AD7A32" w:rsidRPr="00D628C8">
      <w:r w:rsidRPr="00D628C8">
        <w:tab/>
        <w:t xml:space="preserve">SUDAC </w:t>
      </w:r>
    </w:p>
    <w:p w:rsidRDefault="00AD7A32" w:rsidP="00AD7A32" w:rsidR="00AD7A32">
      <w:pPr>
        <w:jc w:val="center"/>
      </w:pPr>
      <w:r w:rsidRPr="00D628C8">
        <w:t>RJEŠAVA</w:t>
      </w:r>
    </w:p>
    <w:p w:rsidRDefault="00AD7A32" w:rsidP="00AD7A32" w:rsidR="00AD7A32"/>
    <w:p w:rsidRDefault="00AD7A32" w:rsidP="00AD7A32" w:rsidR="00AD7A32">
      <w:r>
        <w:tab/>
        <w:t xml:space="preserve">Pristupa se javnoj dražbi za </w:t>
      </w:r>
      <w:r w:rsidR="009F07E4">
        <w:t>predmet rb. 55</w:t>
      </w:r>
      <w:r>
        <w:t xml:space="preserve"> oznake KONUSNO SVRDLO fi 10 mm, 1 komad. </w:t>
      </w:r>
    </w:p>
    <w:p w:rsidRDefault="00AD7A32" w:rsidP="00AD7A32" w:rsidR="00AD7A32"/>
    <w:p w:rsidRDefault="00AD7A32" w:rsidP="00AD7A32" w:rsidR="00AD7A32">
      <w:r>
        <w:tab/>
        <w:t xml:space="preserve">Procijenjena vrijednost je 100,00 kuna. </w:t>
      </w:r>
    </w:p>
    <w:p w:rsidRDefault="00AD7A32" w:rsidP="00AD7A32" w:rsidR="00AD7A32">
      <w:r>
        <w:tab/>
        <w:t xml:space="preserve">Početna vrijednost je </w:t>
      </w:r>
      <w:r w:rsidR="009F07E4">
        <w:t>25</w:t>
      </w:r>
      <w:r>
        <w:t>,00 kuna.</w:t>
      </w:r>
    </w:p>
    <w:p w:rsidRDefault="00AD7A32" w:rsidP="00AD7A32" w:rsidR="00AD7A32"/>
    <w:p w:rsidRDefault="00AD7A32" w:rsidP="00AD7A32" w:rsidR="00AD7A32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9F07E4">
        <w:t>25</w:t>
      </w:r>
      <w:r>
        <w:t xml:space="preserve">,00 kuna. </w:t>
      </w:r>
    </w:p>
    <w:p w:rsidRDefault="00AD7A32" w:rsidP="00AD7A32" w:rsidR="00AD7A32"/>
    <w:p w:rsidRDefault="00AD7A32" w:rsidP="00AD7A32" w:rsidR="00AD7A32" w:rsidRPr="00D628C8">
      <w:r>
        <w:tab/>
      </w:r>
      <w:r w:rsidRPr="00D628C8">
        <w:t xml:space="preserve">SUDAC </w:t>
      </w:r>
    </w:p>
    <w:p w:rsidRDefault="00AD7A32" w:rsidP="00AD7A32" w:rsidR="00AD7A32">
      <w:pPr>
        <w:jc w:val="center"/>
      </w:pPr>
      <w:r w:rsidRPr="00D628C8">
        <w:t>RJEŠAVA</w:t>
      </w:r>
    </w:p>
    <w:p w:rsidRDefault="00AD7A32" w:rsidP="00AD7A32" w:rsidR="00AD7A32"/>
    <w:p w:rsidRDefault="00AD7A32" w:rsidP="00AD7A32" w:rsidR="00AD7A32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</w:t>
      </w:r>
      <w:r w:rsidR="00F029B8">
        <w:t>10</w:t>
      </w:r>
      <w:r>
        <w:t xml:space="preserve"> mm, 1 komad, od </w:t>
      </w:r>
      <w:r w:rsidR="009F07E4">
        <w:t>25</w:t>
      </w:r>
      <w:r>
        <w:t xml:space="preserve">,00 kuna, te mu se isti dosuđuje. </w:t>
      </w:r>
    </w:p>
    <w:p w:rsidRDefault="00AD7A32" w:rsidP="005F304D" w:rsidR="00AD7A32"/>
    <w:p w:rsidRDefault="00F029B8" w:rsidP="00F029B8" w:rsidR="00F029B8"/>
    <w:p w:rsidRDefault="00F029B8" w:rsidP="00F029B8" w:rsidR="00F029B8" w:rsidRPr="00D628C8">
      <w:r w:rsidRPr="00D628C8">
        <w:tab/>
        <w:t xml:space="preserve">SUDAC </w:t>
      </w:r>
    </w:p>
    <w:p w:rsidRDefault="00F029B8" w:rsidP="00F029B8" w:rsidR="00F029B8">
      <w:pPr>
        <w:jc w:val="center"/>
      </w:pPr>
      <w:r w:rsidRPr="00D628C8">
        <w:t>RJEŠAVA</w:t>
      </w:r>
    </w:p>
    <w:p w:rsidRDefault="00F029B8" w:rsidP="00F029B8" w:rsidR="00F029B8"/>
    <w:p w:rsidRDefault="00F029B8" w:rsidP="00F029B8" w:rsidR="00F029B8">
      <w:r>
        <w:tab/>
        <w:t xml:space="preserve">Pristupa se javnoj dražbi za </w:t>
      </w:r>
      <w:r w:rsidR="009F07E4">
        <w:t>predmet rb. 56</w:t>
      </w:r>
      <w:r>
        <w:t xml:space="preserve"> oznake KONUSNO SVRDLO fi 10,5 mm, 2 komada. </w:t>
      </w:r>
    </w:p>
    <w:p w:rsidRDefault="00F029B8" w:rsidP="00F029B8" w:rsidR="00F029B8"/>
    <w:p w:rsidRDefault="00F029B8" w:rsidP="00F029B8" w:rsidR="00F029B8">
      <w:r>
        <w:tab/>
        <w:t xml:space="preserve">Procijenjena vrijednost je 200,00 kuna. </w:t>
      </w:r>
    </w:p>
    <w:p w:rsidRDefault="00F029B8" w:rsidP="00F029B8" w:rsidR="00F029B8">
      <w:r>
        <w:tab/>
        <w:t xml:space="preserve">Početna vrijednost je </w:t>
      </w:r>
      <w:r w:rsidR="009F07E4">
        <w:t>50</w:t>
      </w:r>
      <w:r>
        <w:t>,00 kuna.</w:t>
      </w:r>
    </w:p>
    <w:p w:rsidRDefault="00F029B8" w:rsidP="00F029B8" w:rsidR="00F029B8"/>
    <w:p w:rsidRDefault="00F029B8" w:rsidP="00F029B8" w:rsidR="00F029B8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9F07E4">
        <w:t>50</w:t>
      </w:r>
      <w:r>
        <w:t xml:space="preserve">,00 kuna. </w:t>
      </w:r>
    </w:p>
    <w:p w:rsidRDefault="00F029B8" w:rsidP="00F029B8" w:rsidR="00F029B8"/>
    <w:p w:rsidRDefault="00F029B8" w:rsidP="00F029B8" w:rsidR="00F029B8" w:rsidRPr="00D628C8">
      <w:r>
        <w:tab/>
      </w:r>
      <w:r w:rsidRPr="00D628C8">
        <w:t xml:space="preserve">SUDAC </w:t>
      </w:r>
    </w:p>
    <w:p w:rsidRDefault="00F029B8" w:rsidP="00F029B8" w:rsidR="00F029B8">
      <w:pPr>
        <w:jc w:val="center"/>
      </w:pPr>
      <w:r w:rsidRPr="00D628C8">
        <w:t>RJEŠAVA</w:t>
      </w:r>
    </w:p>
    <w:p w:rsidRDefault="00F029B8" w:rsidP="00F029B8" w:rsidR="00F029B8"/>
    <w:p w:rsidRDefault="00F029B8" w:rsidP="00F029B8" w:rsidR="008750C7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10,5 mm, 2 komada, od </w:t>
      </w:r>
      <w:r w:rsidR="009F07E4">
        <w:t>50</w:t>
      </w:r>
      <w:r>
        <w:t>,00 kuna, te mu se isti dosuđuje.</w:t>
      </w:r>
    </w:p>
    <w:p w:rsidRDefault="008750C7" w:rsidP="00F029B8" w:rsidR="008750C7"/>
    <w:p w:rsidRDefault="008750C7" w:rsidP="008750C7" w:rsidR="008750C7"/>
    <w:p w:rsidRDefault="008750C7" w:rsidP="008750C7" w:rsidR="008750C7" w:rsidRPr="00D628C8">
      <w:r w:rsidRPr="00D628C8">
        <w:tab/>
        <w:t xml:space="preserve">SUDAC </w:t>
      </w:r>
    </w:p>
    <w:p w:rsidRDefault="008750C7" w:rsidP="008750C7" w:rsidR="008750C7">
      <w:pPr>
        <w:jc w:val="center"/>
      </w:pPr>
      <w:r w:rsidRPr="00D628C8">
        <w:t>RJEŠAVA</w:t>
      </w:r>
    </w:p>
    <w:p w:rsidRDefault="008750C7" w:rsidP="008750C7" w:rsidR="008750C7"/>
    <w:p w:rsidRDefault="008750C7" w:rsidP="008750C7" w:rsidR="008750C7">
      <w:r>
        <w:tab/>
        <w:t xml:space="preserve">Pristupa se javnoj dražbi za </w:t>
      </w:r>
      <w:r w:rsidR="009F07E4">
        <w:t>predmet rb. 57</w:t>
      </w:r>
      <w:r>
        <w:t xml:space="preserve"> oznake KONUSNO SVRDLO fi 10,25 mm, 1 komad. </w:t>
      </w:r>
    </w:p>
    <w:p w:rsidRDefault="008750C7" w:rsidP="008750C7" w:rsidR="008750C7"/>
    <w:p w:rsidRDefault="008750C7" w:rsidP="008750C7" w:rsidR="008750C7">
      <w:r>
        <w:tab/>
        <w:t xml:space="preserve">Procijenjena vrijednost je 100,00 kuna. </w:t>
      </w:r>
    </w:p>
    <w:p w:rsidRDefault="008750C7" w:rsidP="008750C7" w:rsidR="008750C7">
      <w:r>
        <w:tab/>
        <w:t xml:space="preserve">Početna vrijednost je </w:t>
      </w:r>
      <w:r w:rsidR="009F07E4">
        <w:t>25</w:t>
      </w:r>
      <w:r>
        <w:t>,00 kuna.</w:t>
      </w:r>
    </w:p>
    <w:p w:rsidRDefault="008750C7" w:rsidP="008750C7" w:rsidR="008750C7"/>
    <w:p w:rsidRDefault="008750C7" w:rsidP="008750C7" w:rsidR="008750C7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9F07E4">
        <w:t>25</w:t>
      </w:r>
      <w:r>
        <w:t xml:space="preserve">,00 kuna. </w:t>
      </w:r>
    </w:p>
    <w:p w:rsidRDefault="008750C7" w:rsidP="008750C7" w:rsidR="008750C7"/>
    <w:p w:rsidRDefault="008750C7" w:rsidP="008750C7" w:rsidR="008750C7" w:rsidRPr="00D628C8">
      <w:r>
        <w:tab/>
      </w:r>
      <w:r w:rsidRPr="00D628C8">
        <w:t xml:space="preserve">SUDAC </w:t>
      </w:r>
    </w:p>
    <w:p w:rsidRDefault="008750C7" w:rsidP="008750C7" w:rsidR="008750C7">
      <w:pPr>
        <w:jc w:val="center"/>
      </w:pPr>
      <w:r w:rsidRPr="00D628C8">
        <w:t>RJEŠAVA</w:t>
      </w:r>
    </w:p>
    <w:p w:rsidRDefault="008750C7" w:rsidP="008750C7" w:rsidR="008750C7"/>
    <w:p w:rsidRDefault="008750C7" w:rsidP="008750C7" w:rsidR="008750C7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10,25 mm, 1 komad, od </w:t>
      </w:r>
      <w:r w:rsidR="009F07E4">
        <w:t>25</w:t>
      </w:r>
      <w:r>
        <w:t xml:space="preserve">,00 kuna, te mu se isti dosuđuje. </w:t>
      </w:r>
    </w:p>
    <w:p w:rsidRDefault="008750C7" w:rsidP="008750C7" w:rsidR="008750C7"/>
    <w:p w:rsidRDefault="008750C7" w:rsidP="008750C7" w:rsidR="008750C7"/>
    <w:p w:rsidRDefault="008750C7" w:rsidP="008750C7" w:rsidR="008750C7" w:rsidRPr="00D628C8">
      <w:r w:rsidRPr="00D628C8">
        <w:tab/>
        <w:t xml:space="preserve">SUDAC </w:t>
      </w:r>
    </w:p>
    <w:p w:rsidRDefault="008750C7" w:rsidP="008750C7" w:rsidR="008750C7">
      <w:pPr>
        <w:jc w:val="center"/>
      </w:pPr>
      <w:r w:rsidRPr="00D628C8">
        <w:t>RJEŠAVA</w:t>
      </w:r>
    </w:p>
    <w:p w:rsidRDefault="008750C7" w:rsidP="008750C7" w:rsidR="008750C7"/>
    <w:p w:rsidRDefault="008750C7" w:rsidP="008750C7" w:rsidR="008750C7">
      <w:r>
        <w:tab/>
        <w:t xml:space="preserve">Pristupa se javnoj dražbi za </w:t>
      </w:r>
      <w:r w:rsidR="009F07E4">
        <w:t>predmet rb. 58</w:t>
      </w:r>
      <w:r>
        <w:t xml:space="preserve"> oznake KONUSNO SVRDLO fi 11 mm, 1 komad. </w:t>
      </w:r>
    </w:p>
    <w:p w:rsidRDefault="008750C7" w:rsidP="008750C7" w:rsidR="008750C7"/>
    <w:p w:rsidRDefault="008750C7" w:rsidP="008750C7" w:rsidR="008750C7">
      <w:r>
        <w:tab/>
        <w:t xml:space="preserve">Procijenjena vrijednost je 100,00 kuna. </w:t>
      </w:r>
    </w:p>
    <w:p w:rsidRDefault="008750C7" w:rsidP="008750C7" w:rsidR="008750C7">
      <w:r>
        <w:tab/>
        <w:t xml:space="preserve">Početna vrijednost je </w:t>
      </w:r>
      <w:r w:rsidR="009F07E4">
        <w:t>25</w:t>
      </w:r>
      <w:r>
        <w:t>,00 kuna.</w:t>
      </w:r>
    </w:p>
    <w:p w:rsidRDefault="008750C7" w:rsidP="008750C7" w:rsidR="008750C7"/>
    <w:p w:rsidRDefault="008750C7" w:rsidP="008750C7" w:rsidR="008750C7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9F07E4">
        <w:t>25</w:t>
      </w:r>
      <w:r>
        <w:t xml:space="preserve">,00 kuna. </w:t>
      </w:r>
    </w:p>
    <w:p w:rsidRDefault="008750C7" w:rsidP="008750C7" w:rsidR="008750C7"/>
    <w:p w:rsidRDefault="008750C7" w:rsidP="008750C7" w:rsidR="008750C7" w:rsidRPr="00D628C8">
      <w:r>
        <w:tab/>
      </w:r>
      <w:r w:rsidRPr="00D628C8">
        <w:t xml:space="preserve">SUDAC </w:t>
      </w:r>
    </w:p>
    <w:p w:rsidRDefault="008750C7" w:rsidP="008750C7" w:rsidR="008750C7">
      <w:pPr>
        <w:jc w:val="center"/>
      </w:pPr>
      <w:r w:rsidRPr="00D628C8">
        <w:t>RJEŠAVA</w:t>
      </w:r>
    </w:p>
    <w:p w:rsidRDefault="008750C7" w:rsidP="008750C7" w:rsidR="008750C7"/>
    <w:p w:rsidRDefault="008750C7" w:rsidP="008750C7" w:rsidR="008750C7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11 mm, 1 komad, od </w:t>
      </w:r>
      <w:r w:rsidR="009F07E4">
        <w:t>25</w:t>
      </w:r>
      <w:r>
        <w:t xml:space="preserve">,00 kuna, te mu se isti dosuđuje. </w:t>
      </w:r>
    </w:p>
    <w:p w:rsidRDefault="008750C7" w:rsidP="008750C7" w:rsidR="008750C7">
      <w:r>
        <w:tab/>
      </w:r>
    </w:p>
    <w:p w:rsidRDefault="008750C7" w:rsidP="008750C7" w:rsidR="008750C7"/>
    <w:p w:rsidRDefault="008750C7" w:rsidP="008750C7" w:rsidR="008750C7" w:rsidRPr="00D628C8">
      <w:r w:rsidRPr="00D628C8">
        <w:tab/>
        <w:t xml:space="preserve">SUDAC </w:t>
      </w:r>
    </w:p>
    <w:p w:rsidRDefault="008750C7" w:rsidP="008750C7" w:rsidR="008750C7">
      <w:pPr>
        <w:jc w:val="center"/>
      </w:pPr>
      <w:r w:rsidRPr="00D628C8">
        <w:t>RJEŠAVA</w:t>
      </w:r>
    </w:p>
    <w:p w:rsidRDefault="008750C7" w:rsidP="008750C7" w:rsidR="008750C7"/>
    <w:p w:rsidRDefault="008750C7" w:rsidP="008750C7" w:rsidR="008750C7">
      <w:r>
        <w:tab/>
        <w:t xml:space="preserve">Pristupa se javnoj dražbi za </w:t>
      </w:r>
      <w:r w:rsidR="009F07E4">
        <w:t>predmet rb. 59</w:t>
      </w:r>
      <w:r>
        <w:t xml:space="preserve"> oznake KONUSNO SVRDLO fi </w:t>
      </w:r>
      <w:r w:rsidR="000C3F1E">
        <w:t>12</w:t>
      </w:r>
      <w:r>
        <w:t xml:space="preserve"> mm, </w:t>
      </w:r>
      <w:r w:rsidR="000C3F1E">
        <w:t>2</w:t>
      </w:r>
      <w:r>
        <w:t xml:space="preserve"> komad</w:t>
      </w:r>
      <w:r w:rsidR="000C3F1E">
        <w:t>a</w:t>
      </w:r>
      <w:r>
        <w:t xml:space="preserve">. </w:t>
      </w:r>
    </w:p>
    <w:p w:rsidRDefault="008750C7" w:rsidP="008750C7" w:rsidR="008750C7"/>
    <w:p w:rsidRDefault="008750C7" w:rsidP="008750C7" w:rsidR="008750C7">
      <w:r>
        <w:tab/>
        <w:t xml:space="preserve">Procijenjena vrijednost je 200,00 kuna. </w:t>
      </w:r>
    </w:p>
    <w:p w:rsidRDefault="008750C7" w:rsidP="008750C7" w:rsidR="008750C7">
      <w:r>
        <w:tab/>
        <w:t xml:space="preserve">Početna vrijednost je </w:t>
      </w:r>
      <w:r w:rsidR="009F07E4">
        <w:t>50</w:t>
      </w:r>
      <w:r>
        <w:t>,00 kuna.</w:t>
      </w:r>
    </w:p>
    <w:p w:rsidRDefault="008750C7" w:rsidP="008750C7" w:rsidR="008750C7"/>
    <w:p w:rsidRDefault="008750C7" w:rsidP="008750C7" w:rsidR="008750C7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9F07E4">
        <w:t>50</w:t>
      </w:r>
      <w:r>
        <w:t xml:space="preserve">,00 kuna. </w:t>
      </w:r>
    </w:p>
    <w:p w:rsidRDefault="008750C7" w:rsidP="008750C7" w:rsidR="008750C7"/>
    <w:p w:rsidRDefault="008750C7" w:rsidP="008750C7" w:rsidR="008750C7" w:rsidRPr="00D628C8">
      <w:r>
        <w:tab/>
      </w:r>
      <w:r w:rsidRPr="00D628C8">
        <w:t xml:space="preserve">SUDAC </w:t>
      </w:r>
    </w:p>
    <w:p w:rsidRDefault="008750C7" w:rsidP="008750C7" w:rsidR="008750C7">
      <w:pPr>
        <w:jc w:val="center"/>
      </w:pPr>
      <w:r w:rsidRPr="00D628C8">
        <w:t>RJEŠAVA</w:t>
      </w:r>
    </w:p>
    <w:p w:rsidRDefault="008750C7" w:rsidP="008750C7" w:rsidR="008750C7"/>
    <w:p w:rsidRDefault="008750C7" w:rsidP="008750C7" w:rsidR="008750C7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</w:t>
      </w:r>
      <w:r w:rsidR="000C3F1E">
        <w:t>12</w:t>
      </w:r>
      <w:r>
        <w:t xml:space="preserve"> mm, </w:t>
      </w:r>
      <w:r w:rsidR="000C3F1E">
        <w:t>2</w:t>
      </w:r>
      <w:r>
        <w:t xml:space="preserve"> komad</w:t>
      </w:r>
      <w:r w:rsidR="000C3F1E">
        <w:t>a</w:t>
      </w:r>
      <w:r>
        <w:t xml:space="preserve">, od </w:t>
      </w:r>
      <w:r w:rsidR="009F07E4">
        <w:t>50</w:t>
      </w:r>
      <w:r>
        <w:t xml:space="preserve">,00 kuna, te mu se isti dosuđuje. </w:t>
      </w:r>
    </w:p>
    <w:p w:rsidRDefault="008750C7" w:rsidP="008750C7" w:rsidR="008750C7"/>
    <w:p w:rsidRDefault="000C3F1E" w:rsidP="000C3F1E" w:rsidR="000C3F1E"/>
    <w:p w:rsidRDefault="000C3F1E" w:rsidP="000C3F1E" w:rsidR="000C3F1E" w:rsidRPr="00D628C8">
      <w:r w:rsidRPr="00D628C8">
        <w:tab/>
        <w:t xml:space="preserve">SUDAC </w:t>
      </w:r>
    </w:p>
    <w:p w:rsidRDefault="000C3F1E" w:rsidP="000C3F1E" w:rsidR="000C3F1E">
      <w:pPr>
        <w:jc w:val="center"/>
      </w:pPr>
      <w:r w:rsidRPr="00D628C8">
        <w:t>RJEŠAVA</w:t>
      </w:r>
    </w:p>
    <w:p w:rsidRDefault="000C3F1E" w:rsidP="000C3F1E" w:rsidR="000C3F1E"/>
    <w:p w:rsidRDefault="000C3F1E" w:rsidP="000C3F1E" w:rsidR="000C3F1E">
      <w:r>
        <w:tab/>
        <w:t xml:space="preserve">Pristupa se javnoj dražbi za </w:t>
      </w:r>
      <w:r w:rsidR="00CE552B">
        <w:t>predmet rb. 63</w:t>
      </w:r>
      <w:r>
        <w:t xml:space="preserve"> oznake KONUSNO SVRDLO fi 37,5 mm, 1 komad. </w:t>
      </w:r>
    </w:p>
    <w:p w:rsidRDefault="000C3F1E" w:rsidP="000C3F1E" w:rsidR="000C3F1E"/>
    <w:p w:rsidRDefault="000C3F1E" w:rsidP="000C3F1E" w:rsidR="000C3F1E">
      <w:r>
        <w:tab/>
        <w:t xml:space="preserve">Procijenjena vrijednost je 200,00 kuna. </w:t>
      </w:r>
    </w:p>
    <w:p w:rsidRDefault="000C3F1E" w:rsidP="000C3F1E" w:rsidR="000C3F1E">
      <w:r>
        <w:tab/>
        <w:t xml:space="preserve">Početna vrijednost je </w:t>
      </w:r>
      <w:r w:rsidR="00CE552B">
        <w:t>50</w:t>
      </w:r>
      <w:r>
        <w:t>,00 kuna.</w:t>
      </w:r>
    </w:p>
    <w:p w:rsidRDefault="000C3F1E" w:rsidP="000C3F1E" w:rsidR="000C3F1E"/>
    <w:p w:rsidRDefault="000C3F1E" w:rsidP="000C3F1E" w:rsidR="000C3F1E">
      <w:r>
        <w:tab/>
        <w:t xml:space="preserve">Ponuditelj DRAGON BAJUN d.o.o. nudi za navedeni </w:t>
      </w:r>
      <w:r w:rsidR="00B83DAE">
        <w:t>predmet</w:t>
      </w:r>
      <w:r>
        <w:t xml:space="preserve"> iznos od </w:t>
      </w:r>
      <w:r w:rsidR="00CE552B">
        <w:t>50</w:t>
      </w:r>
      <w:r>
        <w:t xml:space="preserve">,00 kuna. </w:t>
      </w:r>
    </w:p>
    <w:p w:rsidRDefault="000C3F1E" w:rsidP="000C3F1E" w:rsidR="000C3F1E"/>
    <w:p w:rsidRDefault="000C3F1E" w:rsidP="000C3F1E" w:rsidR="000C3F1E" w:rsidRPr="00D628C8">
      <w:r>
        <w:tab/>
      </w:r>
      <w:r w:rsidRPr="00D628C8">
        <w:t xml:space="preserve">SUDAC </w:t>
      </w:r>
    </w:p>
    <w:p w:rsidRDefault="000C3F1E" w:rsidP="000C3F1E" w:rsidR="000C3F1E">
      <w:pPr>
        <w:jc w:val="center"/>
      </w:pPr>
      <w:r w:rsidRPr="00D628C8">
        <w:t>RJEŠAVA</w:t>
      </w:r>
    </w:p>
    <w:p w:rsidRDefault="000C3F1E" w:rsidP="000C3F1E" w:rsidR="000C3F1E"/>
    <w:p w:rsidRDefault="000C3F1E" w:rsidP="000C3F1E" w:rsidR="000C3F1E">
      <w:r>
        <w:tab/>
        <w:t xml:space="preserve">Utvrđuje se da je ponuditelj DRAGON BAJUN d.o.o. ponudio najveći iznos za </w:t>
      </w:r>
      <w:r w:rsidR="00B83DAE">
        <w:t>predmet</w:t>
      </w:r>
      <w:r>
        <w:t xml:space="preserve"> oznake KONUSNO SVRDLO fi 37,5 mm, 1 komad, od </w:t>
      </w:r>
      <w:r w:rsidR="00CE552B">
        <w:t>50</w:t>
      </w:r>
      <w:r>
        <w:t xml:space="preserve">,00 kuna, te mu se isti dosuđuje. </w:t>
      </w:r>
    </w:p>
    <w:p w:rsidRDefault="00C40760" w:rsidP="00C40760" w:rsidR="00C40760"/>
    <w:p w:rsidRDefault="00C40760" w:rsidP="00C40760" w:rsidR="00C40760" w:rsidRPr="00D628C8">
      <w:r w:rsidRPr="00D628C8">
        <w:tab/>
        <w:t xml:space="preserve">SUDAC </w:t>
      </w:r>
    </w:p>
    <w:p w:rsidRDefault="00C40760" w:rsidP="00C40760" w:rsidR="00C40760">
      <w:pPr>
        <w:jc w:val="center"/>
      </w:pPr>
      <w:r w:rsidRPr="00D628C8">
        <w:t>RJEŠAVA</w:t>
      </w:r>
    </w:p>
    <w:p w:rsidRDefault="00C40760" w:rsidP="00C40760" w:rsidR="00C40760"/>
    <w:p w:rsidRDefault="00C40760" w:rsidP="00C40760" w:rsidR="00C40760">
      <w:r>
        <w:tab/>
        <w:t xml:space="preserve">Pristupa se javnoj dražbi za uređaj oznake </w:t>
      </w:r>
      <w:r w:rsidR="00CB01C1">
        <w:t>STROJ A 10-275, 2 komada</w:t>
      </w:r>
      <w:r>
        <w:t xml:space="preserve">. </w:t>
      </w:r>
    </w:p>
    <w:p w:rsidRDefault="00C40760" w:rsidP="00C40760" w:rsidR="00C40760"/>
    <w:p w:rsidRDefault="00C40760" w:rsidP="00C40760" w:rsidR="00C40760">
      <w:r>
        <w:tab/>
        <w:t xml:space="preserve">Procijenjena vrijednost je </w:t>
      </w:r>
      <w:r w:rsidR="00CB01C1">
        <w:t>10</w:t>
      </w:r>
      <w:r>
        <w:t xml:space="preserve">.000,00 kuna. </w:t>
      </w:r>
    </w:p>
    <w:p w:rsidRDefault="00C40760" w:rsidP="00C40760" w:rsidR="00C40760">
      <w:r>
        <w:tab/>
        <w:t xml:space="preserve">Početna vrijednost je </w:t>
      </w:r>
      <w:r w:rsidR="002E286D">
        <w:t>2.500</w:t>
      </w:r>
      <w:r>
        <w:t>,00 kuna.</w:t>
      </w:r>
    </w:p>
    <w:p w:rsidRDefault="00C40760" w:rsidP="00C40760" w:rsidR="00C40760"/>
    <w:p w:rsidRDefault="00C40760" w:rsidP="00C40760" w:rsidR="00C40760">
      <w:r>
        <w:tab/>
        <w:t xml:space="preserve">Ponuditelj DRAGON BAJUN d.o.o. nudi za navedeni uređaj iznos od </w:t>
      </w:r>
      <w:r w:rsidR="002E286D">
        <w:t>2.500</w:t>
      </w:r>
      <w:r>
        <w:t xml:space="preserve">,00 kuna. </w:t>
      </w:r>
    </w:p>
    <w:p w:rsidRDefault="00C40760" w:rsidP="00C40760" w:rsidR="00C40760"/>
    <w:p w:rsidRDefault="00C40760" w:rsidP="00C40760" w:rsidR="00C40760" w:rsidRPr="00D628C8">
      <w:r>
        <w:tab/>
      </w:r>
      <w:r w:rsidRPr="00D628C8">
        <w:t xml:space="preserve">SUDAC </w:t>
      </w:r>
    </w:p>
    <w:p w:rsidRDefault="00C40760" w:rsidP="00C40760" w:rsidR="00C40760">
      <w:pPr>
        <w:jc w:val="center"/>
      </w:pPr>
      <w:r w:rsidRPr="00D628C8">
        <w:t>RJEŠAVA</w:t>
      </w:r>
    </w:p>
    <w:p w:rsidRDefault="00C40760" w:rsidP="00C40760" w:rsidR="00C40760"/>
    <w:p w:rsidRDefault="00C40760" w:rsidP="00C40760" w:rsidR="00C40760">
      <w:r>
        <w:tab/>
        <w:t xml:space="preserve">Utvrđuje se da je ponuditelj DRAGON BAJUN d.o.o. ponudio najveći iznos za uređaj oznake </w:t>
      </w:r>
      <w:r w:rsidR="0087730E">
        <w:t>STROJ A 10-275, 2 komad</w:t>
      </w:r>
      <w:r>
        <w:t xml:space="preserve">, od </w:t>
      </w:r>
      <w:r w:rsidR="002E286D">
        <w:t>2.500,00</w:t>
      </w:r>
      <w:r>
        <w:t xml:space="preserve"> kuna, te mu se isti dosuđuje. </w:t>
      </w:r>
    </w:p>
    <w:p w:rsidRDefault="0087730E" w:rsidP="0087730E" w:rsidR="0087730E"/>
    <w:p w:rsidRDefault="0087730E" w:rsidP="0087730E" w:rsidR="0087730E" w:rsidRPr="00D628C8">
      <w:r w:rsidRPr="00D628C8">
        <w:tab/>
        <w:t xml:space="preserve">SUDAC </w:t>
      </w:r>
    </w:p>
    <w:p w:rsidRDefault="0087730E" w:rsidP="0087730E" w:rsidR="0087730E">
      <w:pPr>
        <w:jc w:val="center"/>
      </w:pPr>
      <w:r w:rsidRPr="00D628C8">
        <w:t>RJEŠAVA</w:t>
      </w:r>
    </w:p>
    <w:p w:rsidRDefault="0087730E" w:rsidP="0087730E" w:rsidR="0087730E"/>
    <w:p w:rsidRDefault="0087730E" w:rsidP="0087730E" w:rsidR="0087730E">
      <w:r>
        <w:tab/>
        <w:t>Pristupa se javnoj dražbi za uređaj</w:t>
      </w:r>
      <w:r w:rsidR="002E286D">
        <w:t xml:space="preserve"> rb. 490</w:t>
      </w:r>
      <w:r>
        <w:t xml:space="preserve"> oznake </w:t>
      </w:r>
      <w:r w:rsidR="002E286D">
        <w:t xml:space="preserve">stroj za </w:t>
      </w:r>
      <w:r>
        <w:t xml:space="preserve">OPTEREĆENJE WR 500/6, 1 komad. </w:t>
      </w:r>
    </w:p>
    <w:p w:rsidRDefault="0087730E" w:rsidP="0087730E" w:rsidR="0087730E"/>
    <w:p w:rsidRDefault="0087730E" w:rsidP="0087730E" w:rsidR="0087730E">
      <w:r>
        <w:tab/>
        <w:t xml:space="preserve">Procijenjena vrijednost je 13.500,00 kuna. </w:t>
      </w:r>
    </w:p>
    <w:p w:rsidRDefault="0087730E" w:rsidP="0087730E" w:rsidR="0087730E">
      <w:r>
        <w:tab/>
        <w:t xml:space="preserve">Početna vrijednost je </w:t>
      </w:r>
      <w:r w:rsidR="00F050F0">
        <w:t>3.375,00</w:t>
      </w:r>
      <w:r>
        <w:t xml:space="preserve"> kuna.</w:t>
      </w:r>
    </w:p>
    <w:p w:rsidRDefault="0087730E" w:rsidP="0087730E" w:rsidR="0087730E"/>
    <w:p w:rsidRDefault="0087730E" w:rsidP="0087730E" w:rsidR="0087730E">
      <w:r>
        <w:tab/>
        <w:t xml:space="preserve">Ponuditelj DRAGON BAJUN d.o.o. nudi za navedeni </w:t>
      </w:r>
      <w:r w:rsidR="000B5F39">
        <w:t>uređaj</w:t>
      </w:r>
      <w:r>
        <w:t xml:space="preserve"> iznos od </w:t>
      </w:r>
      <w:r w:rsidR="00F050F0">
        <w:t>3.375</w:t>
      </w:r>
      <w:r>
        <w:t xml:space="preserve">,00 kuna. </w:t>
      </w:r>
    </w:p>
    <w:p w:rsidRDefault="0087730E" w:rsidP="0087730E" w:rsidR="0087730E"/>
    <w:p w:rsidRDefault="0087730E" w:rsidP="0087730E" w:rsidR="0087730E" w:rsidRPr="00D628C8">
      <w:r>
        <w:tab/>
      </w:r>
      <w:r w:rsidRPr="00D628C8">
        <w:t xml:space="preserve">SUDAC </w:t>
      </w:r>
    </w:p>
    <w:p w:rsidRDefault="0087730E" w:rsidP="0087730E" w:rsidR="0087730E">
      <w:pPr>
        <w:jc w:val="center"/>
      </w:pPr>
      <w:r w:rsidRPr="00D628C8">
        <w:t>RJEŠAVA</w:t>
      </w:r>
    </w:p>
    <w:p w:rsidRDefault="0087730E" w:rsidP="0087730E" w:rsidR="0087730E"/>
    <w:p w:rsidRDefault="0087730E" w:rsidP="0087730E" w:rsidR="0087730E">
      <w:r>
        <w:tab/>
        <w:t xml:space="preserve">Utvrđuje se da je ponuditelj DRAGON BAJUN d.o.o. ponudio najveći iznos za uređaj oznake OPTEREĆENJE WR 500/6, 1 komad, od </w:t>
      </w:r>
      <w:r w:rsidR="00F050F0">
        <w:t>3.375</w:t>
      </w:r>
      <w:r>
        <w:t xml:space="preserve">,00 kuna, te mu se isti dosuđuje. </w:t>
      </w:r>
    </w:p>
    <w:p w:rsidRDefault="0087730E" w:rsidP="0087730E" w:rsidR="0087730E"/>
    <w:p w:rsidRDefault="0087730E" w:rsidP="0087730E" w:rsidR="0087730E">
      <w:r>
        <w:tab/>
      </w:r>
    </w:p>
    <w:p w:rsidRDefault="0087730E" w:rsidP="0087730E" w:rsidR="0087730E" w:rsidRPr="00D628C8">
      <w:r w:rsidRPr="00D628C8">
        <w:tab/>
        <w:t xml:space="preserve">SUDAC </w:t>
      </w:r>
    </w:p>
    <w:p w:rsidRDefault="0087730E" w:rsidP="0087730E" w:rsidR="0087730E">
      <w:pPr>
        <w:jc w:val="center"/>
      </w:pPr>
      <w:r w:rsidRPr="00D628C8">
        <w:t>RJEŠAVA</w:t>
      </w:r>
    </w:p>
    <w:p w:rsidRDefault="0087730E" w:rsidP="0087730E" w:rsidR="0087730E"/>
    <w:p w:rsidRDefault="0087730E" w:rsidP="0087730E" w:rsidR="0087730E">
      <w:r>
        <w:tab/>
        <w:t xml:space="preserve">Pristupa se javnoj dražbi za uređaj </w:t>
      </w:r>
      <w:r w:rsidR="00F050F0">
        <w:t xml:space="preserve">rb. 895 </w:t>
      </w:r>
      <w:r>
        <w:t xml:space="preserve">oznake </w:t>
      </w:r>
      <w:r w:rsidR="004940E2">
        <w:t>ROLA NOMEX 0,30X914 MM, KL.h-53 KG,  1 komad</w:t>
      </w:r>
      <w:r>
        <w:t xml:space="preserve">. </w:t>
      </w:r>
    </w:p>
    <w:p w:rsidRDefault="0087730E" w:rsidP="0087730E" w:rsidR="0087730E"/>
    <w:p w:rsidRDefault="0087730E" w:rsidP="0087730E" w:rsidR="0087730E">
      <w:r>
        <w:tab/>
        <w:t xml:space="preserve">Procijenjena vrijednost je </w:t>
      </w:r>
      <w:r w:rsidR="004940E2">
        <w:t>19.601,52</w:t>
      </w:r>
      <w:r>
        <w:t xml:space="preserve"> kuna. </w:t>
      </w:r>
    </w:p>
    <w:p w:rsidRDefault="0087730E" w:rsidP="0087730E" w:rsidR="0087730E">
      <w:r>
        <w:tab/>
        <w:t xml:space="preserve">Početna vrijednost je </w:t>
      </w:r>
      <w:r w:rsidR="00F050F0">
        <w:t>4.900,38</w:t>
      </w:r>
      <w:r>
        <w:t xml:space="preserve"> kuna.</w:t>
      </w:r>
    </w:p>
    <w:p w:rsidRDefault="0087730E" w:rsidP="0087730E" w:rsidR="0087730E"/>
    <w:p w:rsidRDefault="0087730E" w:rsidP="0087730E" w:rsidR="0087730E">
      <w:r>
        <w:tab/>
        <w:t xml:space="preserve">Ponuditelj DRAGON BAJUN d.o.o. nudi za navedeni uređaj iznos od </w:t>
      </w:r>
      <w:r w:rsidR="00F050F0">
        <w:t>4.900,38</w:t>
      </w:r>
      <w:r w:rsidR="000B5F39">
        <w:t xml:space="preserve"> </w:t>
      </w:r>
      <w:r>
        <w:t xml:space="preserve">kuna. </w:t>
      </w:r>
    </w:p>
    <w:p w:rsidRDefault="0087730E" w:rsidP="0087730E" w:rsidR="0087730E"/>
    <w:p w:rsidRDefault="0087730E" w:rsidP="0087730E" w:rsidR="0087730E" w:rsidRPr="00C71782">
      <w:r>
        <w:tab/>
      </w:r>
      <w:r w:rsidRPr="00C71782">
        <w:t xml:space="preserve">SUDAC </w:t>
      </w:r>
    </w:p>
    <w:p w:rsidRDefault="0087730E" w:rsidP="0087730E" w:rsidR="0087730E" w:rsidRPr="00C71782">
      <w:pPr>
        <w:jc w:val="center"/>
      </w:pPr>
      <w:r w:rsidRPr="00C71782">
        <w:t>RJEŠAVA</w:t>
      </w:r>
    </w:p>
    <w:p w:rsidRDefault="0087730E" w:rsidP="0087730E" w:rsidR="0087730E" w:rsidRPr="00C71782"/>
    <w:p w:rsidRDefault="0087730E" w:rsidP="0087730E" w:rsidR="0087730E">
      <w:r w:rsidRPr="00C71782">
        <w:tab/>
        <w:t xml:space="preserve">Utvrđuje se da je ponuditelj DRAGON BAJUN d.o.o. ponudio najveći iznos za uređaj oznake </w:t>
      </w:r>
      <w:r w:rsidR="004940E2" w:rsidRPr="00C71782">
        <w:t>ROLA NOMEX 0,30X914 MM, KL.h-53 KG,  1 komad</w:t>
      </w:r>
      <w:r w:rsidRPr="00C71782">
        <w:t xml:space="preserve">, od </w:t>
      </w:r>
      <w:r w:rsidR="00F050F0" w:rsidRPr="00C71782">
        <w:t>4.900,38</w:t>
      </w:r>
      <w:r w:rsidR="00125CEA" w:rsidRPr="00C71782">
        <w:t xml:space="preserve"> </w:t>
      </w:r>
      <w:r w:rsidRPr="00C71782">
        <w:t>kuna, te mu se isti dosuđuje.</w:t>
      </w:r>
      <w:r>
        <w:t xml:space="preserve"> </w:t>
      </w:r>
    </w:p>
    <w:p w:rsidRDefault="00C23DC4" w:rsidP="0087730E" w:rsidR="00C23DC4"/>
    <w:p w:rsidRDefault="004C3F6B" w:rsidP="0087730E" w:rsidR="00E24BA1">
      <w:r>
        <w:tab/>
        <w:t xml:space="preserve">Ponuditelj </w:t>
      </w:r>
      <w:r w:rsidR="000B5F39">
        <w:t xml:space="preserve">DRAGON BALJUN </w:t>
      </w:r>
      <w:r>
        <w:t xml:space="preserve">d.o.o. odustaje od licitacije za predmete koji su u njegovom popisu navedeni pod red. brojem 40-55. </w:t>
      </w:r>
    </w:p>
    <w:p w:rsidRDefault="004C3F6B" w:rsidP="0087730E" w:rsidR="004C3F6B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predmet rb. 64 oznake KONUSNO SVRDLO fi 39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200,00 kuna. </w:t>
      </w:r>
    </w:p>
    <w:p w:rsidRDefault="00994022" w:rsidP="00994022" w:rsidR="00994022">
      <w:r>
        <w:tab/>
        <w:t xml:space="preserve">Početna vrijednost je </w:t>
      </w:r>
      <w:r w:rsidR="00E24BA1">
        <w:t>50</w:t>
      </w:r>
      <w:r>
        <w:t>,00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1138D3">
        <w:t>VILSTROJ</w:t>
      </w:r>
      <w:r>
        <w:t xml:space="preserve"> d.o.o. nudi za navedeni </w:t>
      </w:r>
      <w:r w:rsidR="00816470">
        <w:t xml:space="preserve">predmet </w:t>
      </w:r>
      <w:r>
        <w:t xml:space="preserve">iznos od </w:t>
      </w:r>
      <w:r w:rsidR="00E24BA1">
        <w:t>50</w:t>
      </w:r>
      <w:r>
        <w:t xml:space="preserve">,00 kuna. </w:t>
      </w:r>
    </w:p>
    <w:p w:rsidRDefault="00E24BA1" w:rsidP="00994022" w:rsidR="00E24BA1">
      <w:r>
        <w:tab/>
        <w:t xml:space="preserve">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1138D3">
        <w:t xml:space="preserve">VILSTROJ d.o.o. </w:t>
      </w:r>
      <w:r>
        <w:t xml:space="preserve">ponudio najveći iznos za </w:t>
      </w:r>
      <w:r w:rsidR="000B5F39">
        <w:t>predmet</w:t>
      </w:r>
      <w:r>
        <w:t xml:space="preserve"> oznake KONUSNO SVRDLO fi 39 mm, 1 komad, od </w:t>
      </w:r>
      <w:r w:rsidR="001138D3">
        <w:t>50</w:t>
      </w:r>
      <w:r>
        <w:t xml:space="preserve">,00 kuna, te mu se isti dosuđuje. </w:t>
      </w:r>
    </w:p>
    <w:p w:rsidRDefault="00994022" w:rsidP="00994022" w:rsidR="00994022"/>
    <w:p w:rsidRDefault="00994022" w:rsidP="00994022" w:rsidR="00994022">
      <w:r>
        <w:tab/>
      </w:r>
    </w:p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8255E5">
        <w:t>predmet rb. 65</w:t>
      </w:r>
      <w:r>
        <w:t xml:space="preserve"> oznake KONUSNO SVRDLO fi 40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200,00 kuna. </w:t>
      </w:r>
    </w:p>
    <w:p w:rsidRDefault="00994022" w:rsidP="00994022" w:rsidR="00994022">
      <w:r>
        <w:tab/>
        <w:t xml:space="preserve">Početna vrijednost je </w:t>
      </w:r>
      <w:r w:rsidR="008255E5">
        <w:t>50</w:t>
      </w:r>
      <w:r>
        <w:t>,00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8255E5">
        <w:t xml:space="preserve">VILSTROJ d.o.o. </w:t>
      </w:r>
      <w:r>
        <w:t xml:space="preserve">nudi za navedeni uređaj iznos od </w:t>
      </w:r>
      <w:r w:rsidR="008255E5">
        <w:t>50</w:t>
      </w:r>
      <w:r>
        <w:t xml:space="preserve">,00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8255E5">
        <w:t>VILSTROJ d.o.o.</w:t>
      </w:r>
      <w:r>
        <w:t xml:space="preserve">. ponudio najveći iznos za </w:t>
      </w:r>
      <w:r w:rsidR="00816470">
        <w:t>predmet</w:t>
      </w:r>
      <w:r>
        <w:t xml:space="preserve"> oznake KONUSNO SVRDLO fi 40 mm, 1 komad, od </w:t>
      </w:r>
      <w:r w:rsidR="008255E5">
        <w:t>50</w:t>
      </w:r>
      <w:r>
        <w:t xml:space="preserve">,00 kuna, te mu se isti dosuđuje. </w:t>
      </w:r>
    </w:p>
    <w:p w:rsidRDefault="00994022" w:rsidP="00994022" w:rsidR="00994022"/>
    <w:p w:rsidRDefault="00994022" w:rsidP="00994022" w:rsidR="00994022">
      <w:r>
        <w:tab/>
      </w:r>
    </w:p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8255E5">
        <w:t>predmet rb. 66</w:t>
      </w:r>
      <w:r>
        <w:t xml:space="preserve"> oznake KONUSNO SVRDLO fi 40,5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200,00 kuna. </w:t>
      </w:r>
    </w:p>
    <w:p w:rsidRDefault="00994022" w:rsidP="00994022" w:rsidR="00994022">
      <w:r>
        <w:tab/>
        <w:t xml:space="preserve">Početna vrijednost je </w:t>
      </w:r>
      <w:r w:rsidR="008255E5">
        <w:t>50</w:t>
      </w:r>
      <w:r>
        <w:t>,00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8255E5">
        <w:t>VILSTROJ d.o.o.</w:t>
      </w:r>
      <w:r>
        <w:t xml:space="preserve">. nudi za navedeni </w:t>
      </w:r>
      <w:r w:rsidR="00816470">
        <w:t>predmet</w:t>
      </w:r>
      <w:r>
        <w:t xml:space="preserve"> iznos od </w:t>
      </w:r>
      <w:r w:rsidR="008255E5">
        <w:t>50</w:t>
      </w:r>
      <w:r>
        <w:t xml:space="preserve">,00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8255E5">
        <w:t xml:space="preserve">VILSTROJ d.o.o. </w:t>
      </w:r>
      <w:r>
        <w:t xml:space="preserve">ponudio najveći iznos za </w:t>
      </w:r>
      <w:r w:rsidR="00816470">
        <w:t>predmet</w:t>
      </w:r>
      <w:r>
        <w:t xml:space="preserve"> oznake KONUSNO SVRDLO fi 40,5 mm, 1 komad, od </w:t>
      </w:r>
      <w:r w:rsidR="008255E5">
        <w:t>50</w:t>
      </w:r>
      <w:r>
        <w:t xml:space="preserve">,00 kuna, te mu se isti dosuđuje. </w:t>
      </w:r>
    </w:p>
    <w:p w:rsidRDefault="00994022" w:rsidP="00994022" w:rsidR="00994022"/>
    <w:p w:rsidRDefault="00994022" w:rsidP="00994022" w:rsidR="00994022">
      <w:r>
        <w:tab/>
      </w:r>
      <w:r w:rsidR="008255E5">
        <w:t xml:space="preserve"> </w:t>
      </w:r>
    </w:p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8255E5">
        <w:t>predmet rb. 68</w:t>
      </w:r>
      <w:r>
        <w:t xml:space="preserve"> oznake KONUSNO SVRDLO fi 44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200,00 kuna. </w:t>
      </w:r>
    </w:p>
    <w:p w:rsidRDefault="00994022" w:rsidP="00994022" w:rsidR="00994022">
      <w:r>
        <w:tab/>
        <w:t xml:space="preserve">Početna vrijednost je </w:t>
      </w:r>
      <w:r w:rsidR="008255E5">
        <w:t>50</w:t>
      </w:r>
      <w:r>
        <w:t>,00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 xml:space="preserve">VILSTROJ d.o.o. </w:t>
      </w:r>
      <w:r>
        <w:t xml:space="preserve">nudi za navedeni </w:t>
      </w:r>
      <w:r w:rsidR="00816470">
        <w:t>predmet</w:t>
      </w:r>
      <w:r>
        <w:t xml:space="preserve"> iznos od </w:t>
      </w:r>
      <w:r w:rsidR="00265F27">
        <w:t>50</w:t>
      </w:r>
      <w:r>
        <w:t xml:space="preserve">,00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 xml:space="preserve">VILSTROJ d.o.o. </w:t>
      </w:r>
      <w:r>
        <w:t xml:space="preserve">ponudio najveći iznos za </w:t>
      </w:r>
      <w:r w:rsidR="00816470">
        <w:t>predmet</w:t>
      </w:r>
      <w:r>
        <w:t xml:space="preserve"> oznake KONUSNO SVRDLO fi 44 mm, 1 komad, od </w:t>
      </w:r>
      <w:r w:rsidR="00265F27">
        <w:t>50</w:t>
      </w:r>
      <w:r>
        <w:t xml:space="preserve">,00 kuna, te mu se isti dosuđuje. </w:t>
      </w:r>
    </w:p>
    <w:p w:rsidRDefault="00994022" w:rsidP="00994022" w:rsidR="00994022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76</w:t>
      </w:r>
      <w:r>
        <w:t xml:space="preserve"> oznake KONUSNO SVRDLO fi 30,5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 xml:space="preserve">VILSTROJ d.o.o. </w:t>
      </w:r>
      <w:r>
        <w:t xml:space="preserve">nudi za navedeni </w:t>
      </w:r>
      <w:r w:rsidR="00816470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 xml:space="preserve">VILSTROJ d.o.o. </w:t>
      </w:r>
      <w:r>
        <w:t xml:space="preserve">ponudio najveći iznos za </w:t>
      </w:r>
      <w:r w:rsidR="00816470">
        <w:t>predmet</w:t>
      </w:r>
      <w:r>
        <w:t xml:space="preserve"> oznake KONUSNO SVRDLO fi 30,5 mm, 1 komad, od </w:t>
      </w:r>
      <w:r w:rsidR="00265F27">
        <w:t>37,50</w:t>
      </w:r>
      <w:r>
        <w:t xml:space="preserve"> kuna, te mu se isti dosuđuje. </w:t>
      </w:r>
    </w:p>
    <w:p w:rsidRDefault="00994022" w:rsidP="00994022" w:rsidR="00994022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77</w:t>
      </w:r>
      <w:r>
        <w:t xml:space="preserve"> oznake KONUSNO SVRDLO fi 31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 xml:space="preserve">VILSTROJ d.o.o. </w:t>
      </w:r>
      <w:r>
        <w:t xml:space="preserve">nudi za navedeni </w:t>
      </w:r>
      <w:r w:rsidR="00816470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>VILSTROJ d.o.o.</w:t>
      </w:r>
      <w:r>
        <w:t xml:space="preserve">. ponudio najveći iznos za </w:t>
      </w:r>
      <w:r w:rsidR="00816470">
        <w:t>predmet</w:t>
      </w:r>
      <w:r>
        <w:t xml:space="preserve"> oznake KONUSNO SVRDLO fi 31 mm, 1 komad, od </w:t>
      </w:r>
      <w:r w:rsidR="00265F27">
        <w:t>37,50</w:t>
      </w:r>
      <w:r>
        <w:t xml:space="preserve"> kuna, te mu se isti dosuđuje. </w:t>
      </w:r>
    </w:p>
    <w:p w:rsidRDefault="00994022" w:rsidP="00994022" w:rsidR="00994022"/>
    <w:p w:rsidRDefault="00994022" w:rsidP="00994022" w:rsidR="00994022">
      <w:r>
        <w:tab/>
      </w:r>
    </w:p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78</w:t>
      </w:r>
      <w:r>
        <w:t xml:space="preserve"> oznake KONUSNO SVRDLO fi 31,5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>VILSTROJ d.o.o.</w:t>
      </w:r>
      <w:r>
        <w:t xml:space="preserve">. nudi za navedeni </w:t>
      </w:r>
      <w:r w:rsidR="00816470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 xml:space="preserve">VILSTROJ d.o.o. </w:t>
      </w:r>
      <w:r>
        <w:t xml:space="preserve">ponudio najveći iznos za </w:t>
      </w:r>
      <w:r w:rsidR="00816470">
        <w:t>predmet</w:t>
      </w:r>
      <w:r>
        <w:t xml:space="preserve"> oznake KONUSNO SVRDLO fi 31,5 mm, 1 komad, od </w:t>
      </w:r>
      <w:r w:rsidR="00265F27">
        <w:t>37,50</w:t>
      </w:r>
      <w:r>
        <w:t xml:space="preserve"> kuna, te mu se isti dosuđuje. </w:t>
      </w:r>
    </w:p>
    <w:p w:rsidRDefault="00994022" w:rsidP="00994022" w:rsidR="00994022"/>
    <w:p w:rsidRDefault="00994022" w:rsidP="00994022" w:rsidR="00994022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79</w:t>
      </w:r>
      <w:r>
        <w:t xml:space="preserve"> oznake KONUSNO SVRDLO fi 32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 xml:space="preserve">VILSTROJ d.o.o. </w:t>
      </w:r>
      <w:r>
        <w:t xml:space="preserve">nudi za navedeni </w:t>
      </w:r>
      <w:r w:rsidR="00816470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 xml:space="preserve">VILSTROJ d.o.o. </w:t>
      </w:r>
      <w:r>
        <w:t xml:space="preserve">ponudio najveći iznos za </w:t>
      </w:r>
      <w:r w:rsidR="00816470">
        <w:t>predmet</w:t>
      </w:r>
      <w:r>
        <w:t xml:space="preserve"> oznake KONUSNO SVRDLO fi 32 mm, 1 komad, od </w:t>
      </w:r>
      <w:r w:rsidR="00265F27">
        <w:t>37,50</w:t>
      </w:r>
      <w:r>
        <w:t xml:space="preserve"> kuna, te mu se isti dosuđuje. </w:t>
      </w:r>
    </w:p>
    <w:p w:rsidRDefault="00994022" w:rsidP="00994022" w:rsidR="00994022"/>
    <w:p w:rsidRDefault="00994022" w:rsidP="00994022" w:rsidR="00994022">
      <w:r>
        <w:tab/>
      </w:r>
    </w:p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80</w:t>
      </w:r>
      <w:r>
        <w:t xml:space="preserve"> oznake KONUSNO SVRDLO fi 32,5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>VILSTROJ d.o.o.</w:t>
      </w:r>
      <w:r>
        <w:t xml:space="preserve">. nudi za navedeni </w:t>
      </w:r>
      <w:r w:rsidR="00816470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>VILSTROJ d.o.o.</w:t>
      </w:r>
      <w:r>
        <w:t xml:space="preserve">. ponudio najveći iznos za </w:t>
      </w:r>
      <w:r w:rsidR="00816470">
        <w:t>predmet</w:t>
      </w:r>
      <w:r>
        <w:t xml:space="preserve"> oznake KONUSNO SVRDLO fi 32,5 mm, 1 komad, od </w:t>
      </w:r>
      <w:r w:rsidR="00265F27">
        <w:t>37,50</w:t>
      </w:r>
      <w:r>
        <w:t xml:space="preserve"> kuna, te mu se isti dosuđuje. </w:t>
      </w:r>
    </w:p>
    <w:p w:rsidRDefault="00994022" w:rsidP="00994022" w:rsidR="00994022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81</w:t>
      </w:r>
      <w:r>
        <w:t xml:space="preserve"> oznake KONUSNO SVRDLO fi 33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 xml:space="preserve">VILSTROJ d.o.o. </w:t>
      </w:r>
      <w:r>
        <w:t xml:space="preserve">nudi za navedeni </w:t>
      </w:r>
      <w:r w:rsidR="00816470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 xml:space="preserve">VILSTROJ d.o.o. </w:t>
      </w:r>
      <w:r>
        <w:t xml:space="preserve">ponudio najveći iznos za </w:t>
      </w:r>
      <w:r w:rsidR="00816470">
        <w:t>predmet</w:t>
      </w:r>
      <w:r>
        <w:t xml:space="preserve"> oznake KONUSNO SVRDLO fi 33 mm, 1 komad, od </w:t>
      </w:r>
      <w:r w:rsidR="00265F27">
        <w:t>37,50</w:t>
      </w:r>
      <w:r>
        <w:t xml:space="preserve"> kuna, te mu se isti dosuđuje. </w:t>
      </w:r>
    </w:p>
    <w:p w:rsidRDefault="00994022" w:rsidP="00994022" w:rsidR="00994022"/>
    <w:p w:rsidRDefault="001D2664" w:rsidP="00994022" w:rsidR="001D2664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82</w:t>
      </w:r>
      <w:r>
        <w:t xml:space="preserve"> oznake KONUSNO SVRDLO fi 33,5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 xml:space="preserve">VILSTROJ d.o.o. </w:t>
      </w:r>
      <w:r>
        <w:t xml:space="preserve">nudi za navedeni </w:t>
      </w:r>
      <w:r w:rsidR="001D2664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 xml:space="preserve">VILSTROJ d.o.o. </w:t>
      </w:r>
      <w:r>
        <w:t xml:space="preserve">ponudio najveći iznos za </w:t>
      </w:r>
      <w:r w:rsidR="001D2664">
        <w:t>predmet</w:t>
      </w:r>
      <w:r>
        <w:t xml:space="preserve"> oznake KONUSNO SVRDLO fi 33,5 mm, 1 komad, od </w:t>
      </w:r>
      <w:r w:rsidR="00265F27">
        <w:t>37,50</w:t>
      </w:r>
      <w:r>
        <w:t xml:space="preserve"> kuna, te mu se isti dosuđuje. </w:t>
      </w:r>
    </w:p>
    <w:p w:rsidRDefault="00994022" w:rsidP="00994022" w:rsidR="00994022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83</w:t>
      </w:r>
      <w:r>
        <w:t xml:space="preserve"> oznake KONUSNO SVRDLO fi 34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 xml:space="preserve">VILSTROJ d.o.o. </w:t>
      </w:r>
      <w:r>
        <w:t xml:space="preserve">nudi za navedeni </w:t>
      </w:r>
      <w:r w:rsidR="001D2664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 xml:space="preserve">VILSTROJ d.o.o. </w:t>
      </w:r>
      <w:r>
        <w:t xml:space="preserve">ponudio najveći iznos za </w:t>
      </w:r>
      <w:r w:rsidR="001D2664">
        <w:t>predmet</w:t>
      </w:r>
      <w:r>
        <w:t xml:space="preserve"> oznake KONUSNO SVRDLO fi 34 mm, 1 komad, od </w:t>
      </w:r>
      <w:r w:rsidR="00265F27">
        <w:t>37,50</w:t>
      </w:r>
      <w:r>
        <w:t xml:space="preserve"> kuna, te mu se isti dosuđuje. </w:t>
      </w:r>
    </w:p>
    <w:p w:rsidRDefault="00994022" w:rsidP="00994022" w:rsidR="00994022">
      <w:r>
        <w:tab/>
        <w:t xml:space="preserve"> </w:t>
      </w:r>
    </w:p>
    <w:p w:rsidRDefault="00994022" w:rsidP="00994022" w:rsidR="00994022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86</w:t>
      </w:r>
      <w:r>
        <w:t xml:space="preserve"> oznake KONUSNO SVRDLO fi 35,5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>VILSTROJ d.o.o</w:t>
      </w:r>
      <w:r>
        <w:t xml:space="preserve">. nudi za navedeni </w:t>
      </w:r>
      <w:r w:rsidR="001D2664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>VILSTROJ d.o.o.</w:t>
      </w:r>
      <w:r>
        <w:t xml:space="preserve"> ponudio najveći iznos za </w:t>
      </w:r>
      <w:r w:rsidR="001D2664">
        <w:t>predmet</w:t>
      </w:r>
      <w:r>
        <w:t xml:space="preserve"> oznake KONUSNO SVRDLO fi 35,5 mm, 1 komad, od </w:t>
      </w:r>
      <w:r w:rsidR="00265F27">
        <w:t>37,50</w:t>
      </w:r>
      <w:r>
        <w:t xml:space="preserve"> kuna, te mu se isti dosuđuje.</w:t>
      </w:r>
    </w:p>
    <w:p w:rsidRDefault="00994022" w:rsidP="00994022" w:rsidR="00994022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265F27">
        <w:t>predmet rb. 87</w:t>
      </w:r>
      <w:r>
        <w:t xml:space="preserve"> oznake KONUSNO SVRDLO fi 36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265F27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265F27">
        <w:t xml:space="preserve">VILSTROJ d.o.o. </w:t>
      </w:r>
      <w:r>
        <w:t xml:space="preserve">nudi za navedeni </w:t>
      </w:r>
      <w:r w:rsidR="001D2664">
        <w:t>predmet</w:t>
      </w:r>
      <w:r>
        <w:t xml:space="preserve"> iznos od </w:t>
      </w:r>
      <w:r w:rsidR="00265F27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265F27">
        <w:t xml:space="preserve">VILSTROJ d.o.o. </w:t>
      </w:r>
      <w:r>
        <w:t xml:space="preserve">ponudio najveći iznos za </w:t>
      </w:r>
      <w:r w:rsidR="001D2664">
        <w:t>predmet</w:t>
      </w:r>
      <w:r>
        <w:t xml:space="preserve"> oznake KONUSNO SVRDLO fi 36 mm, 1 komad, od </w:t>
      </w:r>
      <w:r w:rsidR="00265F27">
        <w:t>37,50</w:t>
      </w:r>
      <w:r>
        <w:t xml:space="preserve"> kuna, te mu se isti dosuđuje. </w:t>
      </w:r>
    </w:p>
    <w:p w:rsidRDefault="00994022" w:rsidP="00994022" w:rsidR="00994022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6B67D6">
        <w:t>predmet rb. 88</w:t>
      </w:r>
      <w:r>
        <w:t xml:space="preserve"> oznake KONUSNO SVRDLO fi 36,5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6B67D6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6B67D6">
        <w:t xml:space="preserve">VILSTROJ d.o.o. </w:t>
      </w:r>
      <w:r>
        <w:t xml:space="preserve">nudi za navedeni </w:t>
      </w:r>
      <w:r w:rsidR="001D2664">
        <w:t>predmet</w:t>
      </w:r>
      <w:r>
        <w:t xml:space="preserve"> iznos od </w:t>
      </w:r>
      <w:r w:rsidR="006B67D6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6B67D6">
        <w:t xml:space="preserve">VILSTROJ d.o.o. </w:t>
      </w:r>
      <w:r>
        <w:t xml:space="preserve">ponudio najveći iznos za </w:t>
      </w:r>
      <w:r w:rsidR="001D2664">
        <w:t>predmet</w:t>
      </w:r>
      <w:r>
        <w:t xml:space="preserve"> oznake KONUSNO SVRDLO fi 36,5 mm, 1 komad, od </w:t>
      </w:r>
      <w:r w:rsidR="006B67D6">
        <w:t xml:space="preserve">37,50 kuna, te mu se isti dosuđuje. </w:t>
      </w:r>
    </w:p>
    <w:p w:rsidRDefault="00D22C2E" w:rsidP="00994022" w:rsidR="00D22C2E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6B67D6">
        <w:t>predmet rb. 91</w:t>
      </w:r>
      <w:r>
        <w:t xml:space="preserve"> oznake KONUSNO SVRDLO fi 38 mm, 1 komad. </w:t>
      </w:r>
    </w:p>
    <w:p w:rsidRDefault="00994022" w:rsidP="00994022" w:rsidR="00994022"/>
    <w:p w:rsidRDefault="00994022" w:rsidP="00994022" w:rsidR="00994022">
      <w:r>
        <w:tab/>
        <w:t xml:space="preserve">Procijenjena vrijednost je 150,00 kuna. </w:t>
      </w:r>
    </w:p>
    <w:p w:rsidRDefault="00994022" w:rsidP="00994022" w:rsidR="00994022">
      <w:r>
        <w:tab/>
        <w:t xml:space="preserve">Početna vrijednost je </w:t>
      </w:r>
      <w:r w:rsidR="006B67D6">
        <w:t>37,50</w:t>
      </w:r>
      <w:r>
        <w:t xml:space="preserve"> kuna.</w:t>
      </w:r>
    </w:p>
    <w:p w:rsidRDefault="00994022" w:rsidP="00994022" w:rsidR="00994022"/>
    <w:p w:rsidRDefault="00994022" w:rsidP="00994022" w:rsidR="00994022">
      <w:r>
        <w:tab/>
        <w:t xml:space="preserve">Ponuditelj </w:t>
      </w:r>
      <w:r w:rsidR="00A16920">
        <w:t>VILSTROJ d.o.o</w:t>
      </w:r>
      <w:r>
        <w:t xml:space="preserve">. nudi za navedeni </w:t>
      </w:r>
      <w:r w:rsidR="00A16920">
        <w:t>predmet</w:t>
      </w:r>
      <w:r>
        <w:t xml:space="preserve"> iznos od </w:t>
      </w:r>
      <w:r w:rsidR="006B67D6">
        <w:t>37,50</w:t>
      </w:r>
      <w:r>
        <w:t xml:space="preserve"> kuna. </w:t>
      </w:r>
    </w:p>
    <w:p w:rsidRDefault="00994022" w:rsidP="00994022" w:rsidR="00994022"/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Utvrđuje se da je ponuditelj </w:t>
      </w:r>
      <w:r w:rsidR="006B67D6">
        <w:t xml:space="preserve">VILSTROJ d.o.o. </w:t>
      </w:r>
      <w:r>
        <w:t xml:space="preserve">ponudio najveći iznos za </w:t>
      </w:r>
      <w:r w:rsidR="00A16920">
        <w:t>predmet</w:t>
      </w:r>
      <w:r>
        <w:t xml:space="preserve"> oznake KONUSNO SVRDLO fi 38 mm, 1 komad, od </w:t>
      </w:r>
      <w:r w:rsidR="006B67D6">
        <w:t>37,50</w:t>
      </w:r>
      <w:r>
        <w:t xml:space="preserve"> kuna, te mu se isti dosuđuje. </w:t>
      </w:r>
    </w:p>
    <w:p w:rsidRDefault="00994022" w:rsidP="00994022" w:rsidR="00994022"/>
    <w:p w:rsidRDefault="00994022" w:rsidP="00994022" w:rsidR="00994022" w:rsidRPr="00D628C8">
      <w:r w:rsidRPr="00D628C8">
        <w:tab/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994022" w:rsidR="00994022">
      <w:r>
        <w:tab/>
        <w:t xml:space="preserve">Pristupa se javnoj dražbi za </w:t>
      </w:r>
      <w:r w:rsidR="00A16920">
        <w:t>predmet</w:t>
      </w:r>
      <w:r>
        <w:t xml:space="preserve"> </w:t>
      </w:r>
      <w:r w:rsidR="006B67D6">
        <w:t xml:space="preserve">rb. 370 </w:t>
      </w:r>
      <w:r>
        <w:t xml:space="preserve">oznake DIZALICA ZGLOBNA 50 KP, 1 komad. </w:t>
      </w:r>
      <w:r w:rsidR="0028575B">
        <w:t xml:space="preserve">(lakirnica). </w:t>
      </w:r>
    </w:p>
    <w:p w:rsidRDefault="00994022" w:rsidP="00994022" w:rsidR="00994022"/>
    <w:p w:rsidRDefault="00994022" w:rsidP="00994022" w:rsidR="00994022">
      <w:r>
        <w:tab/>
        <w:t xml:space="preserve">Procijenjena vrijednost je 8.000,00 kuna. </w:t>
      </w:r>
    </w:p>
    <w:p w:rsidRDefault="00994022" w:rsidP="00994022" w:rsidR="00994022">
      <w:r>
        <w:tab/>
        <w:t xml:space="preserve">Početna vrijednost je </w:t>
      </w:r>
      <w:r w:rsidR="006F6EB8">
        <w:t>2</w:t>
      </w:r>
      <w:r>
        <w:t>.000,00 kuna.</w:t>
      </w:r>
    </w:p>
    <w:p w:rsidRDefault="0028575B" w:rsidP="00994022" w:rsidR="006F6EB8">
      <w:r>
        <w:tab/>
        <w:t>Cijena se diže za 50,00 kn.</w:t>
      </w:r>
    </w:p>
    <w:p w:rsidRDefault="0028575B" w:rsidP="00994022" w:rsidR="0028575B"/>
    <w:p w:rsidRDefault="006F6EB8" w:rsidP="00994022" w:rsidR="00994022">
      <w:r>
        <w:tab/>
      </w:r>
      <w:r w:rsidR="00994022">
        <w:t xml:space="preserve">Ponuditelj </w:t>
      </w:r>
      <w:r w:rsidR="0028575B">
        <w:t xml:space="preserve">Milorad Volaš </w:t>
      </w:r>
      <w:r w:rsidR="00994022">
        <w:t xml:space="preserve">nudi za navedeni </w:t>
      </w:r>
      <w:r w:rsidR="00A16920">
        <w:t>predmet</w:t>
      </w:r>
      <w:r w:rsidR="00994022">
        <w:t xml:space="preserve"> iznos od </w:t>
      </w:r>
      <w:r>
        <w:t>2</w:t>
      </w:r>
      <w:r w:rsidR="00994022">
        <w:t>.</w:t>
      </w:r>
      <w:r w:rsidR="0028575B">
        <w:t>050,</w:t>
      </w:r>
      <w:r w:rsidR="00994022">
        <w:t xml:space="preserve">00 kuna. </w:t>
      </w:r>
    </w:p>
    <w:p w:rsidRDefault="006F6EB8" w:rsidP="00994022" w:rsidR="006F6EB8">
      <w:r>
        <w:tab/>
        <w:t xml:space="preserve">Ponuditelj </w:t>
      </w:r>
      <w:r w:rsidR="0028575B">
        <w:t xml:space="preserve">DRAGON BAJUN d.o.o. nudi 2.100,00 kn. </w:t>
      </w:r>
      <w:r>
        <w:t xml:space="preserve"> </w:t>
      </w:r>
    </w:p>
    <w:p w:rsidRDefault="0028575B" w:rsidP="0028575B" w:rsidR="0028575B">
      <w:r>
        <w:tab/>
        <w:t xml:space="preserve">Ponuditelj Milorad Volaš nudi za navedeni </w:t>
      </w:r>
      <w:r w:rsidR="00A16920">
        <w:t>predmet</w:t>
      </w:r>
      <w:r>
        <w:t xml:space="preserve"> iznos od 2.150,00 kuna. </w:t>
      </w:r>
    </w:p>
    <w:p w:rsidRDefault="0028575B" w:rsidP="0028575B" w:rsidR="0028575B">
      <w:r>
        <w:tab/>
        <w:t xml:space="preserve">Ponuditelj DRAGON BAJUN d.o.o. nudi 2.200,00 kn.  </w:t>
      </w:r>
    </w:p>
    <w:p w:rsidRDefault="0028575B" w:rsidP="0028575B" w:rsidR="0028575B">
      <w:r>
        <w:tab/>
        <w:t xml:space="preserve">Ponuditelj Milorad Volaš nudi za navedeni </w:t>
      </w:r>
      <w:r w:rsidR="00A16920">
        <w:t>predmet</w:t>
      </w:r>
      <w:r>
        <w:t xml:space="preserve"> iznos od 2.250,00 kuna. </w:t>
      </w:r>
    </w:p>
    <w:p w:rsidRDefault="0028575B" w:rsidP="0028575B" w:rsidR="0028575B">
      <w:r>
        <w:tab/>
        <w:t xml:space="preserve">Ponuditelj DRAGON BAJUN d.o.o. nudi 2.300,00 kn.  </w:t>
      </w:r>
    </w:p>
    <w:p w:rsidRDefault="0028575B" w:rsidP="0028575B" w:rsidR="0028575B">
      <w:r>
        <w:tab/>
        <w:t xml:space="preserve">Ponuditelj Milorad Volaš nudi za navedeni </w:t>
      </w:r>
      <w:r w:rsidR="00A16920">
        <w:t>predmet</w:t>
      </w:r>
      <w:r>
        <w:t xml:space="preserve"> iznos od 2.350,00 kuna. </w:t>
      </w:r>
    </w:p>
    <w:p w:rsidRDefault="0028575B" w:rsidP="0028575B" w:rsidR="0028575B">
      <w:r>
        <w:tab/>
        <w:t xml:space="preserve">Ponuditelj DRAGON BAJUN d.o.o. nudi 2.400,00 kn.  </w:t>
      </w:r>
    </w:p>
    <w:p w:rsidRDefault="0028575B" w:rsidP="0028575B" w:rsidR="0028575B">
      <w:r>
        <w:tab/>
        <w:t xml:space="preserve">Ponuditelj Milorad Volaš nudi za navedeni </w:t>
      </w:r>
      <w:r w:rsidR="00A16920">
        <w:t>predmet</w:t>
      </w:r>
      <w:r>
        <w:t xml:space="preserve"> iznos od 2.450,00 kuna. </w:t>
      </w:r>
    </w:p>
    <w:p w:rsidRDefault="0028575B" w:rsidP="0028575B" w:rsidR="0028575B">
      <w:r>
        <w:tab/>
        <w:t xml:space="preserve">Ponuditelj DRAGON BAJUN d.o.o. nudi 2.500,00 kn.  </w:t>
      </w:r>
    </w:p>
    <w:p w:rsidRDefault="0028575B" w:rsidP="0028575B" w:rsidR="0028575B">
      <w:r>
        <w:tab/>
        <w:t xml:space="preserve">Ponuditelj Milorad Volaš nudi za navedeni </w:t>
      </w:r>
      <w:r w:rsidR="00A16920">
        <w:t>predmet</w:t>
      </w:r>
      <w:r>
        <w:t xml:space="preserve"> iznos od 2.550,00 kuna. </w:t>
      </w:r>
    </w:p>
    <w:p w:rsidRDefault="0028575B" w:rsidP="00994022" w:rsidR="00994022">
      <w:r>
        <w:tab/>
      </w:r>
    </w:p>
    <w:p w:rsidRDefault="00994022" w:rsidP="00994022" w:rsidR="00994022" w:rsidRPr="00D628C8">
      <w:r>
        <w:tab/>
      </w:r>
      <w:r w:rsidRPr="00D628C8">
        <w:t xml:space="preserve">SUDAC </w:t>
      </w:r>
    </w:p>
    <w:p w:rsidRDefault="00994022" w:rsidP="00994022" w:rsidR="00994022">
      <w:pPr>
        <w:jc w:val="center"/>
      </w:pPr>
      <w:r w:rsidRPr="00D628C8">
        <w:t>RJEŠAVA</w:t>
      </w:r>
    </w:p>
    <w:p w:rsidRDefault="00994022" w:rsidP="00994022" w:rsidR="00994022"/>
    <w:p w:rsidRDefault="00994022" w:rsidP="00C23DC4" w:rsidR="00C23DC4">
      <w:r>
        <w:tab/>
        <w:t xml:space="preserve">Utvrđuje se da je ponuditelj </w:t>
      </w:r>
      <w:r w:rsidR="0028575B">
        <w:t>Miloradu Volašu</w:t>
      </w:r>
      <w:r>
        <w:t xml:space="preserve"> ponudio najveći iznos za </w:t>
      </w:r>
      <w:r w:rsidR="00A16920">
        <w:t>predmet</w:t>
      </w:r>
      <w:r>
        <w:t xml:space="preserve"> oznake DIZALICA ZGLOBNA 50 KP, 1 komad, od </w:t>
      </w:r>
      <w:r w:rsidR="0028575B">
        <w:t>2.550,00</w:t>
      </w:r>
      <w:r w:rsidR="00964CDF">
        <w:t xml:space="preserve"> kuna, te mu se isti dosuđuje. </w:t>
      </w:r>
      <w:r w:rsidR="00C23DC4">
        <w:t xml:space="preserve"> </w:t>
      </w:r>
    </w:p>
    <w:p w:rsidRDefault="00C23DC4" w:rsidP="00C23DC4" w:rsidR="00C23DC4"/>
    <w:p w:rsidRDefault="00C23DC4" w:rsidP="00C23DC4" w:rsidR="00C23DC4" w:rsidRPr="00D628C8">
      <w:r w:rsidRPr="00D628C8">
        <w:tab/>
        <w:t xml:space="preserve">SUDAC </w:t>
      </w:r>
    </w:p>
    <w:p w:rsidRDefault="00C23DC4" w:rsidP="00C23DC4" w:rsidR="00C23DC4">
      <w:pPr>
        <w:jc w:val="center"/>
      </w:pPr>
      <w:r w:rsidRPr="00D628C8">
        <w:t>RJEŠAVA</w:t>
      </w:r>
    </w:p>
    <w:p w:rsidRDefault="00C23DC4" w:rsidP="00C23DC4" w:rsidR="00C23DC4"/>
    <w:p w:rsidRDefault="00C23DC4" w:rsidP="00C23DC4" w:rsidR="00C23DC4">
      <w:r>
        <w:tab/>
        <w:t>Pristupa se javnoj dražbi za uređaj</w:t>
      </w:r>
      <w:r w:rsidR="00964CDF">
        <w:t xml:space="preserve"> rb. 584</w:t>
      </w:r>
      <w:r>
        <w:t xml:space="preserve"> oznake EDW 550 P,  1 komad. </w:t>
      </w:r>
    </w:p>
    <w:p w:rsidRDefault="00C23DC4" w:rsidP="00C23DC4" w:rsidR="00C23DC4"/>
    <w:p w:rsidRDefault="00C23DC4" w:rsidP="00C23DC4" w:rsidR="00C23DC4">
      <w:r>
        <w:tab/>
        <w:t xml:space="preserve">Procijenjena vrijednost je 56.900,00 kuna. </w:t>
      </w:r>
    </w:p>
    <w:p w:rsidRDefault="00C23DC4" w:rsidP="00C23DC4" w:rsidR="00C23DC4">
      <w:r>
        <w:tab/>
        <w:t xml:space="preserve">Početna vrijednost je </w:t>
      </w:r>
      <w:r w:rsidR="00964CDF">
        <w:t>14.225,00</w:t>
      </w:r>
      <w:r>
        <w:t xml:space="preserve"> kuna.</w:t>
      </w:r>
    </w:p>
    <w:p w:rsidRDefault="00964CDF" w:rsidP="00C23DC4" w:rsidR="00964CDF">
      <w:r>
        <w:tab/>
        <w:t xml:space="preserve">Cijena se diže za 100,00 kn. </w:t>
      </w:r>
    </w:p>
    <w:p w:rsidRDefault="00C23DC4" w:rsidP="00C23DC4" w:rsidR="00C23DC4"/>
    <w:p w:rsidRDefault="00C23DC4" w:rsidP="00C23DC4" w:rsidR="00C23DC4">
      <w:r>
        <w:tab/>
        <w:t xml:space="preserve">Ponuditelj </w:t>
      </w:r>
      <w:r w:rsidR="00964CDF">
        <w:t>VILSTROJ d.o.o.</w:t>
      </w:r>
      <w:r>
        <w:t xml:space="preserve"> nud</w:t>
      </w:r>
      <w:r w:rsidR="00964CDF">
        <w:t xml:space="preserve">i za navedeni uređaj iznos od 14.225,00 </w:t>
      </w:r>
      <w:r>
        <w:t xml:space="preserve">kuna. </w:t>
      </w:r>
    </w:p>
    <w:p w:rsidRDefault="00964CDF" w:rsidP="00C23DC4" w:rsidR="00C23DC4">
      <w:r>
        <w:tab/>
        <w:t xml:space="preserve">Ponuditelj DRAGON BAJUN d.o.o. nudi 14.325,00 kn.  </w:t>
      </w:r>
    </w:p>
    <w:p w:rsidRDefault="00964CDF" w:rsidP="00964CDF" w:rsidR="00964CDF">
      <w:r>
        <w:tab/>
        <w:t xml:space="preserve">Ponuditelj VILSTROJ d.o.o. odustaje od daljnje licitacije. </w:t>
      </w:r>
    </w:p>
    <w:p w:rsidRDefault="00964CDF" w:rsidP="00C23DC4" w:rsidR="00964CDF">
      <w:r>
        <w:t xml:space="preserve"> </w:t>
      </w:r>
    </w:p>
    <w:p w:rsidRDefault="00C23DC4" w:rsidP="00C23DC4" w:rsidR="00C23DC4" w:rsidRPr="00D628C8">
      <w:r>
        <w:tab/>
      </w:r>
      <w:r w:rsidRPr="00D628C8">
        <w:t xml:space="preserve">SUDAC </w:t>
      </w:r>
    </w:p>
    <w:p w:rsidRDefault="00C23DC4" w:rsidP="00C23DC4" w:rsidR="00C23DC4">
      <w:pPr>
        <w:jc w:val="center"/>
      </w:pPr>
      <w:r w:rsidRPr="00D628C8">
        <w:t>RJEŠAVA</w:t>
      </w:r>
    </w:p>
    <w:p w:rsidRDefault="00C23DC4" w:rsidP="00C23DC4" w:rsidR="00C23DC4"/>
    <w:p w:rsidRDefault="00C23DC4" w:rsidP="00C23DC4" w:rsidR="00C23DC4">
      <w:r>
        <w:tab/>
        <w:t xml:space="preserve">Utvrđuje se da je ponuditelj DRAGON BAJUN d.o.o. ponudio najveći iznos za uređaj oznake EDW 550 P,  1 komad, od </w:t>
      </w:r>
      <w:r w:rsidR="000A48CA">
        <w:t xml:space="preserve">14.325,00 </w:t>
      </w:r>
      <w:r>
        <w:t xml:space="preserve">kuna, te mu se isti dosuđuje. </w:t>
      </w:r>
    </w:p>
    <w:p w:rsidRDefault="000A48CA" w:rsidP="00C40760" w:rsidR="000A48CA"/>
    <w:p w:rsidRDefault="00D22C2E" w:rsidP="00D22C2E" w:rsidR="00D22C2E" w:rsidRPr="00D628C8">
      <w:r>
        <w:tab/>
      </w:r>
      <w:r w:rsidR="009566E4">
        <w:t>SUDAC</w:t>
      </w:r>
    </w:p>
    <w:p w:rsidRDefault="00D22C2E" w:rsidP="00D22C2E" w:rsidR="00D22C2E">
      <w:pPr>
        <w:jc w:val="center"/>
      </w:pPr>
      <w:r w:rsidRPr="00D628C8">
        <w:t>RJEŠAVA</w:t>
      </w:r>
    </w:p>
    <w:p w:rsidRDefault="00D22C2E" w:rsidP="00D22C2E" w:rsidR="00D22C2E"/>
    <w:p w:rsidRDefault="00D22C2E" w:rsidP="00D22C2E" w:rsidR="00D22C2E">
      <w:r>
        <w:tab/>
        <w:t xml:space="preserve">Pristupa se javnoj dražbi za predmet rb. 556 oznake DIZALICA ZGLOBNA 500 KP 1 komad. </w:t>
      </w:r>
    </w:p>
    <w:p w:rsidRDefault="00D22C2E" w:rsidP="00D22C2E" w:rsidR="00D22C2E"/>
    <w:p w:rsidRDefault="00D22C2E" w:rsidP="00D22C2E" w:rsidR="00D22C2E">
      <w:r>
        <w:tab/>
        <w:t xml:space="preserve">Procijenjena vrijednost je 8.000,00 kuna. </w:t>
      </w:r>
    </w:p>
    <w:p w:rsidRDefault="00D22C2E" w:rsidP="00D22C2E" w:rsidR="00D22C2E">
      <w:r>
        <w:tab/>
        <w:t>Početna vrijednost je 2.000,00 kuna.</w:t>
      </w:r>
    </w:p>
    <w:p w:rsidRDefault="009566E4" w:rsidP="00D22C2E" w:rsidR="00D22C2E">
      <w:r>
        <w:tab/>
        <w:t xml:space="preserve">Cijena se diže za 100,00 kn. </w:t>
      </w:r>
    </w:p>
    <w:p w:rsidRDefault="009566E4" w:rsidP="00D22C2E" w:rsidR="009566E4"/>
    <w:p w:rsidRDefault="00542005" w:rsidP="00D22C2E" w:rsidR="00542005">
      <w:r>
        <w:tab/>
      </w:r>
      <w:r w:rsidR="009566E4">
        <w:t xml:space="preserve">DRAGON BAJUN d.o.o. </w:t>
      </w:r>
      <w:r>
        <w:t>iskazuje zainteresiranost za navedeni predmet bez obzira št</w:t>
      </w:r>
      <w:r w:rsidR="009566E4">
        <w:t>o isti nije naveden u popisu po</w:t>
      </w:r>
      <w:r>
        <w:t xml:space="preserve">kretnina za koje je uplaćen predujam. </w:t>
      </w:r>
    </w:p>
    <w:p w:rsidRDefault="00542005" w:rsidP="00D22C2E" w:rsidR="00542005"/>
    <w:p w:rsidRDefault="00542005" w:rsidP="00D22C2E" w:rsidR="00542005">
      <w:r>
        <w:tab/>
        <w:t xml:space="preserve">Ostali sudionici dražbe su suglasni da isti može licitirati navedeni predmet. </w:t>
      </w:r>
    </w:p>
    <w:p w:rsidRDefault="00542005" w:rsidP="00D22C2E" w:rsidR="00542005"/>
    <w:p w:rsidRDefault="00D22C2E" w:rsidP="00D22C2E" w:rsidR="00D22C2E">
      <w:r>
        <w:tab/>
        <w:t xml:space="preserve">Ponuditelj  </w:t>
      </w:r>
      <w:r w:rsidR="00542005">
        <w:t xml:space="preserve">DRAGON BAJUN d.o.o. </w:t>
      </w:r>
      <w:r>
        <w:t xml:space="preserve">nudi za navedeni </w:t>
      </w:r>
      <w:r w:rsidR="00A16920">
        <w:t>predmet</w:t>
      </w:r>
      <w:r>
        <w:t xml:space="preserve"> iznos od </w:t>
      </w:r>
      <w:r w:rsidR="00542005">
        <w:t xml:space="preserve">2.000,00 </w:t>
      </w:r>
      <w:r>
        <w:t xml:space="preserve"> kuna. </w:t>
      </w:r>
    </w:p>
    <w:p w:rsidRDefault="00542005" w:rsidP="00D22C2E" w:rsidR="00D22C2E">
      <w:r>
        <w:tab/>
        <w:t>Pon</w:t>
      </w:r>
      <w:r w:rsidR="009566E4">
        <w:t>uditelj Mi</w:t>
      </w:r>
      <w:r>
        <w:t xml:space="preserve">lorad Volaš odustaje. </w:t>
      </w:r>
    </w:p>
    <w:p w:rsidRDefault="00542005" w:rsidP="00D22C2E" w:rsidR="00542005"/>
    <w:p w:rsidRDefault="00D22C2E" w:rsidP="00D22C2E" w:rsidR="00D22C2E" w:rsidRPr="00D628C8">
      <w:r>
        <w:tab/>
      </w:r>
      <w:r w:rsidRPr="00D628C8">
        <w:t xml:space="preserve">SUDAC </w:t>
      </w:r>
    </w:p>
    <w:p w:rsidRDefault="00D22C2E" w:rsidP="00D22C2E" w:rsidR="00D22C2E">
      <w:pPr>
        <w:jc w:val="center"/>
      </w:pPr>
      <w:r w:rsidRPr="00D628C8">
        <w:t>RJEŠAVA</w:t>
      </w:r>
    </w:p>
    <w:p w:rsidRDefault="00D22C2E" w:rsidP="00D22C2E" w:rsidR="00D22C2E"/>
    <w:p w:rsidRDefault="00D22C2E" w:rsidP="00D22C2E" w:rsidR="00D22C2E">
      <w:r>
        <w:tab/>
        <w:t xml:space="preserve">Utvrđuje se da je ponuditelj </w:t>
      </w:r>
      <w:r w:rsidR="00542005">
        <w:t>DRAGON BAJUN d.o.o.</w:t>
      </w:r>
      <w:r>
        <w:t xml:space="preserve"> ponudio najveći iznos za </w:t>
      </w:r>
      <w:r w:rsidR="00A16920">
        <w:t>predmet</w:t>
      </w:r>
      <w:r>
        <w:t xml:space="preserve"> oznake </w:t>
      </w:r>
      <w:r w:rsidR="009566E4">
        <w:t>DIZALICA ZGLOBNA 500 KP 1 komad,</w:t>
      </w:r>
      <w:r>
        <w:t xml:space="preserve"> od </w:t>
      </w:r>
      <w:r w:rsidR="009566E4">
        <w:t>2.000,00</w:t>
      </w:r>
      <w:r>
        <w:t xml:space="preserve"> kuna, te mu se isti dosuđuje. </w:t>
      </w:r>
    </w:p>
    <w:p w:rsidRDefault="00D22C2E" w:rsidP="00C40760" w:rsidR="00D22C2E"/>
    <w:p w:rsidRDefault="009566E4" w:rsidP="00C40760" w:rsidR="000A48CA">
      <w:r>
        <w:tab/>
        <w:t xml:space="preserve">Utvrđuje se da zz DRAGON BAJUN d.o.o. napušta javnu dražbu. </w:t>
      </w:r>
    </w:p>
    <w:p w:rsidRDefault="009566E4" w:rsidP="00C40760" w:rsidR="009566E4"/>
    <w:p w:rsidRDefault="00FA1D3E" w:rsidP="00FA1D3E" w:rsidR="00FA1D3E" w:rsidRPr="00D628C8">
      <w:r w:rsidRPr="00D628C8">
        <w:tab/>
        <w:t xml:space="preserve">SUDAC </w:t>
      </w:r>
    </w:p>
    <w:p w:rsidRDefault="00FA1D3E" w:rsidP="00FA1D3E" w:rsidR="00FA1D3E">
      <w:pPr>
        <w:jc w:val="center"/>
      </w:pPr>
      <w:r w:rsidRPr="00D628C8">
        <w:t>RJEŠAVA</w:t>
      </w:r>
    </w:p>
    <w:p w:rsidRDefault="00FA1D3E" w:rsidP="00FA1D3E" w:rsidR="00FA1D3E"/>
    <w:p w:rsidRDefault="00FA1D3E" w:rsidP="00FA1D3E" w:rsidR="00FA1D3E">
      <w:r>
        <w:tab/>
        <w:t xml:space="preserve">Pristupa se javnoj dražbi za predmet rb. </w:t>
      </w:r>
      <w:r w:rsidR="00CC07F0">
        <w:t>130</w:t>
      </w:r>
      <w:r>
        <w:t xml:space="preserve"> oznake </w:t>
      </w:r>
      <w:r w:rsidR="00CC07F0">
        <w:t>MIKROMETAR ZA VANJSKA MJERENJA 100-125</w:t>
      </w:r>
      <w:r>
        <w:t xml:space="preserve">, 1 komad. </w:t>
      </w:r>
    </w:p>
    <w:p w:rsidRDefault="00FA1D3E" w:rsidP="00FA1D3E" w:rsidR="00FA1D3E"/>
    <w:p w:rsidRDefault="00FA1D3E" w:rsidP="00FA1D3E" w:rsidR="00FA1D3E">
      <w:r>
        <w:tab/>
        <w:t xml:space="preserve">Procijenjena vrijednost je </w:t>
      </w:r>
      <w:r w:rsidR="00CC07F0">
        <w:t>1.500</w:t>
      </w:r>
      <w:r>
        <w:t xml:space="preserve">,00 kuna. </w:t>
      </w:r>
    </w:p>
    <w:p w:rsidRDefault="00FA1D3E" w:rsidP="00FA1D3E" w:rsidR="00FA1D3E">
      <w:r>
        <w:tab/>
        <w:t xml:space="preserve">Početna vrijednost je </w:t>
      </w:r>
      <w:r w:rsidR="00CC07F0">
        <w:t>375,00</w:t>
      </w:r>
      <w:r>
        <w:t xml:space="preserve"> kuna.</w:t>
      </w:r>
    </w:p>
    <w:p w:rsidRDefault="00FA1D3E" w:rsidP="00FA1D3E" w:rsidR="00FA1D3E"/>
    <w:p w:rsidRDefault="00FA1D3E" w:rsidP="00FA1D3E" w:rsidR="00FA1D3E">
      <w:r>
        <w:tab/>
        <w:t xml:space="preserve">Ponuditelj </w:t>
      </w:r>
      <w:r w:rsidR="00CC07F0">
        <w:t xml:space="preserve">TEMA d.o.o. </w:t>
      </w:r>
      <w:r>
        <w:t xml:space="preserve"> nudi za navedeni </w:t>
      </w:r>
      <w:r w:rsidR="00E7093B">
        <w:t>predmet</w:t>
      </w:r>
      <w:r>
        <w:t xml:space="preserve"> iznos od 37</w:t>
      </w:r>
      <w:r w:rsidR="00CC07F0">
        <w:t>5,00</w:t>
      </w:r>
      <w:r>
        <w:t xml:space="preserve"> kuna. </w:t>
      </w:r>
    </w:p>
    <w:p w:rsidRDefault="00FA1D3E" w:rsidP="00FA1D3E" w:rsidR="00FA1D3E"/>
    <w:p w:rsidRDefault="00FA1D3E" w:rsidP="00FA1D3E" w:rsidR="00FA1D3E" w:rsidRPr="00D628C8">
      <w:r>
        <w:tab/>
      </w:r>
      <w:r w:rsidRPr="00D628C8">
        <w:t xml:space="preserve">SUDAC </w:t>
      </w:r>
    </w:p>
    <w:p w:rsidRDefault="00FA1D3E" w:rsidP="00FA1D3E" w:rsidR="00FA1D3E">
      <w:pPr>
        <w:jc w:val="center"/>
      </w:pPr>
      <w:r w:rsidRPr="00D628C8">
        <w:t>RJEŠAVA</w:t>
      </w:r>
    </w:p>
    <w:p w:rsidRDefault="00FA1D3E" w:rsidP="00FA1D3E" w:rsidR="00FA1D3E"/>
    <w:p w:rsidRDefault="00FA1D3E" w:rsidP="00FA1D3E" w:rsidR="00FA1D3E">
      <w:r>
        <w:tab/>
        <w:t xml:space="preserve">Utvrđuje se da je ponuditelj </w:t>
      </w:r>
      <w:r w:rsidR="00CC07F0">
        <w:t>TEMA</w:t>
      </w:r>
      <w:r>
        <w:t xml:space="preserve"> d.o.o. ponudio najveći iznos za </w:t>
      </w:r>
      <w:r w:rsidR="00E7093B">
        <w:t>predmet</w:t>
      </w:r>
      <w:r>
        <w:t xml:space="preserve"> oznake </w:t>
      </w:r>
      <w:r w:rsidR="00CC07F0">
        <w:t>MIKROMETAR ZA VANJSKA MJERENJA 100-125, 1 komad</w:t>
      </w:r>
      <w:r>
        <w:t xml:space="preserve">, od </w:t>
      </w:r>
      <w:r w:rsidR="00CC07F0">
        <w:t>37</w:t>
      </w:r>
      <w:r>
        <w:t>5</w:t>
      </w:r>
      <w:r w:rsidR="00CC07F0">
        <w:t>,0</w:t>
      </w:r>
      <w:r>
        <w:t xml:space="preserve">0 kuna, te mu se isti dosuđuje. </w:t>
      </w:r>
    </w:p>
    <w:p w:rsidRDefault="009566E4" w:rsidP="00C40760" w:rsidR="009566E4"/>
    <w:p w:rsidRDefault="00CC07F0" w:rsidP="00CC07F0" w:rsidR="00CC07F0" w:rsidRPr="00D628C8">
      <w:r w:rsidRPr="00D628C8">
        <w:t xml:space="preserve">SUDAC </w:t>
      </w:r>
    </w:p>
    <w:p w:rsidRDefault="00CC07F0" w:rsidP="00CC07F0" w:rsidR="00CC07F0">
      <w:pPr>
        <w:jc w:val="center"/>
      </w:pPr>
      <w:r w:rsidRPr="00D628C8">
        <w:t>RJEŠAVA</w:t>
      </w:r>
    </w:p>
    <w:p w:rsidRDefault="00CC07F0" w:rsidP="00CC07F0" w:rsidR="00CC07F0"/>
    <w:p w:rsidRDefault="00CC07F0" w:rsidP="00CC07F0" w:rsidR="00CC07F0">
      <w:r>
        <w:tab/>
        <w:t xml:space="preserve">Pristupa se javnoj dražbi za predmet rb. 488 oznake OPTEREĆENJA RC 500/6, 1 komad. </w:t>
      </w:r>
    </w:p>
    <w:p w:rsidRDefault="00CC07F0" w:rsidP="00CC07F0" w:rsidR="00CC07F0"/>
    <w:p w:rsidRDefault="00CC07F0" w:rsidP="00CC07F0" w:rsidR="00CC07F0">
      <w:r>
        <w:tab/>
        <w:t>Procijenjena vrijednost je 1</w:t>
      </w:r>
      <w:r w:rsidR="00EF4114">
        <w:t>3</w:t>
      </w:r>
      <w:r>
        <w:t xml:space="preserve">.500,00 kuna. </w:t>
      </w:r>
    </w:p>
    <w:p w:rsidRDefault="00CC07F0" w:rsidP="00CC07F0" w:rsidR="00CC07F0">
      <w:r>
        <w:tab/>
        <w:t xml:space="preserve">Početna vrijednost je </w:t>
      </w:r>
      <w:r w:rsidR="00EF4114">
        <w:t>3.375,00</w:t>
      </w:r>
      <w:r>
        <w:t xml:space="preserve"> kuna.</w:t>
      </w:r>
    </w:p>
    <w:p w:rsidRDefault="00CC07F0" w:rsidP="00CC07F0" w:rsidR="00CC07F0"/>
    <w:p w:rsidRDefault="00CC07F0" w:rsidP="00CC07F0" w:rsidR="00CC07F0">
      <w:r>
        <w:tab/>
        <w:t xml:space="preserve">Ponuditelj TEMA d.o.o.  nudi za navedeni </w:t>
      </w:r>
      <w:r w:rsidR="00E7093B">
        <w:t>predmet</w:t>
      </w:r>
      <w:r>
        <w:t xml:space="preserve"> iznos od </w:t>
      </w:r>
      <w:r w:rsidR="00EF4114">
        <w:t xml:space="preserve">3.375,00 </w:t>
      </w:r>
      <w:r>
        <w:t xml:space="preserve"> kuna. </w:t>
      </w:r>
    </w:p>
    <w:p w:rsidRDefault="00CC07F0" w:rsidP="00CC07F0" w:rsidR="00CC07F0"/>
    <w:p w:rsidRDefault="00CC07F0" w:rsidP="00CC07F0" w:rsidR="00CC07F0" w:rsidRPr="00D628C8">
      <w:r>
        <w:tab/>
      </w:r>
      <w:r w:rsidRPr="00D628C8">
        <w:t xml:space="preserve">SUDAC </w:t>
      </w:r>
    </w:p>
    <w:p w:rsidRDefault="00CC07F0" w:rsidP="00CC07F0" w:rsidR="00CC07F0">
      <w:pPr>
        <w:jc w:val="center"/>
      </w:pPr>
      <w:r w:rsidRPr="00D628C8">
        <w:t>RJEŠAVA</w:t>
      </w:r>
    </w:p>
    <w:p w:rsidRDefault="00CC07F0" w:rsidP="00CC07F0" w:rsidR="00CC07F0"/>
    <w:p w:rsidRDefault="00CC07F0" w:rsidP="00CC07F0" w:rsidR="00CC07F0">
      <w:r>
        <w:tab/>
        <w:t xml:space="preserve">Utvrđuje se da je ponuditelj TEMA d.o.o. ponudio najveći iznos za </w:t>
      </w:r>
      <w:r w:rsidR="00E7093B">
        <w:t>predmet</w:t>
      </w:r>
      <w:r>
        <w:t xml:space="preserve"> oznake </w:t>
      </w:r>
      <w:r w:rsidR="00EF4114">
        <w:t>OPTEREĆENJA RC 500/6, 1 komad</w:t>
      </w:r>
      <w:r>
        <w:t xml:space="preserve">, od </w:t>
      </w:r>
      <w:r w:rsidR="00EF4114">
        <w:t>3.375,00</w:t>
      </w:r>
      <w:r>
        <w:t xml:space="preserve"> kuna, te mu se isti dosuđuje. </w:t>
      </w:r>
    </w:p>
    <w:p w:rsidRDefault="00EF4114" w:rsidP="00CC07F0" w:rsidR="00EF4114"/>
    <w:p w:rsidRDefault="00EF4114" w:rsidP="00EF4114" w:rsidR="00EF4114" w:rsidRPr="00D628C8">
      <w:r>
        <w:tab/>
      </w:r>
      <w:r w:rsidRPr="00D628C8">
        <w:t xml:space="preserve">SUDAC </w:t>
      </w:r>
    </w:p>
    <w:p w:rsidRDefault="00EF4114" w:rsidP="00EF4114" w:rsidR="00EF4114">
      <w:pPr>
        <w:jc w:val="center"/>
      </w:pPr>
      <w:r w:rsidRPr="00D628C8">
        <w:t>RJEŠAVA</w:t>
      </w:r>
    </w:p>
    <w:p w:rsidRDefault="00EF4114" w:rsidP="00EF4114" w:rsidR="00EF4114"/>
    <w:p w:rsidRDefault="00EF4114" w:rsidP="00EF4114" w:rsidR="00EF4114">
      <w:r>
        <w:tab/>
        <w:t xml:space="preserve">Pristupa se javnoj dražbi za predmet rb. </w:t>
      </w:r>
      <w:r w:rsidR="00D246C6">
        <w:t>110</w:t>
      </w:r>
      <w:r>
        <w:t xml:space="preserve"> oznake </w:t>
      </w:r>
      <w:r w:rsidR="00D246C6">
        <w:t>ŠKARE GRAĐEVINSKE VELIKE</w:t>
      </w:r>
      <w:r>
        <w:t xml:space="preserve">, </w:t>
      </w:r>
      <w:r w:rsidR="00D246C6">
        <w:t>2</w:t>
      </w:r>
      <w:r>
        <w:t xml:space="preserve"> komad</w:t>
      </w:r>
      <w:r w:rsidR="00D246C6">
        <w:t>a</w:t>
      </w:r>
      <w:r>
        <w:t xml:space="preserve">. </w:t>
      </w:r>
    </w:p>
    <w:p w:rsidRDefault="00EF4114" w:rsidP="00EF4114" w:rsidR="00EF4114"/>
    <w:p w:rsidRDefault="00EF4114" w:rsidP="00EF4114" w:rsidR="00EF4114">
      <w:r>
        <w:tab/>
        <w:t xml:space="preserve">Procijenjena vrijednost je </w:t>
      </w:r>
      <w:r w:rsidR="00D246C6">
        <w:t>300,00</w:t>
      </w:r>
      <w:r>
        <w:t xml:space="preserve"> kuna</w:t>
      </w:r>
      <w:r w:rsidR="00D246C6">
        <w:t xml:space="preserve"> po komadu</w:t>
      </w:r>
      <w:r>
        <w:t xml:space="preserve">. </w:t>
      </w:r>
    </w:p>
    <w:p w:rsidRDefault="00EF4114" w:rsidP="00EF4114" w:rsidR="00EF4114">
      <w:r>
        <w:tab/>
        <w:t xml:space="preserve">Početna vrijednost je </w:t>
      </w:r>
      <w:r w:rsidR="00D246C6">
        <w:t>75,00</w:t>
      </w:r>
      <w:r>
        <w:t xml:space="preserve"> kuna</w:t>
      </w:r>
      <w:r w:rsidR="00D246C6">
        <w:t xml:space="preserve"> po komadu</w:t>
      </w:r>
      <w:r>
        <w:t>.</w:t>
      </w:r>
    </w:p>
    <w:p w:rsidRDefault="00EF4114" w:rsidP="00EF4114" w:rsidR="00EF4114"/>
    <w:p w:rsidRDefault="00EF4114" w:rsidP="00EF4114" w:rsidR="00EF4114">
      <w:r>
        <w:tab/>
        <w:t xml:space="preserve">Ponuditelj TEMA d.o.o.  nudi za </w:t>
      </w:r>
      <w:r w:rsidR="00D246C6">
        <w:t>jedan komad 75,00 kuna.</w:t>
      </w:r>
      <w:r>
        <w:t xml:space="preserve"> </w:t>
      </w:r>
    </w:p>
    <w:p w:rsidRDefault="00D246C6" w:rsidP="00EF4114" w:rsidR="00EF4114">
      <w:r>
        <w:tab/>
        <w:t>Ponuditelj VILSTROJ  d.o.o. nudi za jedan komad 75,00 kuna.</w:t>
      </w:r>
    </w:p>
    <w:p w:rsidRDefault="00EF4114" w:rsidP="00EF4114" w:rsidR="00D246C6">
      <w:r>
        <w:tab/>
      </w:r>
    </w:p>
    <w:p w:rsidRDefault="00D246C6" w:rsidP="00EF4114" w:rsidR="00D246C6"/>
    <w:p w:rsidRDefault="00D246C6" w:rsidP="00EF4114" w:rsidR="00EF4114" w:rsidRPr="00D628C8">
      <w:r>
        <w:tab/>
      </w:r>
      <w:r w:rsidR="00EF4114" w:rsidRPr="00D628C8">
        <w:t xml:space="preserve">SUDAC </w:t>
      </w:r>
    </w:p>
    <w:p w:rsidRDefault="00EF4114" w:rsidP="00EF4114" w:rsidR="00EF4114">
      <w:pPr>
        <w:jc w:val="center"/>
      </w:pPr>
      <w:r w:rsidRPr="00D628C8">
        <w:t>RJEŠAVA</w:t>
      </w:r>
    </w:p>
    <w:p w:rsidRDefault="00EF4114" w:rsidP="00EF4114" w:rsidR="00EF4114"/>
    <w:p w:rsidRDefault="00EF4114" w:rsidP="00EF4114" w:rsidR="00EF4114">
      <w:r>
        <w:tab/>
        <w:t xml:space="preserve">Utvrđuje se da je ponuditelj TEMA d.o.o. ponudio najveći iznos za </w:t>
      </w:r>
      <w:r w:rsidR="00E7093B">
        <w:t>predmet</w:t>
      </w:r>
      <w:r>
        <w:t xml:space="preserve"> oznake </w:t>
      </w:r>
      <w:r w:rsidR="00330608">
        <w:t>ŠKARE GRAĐEVINSKE VELIKE</w:t>
      </w:r>
      <w:r>
        <w:t xml:space="preserve">, 1 komad, od </w:t>
      </w:r>
      <w:r w:rsidR="00330608">
        <w:t>75</w:t>
      </w:r>
      <w:r>
        <w:t xml:space="preserve">,00 kuna, te mu se isti dosuđuje. </w:t>
      </w:r>
    </w:p>
    <w:p w:rsidRDefault="00330608" w:rsidP="00CC07F0" w:rsidR="00EF4114">
      <w:r>
        <w:tab/>
        <w:t xml:space="preserve">Utvrđuje se da je ponuditelj VILSTROJ d.o.o. ponudio najveći iznos za </w:t>
      </w:r>
      <w:r w:rsidR="00E7093B">
        <w:t>predmet</w:t>
      </w:r>
      <w:r>
        <w:t xml:space="preserve"> oznake ŠKARE GRAĐEVINSKE VELIKE, 1 komad, od 75,00 kuna, te mu se isti dosuđuje.</w:t>
      </w:r>
    </w:p>
    <w:p w:rsidRDefault="00330608" w:rsidP="00CC07F0" w:rsidR="00330608"/>
    <w:p w:rsidRDefault="00330608" w:rsidP="00330608" w:rsidR="00330608" w:rsidRPr="00D628C8">
      <w:r>
        <w:tab/>
      </w:r>
      <w:r w:rsidRPr="00D628C8">
        <w:t xml:space="preserve">SUDAC </w:t>
      </w:r>
    </w:p>
    <w:p w:rsidRDefault="00330608" w:rsidP="00330608" w:rsidR="00330608">
      <w:pPr>
        <w:jc w:val="center"/>
      </w:pPr>
      <w:r w:rsidRPr="00D628C8">
        <w:t>RJEŠAVA</w:t>
      </w:r>
    </w:p>
    <w:p w:rsidRDefault="00330608" w:rsidP="00330608" w:rsidR="00330608"/>
    <w:p w:rsidRDefault="00330608" w:rsidP="00330608" w:rsidR="00330608">
      <w:r>
        <w:tab/>
        <w:t xml:space="preserve">Pristupa se javnoj dražbi za predmet rb. 449 oznake NAMATALICA, 3 komada. </w:t>
      </w:r>
    </w:p>
    <w:p w:rsidRDefault="00330608" w:rsidP="00330608" w:rsidR="00330608"/>
    <w:p w:rsidRDefault="00330608" w:rsidP="00330608" w:rsidR="00330608">
      <w:r>
        <w:tab/>
        <w:t xml:space="preserve">Procijenjena vrijednost je </w:t>
      </w:r>
      <w:r w:rsidR="006B4305">
        <w:t>4.000</w:t>
      </w:r>
      <w:r>
        <w:t xml:space="preserve">,00 kuna po komadu. </w:t>
      </w:r>
    </w:p>
    <w:p w:rsidRDefault="00330608" w:rsidP="00330608" w:rsidR="00330608">
      <w:r>
        <w:tab/>
        <w:t xml:space="preserve">Početna vrijednost je </w:t>
      </w:r>
      <w:r w:rsidR="006B4305">
        <w:t>1.000</w:t>
      </w:r>
      <w:r>
        <w:t>,00 kuna po komadu.</w:t>
      </w:r>
    </w:p>
    <w:p w:rsidRDefault="00330608" w:rsidP="00330608" w:rsidR="00330608"/>
    <w:p w:rsidRDefault="00330608" w:rsidP="00330608" w:rsidR="00330608">
      <w:r>
        <w:tab/>
        <w:t xml:space="preserve">Ponuditelj TEMA d.o.o.  nudi za jedan komad </w:t>
      </w:r>
      <w:r w:rsidR="006B4305">
        <w:t>1.000</w:t>
      </w:r>
      <w:r>
        <w:t xml:space="preserve">,00 kuna. </w:t>
      </w:r>
    </w:p>
    <w:p w:rsidRDefault="00330608" w:rsidP="00330608" w:rsidR="00330608">
      <w:r>
        <w:tab/>
        <w:t xml:space="preserve">Ponuditelj VILSTROJ  d.o.o. nudi za jedan komad </w:t>
      </w:r>
      <w:r w:rsidR="006B4305">
        <w:t>1.000</w:t>
      </w:r>
      <w:r>
        <w:t>,00 kuna.</w:t>
      </w:r>
    </w:p>
    <w:p w:rsidRDefault="00330608" w:rsidP="00330608" w:rsidR="00330608">
      <w:r>
        <w:tab/>
      </w:r>
    </w:p>
    <w:p w:rsidRDefault="00330608" w:rsidP="00330608" w:rsidR="00330608"/>
    <w:p w:rsidRDefault="00330608" w:rsidP="00330608" w:rsidR="00330608" w:rsidRPr="00D628C8">
      <w:r>
        <w:tab/>
      </w:r>
      <w:r w:rsidRPr="00D628C8">
        <w:t xml:space="preserve">SUDAC </w:t>
      </w:r>
    </w:p>
    <w:p w:rsidRDefault="00330608" w:rsidP="00330608" w:rsidR="00330608">
      <w:pPr>
        <w:jc w:val="center"/>
      </w:pPr>
      <w:r w:rsidRPr="00D628C8">
        <w:t>RJEŠAVA</w:t>
      </w:r>
    </w:p>
    <w:p w:rsidRDefault="00330608" w:rsidP="00330608" w:rsidR="00330608"/>
    <w:p w:rsidRDefault="00330608" w:rsidP="00330608" w:rsidR="00330608">
      <w:r>
        <w:tab/>
        <w:t xml:space="preserve">Utvrđuje se da je ponuditelj TEMA d.o.o. ponudio najveći iznos za </w:t>
      </w:r>
      <w:r w:rsidR="00E7093B">
        <w:t>predmet</w:t>
      </w:r>
      <w:r>
        <w:t xml:space="preserve"> oznake </w:t>
      </w:r>
      <w:r w:rsidR="006B4305">
        <w:t>NAMATALICA</w:t>
      </w:r>
      <w:r>
        <w:t xml:space="preserve">, 1 komad, od </w:t>
      </w:r>
      <w:r w:rsidR="006B4305">
        <w:t>1.000</w:t>
      </w:r>
      <w:r>
        <w:t xml:space="preserve">,00 kuna, te mu se isti dosuđuje. </w:t>
      </w:r>
    </w:p>
    <w:p w:rsidRDefault="00330608" w:rsidP="00330608" w:rsidR="00330608">
      <w:r>
        <w:tab/>
        <w:t xml:space="preserve">Utvrđuje se da je ponuditelj VILSTROJ d.o.o. ponudio najveći iznos za </w:t>
      </w:r>
      <w:r w:rsidR="00E7093B">
        <w:t>predmet</w:t>
      </w:r>
      <w:r>
        <w:t xml:space="preserve"> oznake </w:t>
      </w:r>
      <w:r w:rsidR="006B4305">
        <w:t>NAMATALICA</w:t>
      </w:r>
      <w:r>
        <w:t xml:space="preserve">, 1 komad, od </w:t>
      </w:r>
      <w:r w:rsidR="006B4305">
        <w:t>1.000</w:t>
      </w:r>
      <w:r>
        <w:t>,00 kuna, te mu se isti dosuđuje.</w:t>
      </w:r>
    </w:p>
    <w:p w:rsidRDefault="00330608" w:rsidP="00CC07F0" w:rsidR="00330608"/>
    <w:p w:rsidRDefault="006B4305" w:rsidP="006B4305" w:rsidR="006B4305" w:rsidRPr="00D628C8">
      <w:r>
        <w:tab/>
      </w:r>
      <w:r w:rsidRPr="00D628C8">
        <w:t xml:space="preserve">SUDAC </w:t>
      </w:r>
    </w:p>
    <w:p w:rsidRDefault="006B4305" w:rsidP="006B4305" w:rsidR="006B4305">
      <w:pPr>
        <w:jc w:val="center"/>
      </w:pPr>
      <w:r w:rsidRPr="00D628C8">
        <w:t>RJEŠAVA</w:t>
      </w:r>
    </w:p>
    <w:p w:rsidRDefault="006B4305" w:rsidP="006B4305" w:rsidR="006B4305"/>
    <w:p w:rsidRDefault="006B4305" w:rsidP="006B4305" w:rsidR="006B4305">
      <w:r>
        <w:tab/>
        <w:t xml:space="preserve">Pristupa se javnoj dražbi za predmet rb. 500 oznake STROJ ZA NAMANTANJE (SELECTA 212), 1 komad. </w:t>
      </w:r>
    </w:p>
    <w:p w:rsidRDefault="006B4305" w:rsidP="006B4305" w:rsidR="006B4305"/>
    <w:p w:rsidRDefault="006B4305" w:rsidP="006B4305" w:rsidR="006B4305">
      <w:r>
        <w:tab/>
        <w:t xml:space="preserve">Procijenjena vrijednost je 2.000,00 kuna po komadu. </w:t>
      </w:r>
    </w:p>
    <w:p w:rsidRDefault="006B4305" w:rsidP="006B4305" w:rsidR="006B4305">
      <w:r>
        <w:tab/>
        <w:t xml:space="preserve">Početna vrijednost je </w:t>
      </w:r>
      <w:r w:rsidR="007761DB">
        <w:t>50</w:t>
      </w:r>
      <w:r>
        <w:t>0,00 kuna po komadu.</w:t>
      </w:r>
    </w:p>
    <w:p w:rsidRDefault="007761DB" w:rsidP="006B4305" w:rsidR="006B4305">
      <w:r>
        <w:tab/>
        <w:t xml:space="preserve">Cijena se diže za 100,00 kuna. </w:t>
      </w:r>
    </w:p>
    <w:p w:rsidRDefault="007761DB" w:rsidP="006B4305" w:rsidR="007761DB"/>
    <w:p w:rsidRDefault="006B4305" w:rsidP="006B4305" w:rsidR="006B4305">
      <w:r>
        <w:tab/>
        <w:t>Ponu</w:t>
      </w:r>
      <w:r w:rsidR="007761DB">
        <w:t xml:space="preserve">ditelj TEMA d.o.o. </w:t>
      </w:r>
      <w:r>
        <w:t xml:space="preserve">nudi </w:t>
      </w:r>
      <w:r w:rsidR="007761DB">
        <w:t>500</w:t>
      </w:r>
      <w:r>
        <w:t xml:space="preserve">,00 kuna. </w:t>
      </w:r>
    </w:p>
    <w:p w:rsidRDefault="006B4305" w:rsidP="006B4305" w:rsidR="006B4305">
      <w:r>
        <w:tab/>
        <w:t xml:space="preserve">Ponuditelj VILSTROJ  d.o.o. </w:t>
      </w:r>
      <w:r w:rsidR="007761DB">
        <w:t>odustaje.</w:t>
      </w:r>
    </w:p>
    <w:p w:rsidRDefault="006B4305" w:rsidP="006B4305" w:rsidR="006B4305">
      <w:r>
        <w:tab/>
      </w:r>
    </w:p>
    <w:p w:rsidRDefault="006B4305" w:rsidP="006B4305" w:rsidR="006B4305" w:rsidRPr="00D628C8">
      <w:r>
        <w:tab/>
      </w:r>
      <w:r w:rsidRPr="00D628C8">
        <w:t xml:space="preserve">SUDAC </w:t>
      </w:r>
    </w:p>
    <w:p w:rsidRDefault="006B4305" w:rsidP="006B4305" w:rsidR="006B4305">
      <w:pPr>
        <w:jc w:val="center"/>
      </w:pPr>
      <w:r w:rsidRPr="00D628C8">
        <w:t>RJEŠAVA</w:t>
      </w:r>
    </w:p>
    <w:p w:rsidRDefault="006B4305" w:rsidP="006B4305" w:rsidR="006B4305"/>
    <w:p w:rsidRDefault="006B4305" w:rsidP="006B4305" w:rsidR="006B4305">
      <w:r>
        <w:tab/>
        <w:t xml:space="preserve">Utvrđuje se da je ponuditelj TEMA d.o.o. ponudio najveći iznos za </w:t>
      </w:r>
      <w:r w:rsidR="00E7093B">
        <w:t>predmet</w:t>
      </w:r>
      <w:r>
        <w:t xml:space="preserve"> oznake </w:t>
      </w:r>
      <w:r w:rsidR="007761DB">
        <w:t>STROJ ZA NAMANTANJE (SELECTA 212)</w:t>
      </w:r>
      <w:r>
        <w:t xml:space="preserve">, 1 komad, od </w:t>
      </w:r>
      <w:r w:rsidR="007761DB">
        <w:t>500</w:t>
      </w:r>
      <w:r>
        <w:t xml:space="preserve">,00 kuna, te mu se isti dosuđuje. </w:t>
      </w:r>
    </w:p>
    <w:p w:rsidRDefault="00CC07F0" w:rsidP="00C40760" w:rsidR="00CC07F0"/>
    <w:p w:rsidRDefault="007761DB" w:rsidP="00C40760" w:rsidR="007761DB"/>
    <w:p w:rsidRDefault="007761DB" w:rsidP="007761DB" w:rsidR="007761DB" w:rsidRPr="00D628C8">
      <w:r>
        <w:tab/>
      </w:r>
      <w:r w:rsidRPr="00D628C8">
        <w:t xml:space="preserve">SUDAC </w:t>
      </w:r>
    </w:p>
    <w:p w:rsidRDefault="007761DB" w:rsidP="007761DB" w:rsidR="007761DB">
      <w:pPr>
        <w:jc w:val="center"/>
      </w:pPr>
      <w:r w:rsidRPr="00D628C8">
        <w:t>RJEŠAVA</w:t>
      </w:r>
    </w:p>
    <w:p w:rsidRDefault="007761DB" w:rsidP="007761DB" w:rsidR="007761DB"/>
    <w:p w:rsidRDefault="007761DB" w:rsidP="007761DB" w:rsidR="007761DB">
      <w:r>
        <w:tab/>
        <w:t>Pristupa se javnoj dražbi za predmet rb. 5</w:t>
      </w:r>
      <w:r w:rsidR="00D071E0">
        <w:t>57</w:t>
      </w:r>
      <w:r>
        <w:t xml:space="preserve"> oznake STROJ ZA </w:t>
      </w:r>
      <w:r w:rsidR="00D071E0">
        <w:t>BALANSIRANJE.</w:t>
      </w:r>
      <w:r>
        <w:t xml:space="preserve"> 1 komad. </w:t>
      </w:r>
    </w:p>
    <w:p w:rsidRDefault="007761DB" w:rsidP="007761DB" w:rsidR="007761DB"/>
    <w:p w:rsidRDefault="007761DB" w:rsidP="007761DB" w:rsidR="007761DB">
      <w:r>
        <w:tab/>
        <w:t xml:space="preserve">Procijenjena vrijednost je </w:t>
      </w:r>
      <w:r w:rsidR="00D071E0">
        <w:t>45</w:t>
      </w:r>
      <w:r>
        <w:t>.000,00 kuna</w:t>
      </w:r>
      <w:r w:rsidR="00D071E0">
        <w:t>.</w:t>
      </w:r>
    </w:p>
    <w:p w:rsidRDefault="007761DB" w:rsidP="007761DB" w:rsidR="007761DB">
      <w:r>
        <w:tab/>
        <w:t xml:space="preserve">Početna vrijednost je </w:t>
      </w:r>
      <w:r w:rsidR="00D071E0">
        <w:t>11.250,00</w:t>
      </w:r>
      <w:r w:rsidR="00D8706F">
        <w:t xml:space="preserve"> kuna.</w:t>
      </w:r>
    </w:p>
    <w:p w:rsidRDefault="007761DB" w:rsidP="007761DB" w:rsidR="007761DB">
      <w:r>
        <w:tab/>
        <w:t xml:space="preserve">Cijena se diže za 100,00 kuna. </w:t>
      </w:r>
    </w:p>
    <w:p w:rsidRDefault="007761DB" w:rsidP="007761DB" w:rsidR="007761DB">
      <w:r>
        <w:t xml:space="preserve"> </w:t>
      </w:r>
    </w:p>
    <w:p w:rsidRDefault="007761DB" w:rsidP="007761DB" w:rsidR="007761DB">
      <w:r>
        <w:tab/>
        <w:t xml:space="preserve">Ponuditelj VILSTROJ  d.o.o. </w:t>
      </w:r>
      <w:r w:rsidR="00D071E0">
        <w:t>nudi je 11.250,00 kuna.</w:t>
      </w:r>
    </w:p>
    <w:p w:rsidRDefault="00D071E0" w:rsidP="007761DB" w:rsidR="00D071E0">
      <w:r>
        <w:tab/>
        <w:t xml:space="preserve">Milorad Volaš odustaje. TEMA d.o.o. odustaje. </w:t>
      </w:r>
    </w:p>
    <w:p w:rsidRDefault="007761DB" w:rsidP="007761DB" w:rsidR="007761DB">
      <w:r>
        <w:tab/>
      </w:r>
    </w:p>
    <w:p w:rsidRDefault="007761DB" w:rsidP="007761DB" w:rsidR="007761DB" w:rsidRPr="00D628C8">
      <w:r>
        <w:tab/>
      </w:r>
      <w:r w:rsidRPr="00D628C8">
        <w:t xml:space="preserve">SUDAC </w:t>
      </w:r>
    </w:p>
    <w:p w:rsidRDefault="007761DB" w:rsidP="007761DB" w:rsidR="007761DB">
      <w:pPr>
        <w:jc w:val="center"/>
      </w:pPr>
      <w:r w:rsidRPr="00D628C8">
        <w:t>RJEŠAVA</w:t>
      </w:r>
    </w:p>
    <w:p w:rsidRDefault="007761DB" w:rsidP="007761DB" w:rsidR="007761DB"/>
    <w:p w:rsidRDefault="007761DB" w:rsidP="007761DB" w:rsidR="007761DB">
      <w:r>
        <w:tab/>
        <w:t xml:space="preserve">Utvrđuje se da je ponuditelj </w:t>
      </w:r>
      <w:r w:rsidR="00D071E0">
        <w:t>VILSTROJ</w:t>
      </w:r>
      <w:r>
        <w:t xml:space="preserve"> d.o.o. ponudio najveći iznos za uređaj oznake </w:t>
      </w:r>
      <w:r w:rsidR="00D071E0">
        <w:t xml:space="preserve">STROJ ZA BALANSIRANJE </w:t>
      </w:r>
      <w:r>
        <w:t xml:space="preserve">1 komad, od </w:t>
      </w:r>
      <w:r w:rsidR="00D071E0">
        <w:t>11.250</w:t>
      </w:r>
      <w:r>
        <w:t xml:space="preserve">,00 kuna, te mu se isti dosuđuje. </w:t>
      </w:r>
    </w:p>
    <w:p w:rsidRDefault="00D071E0" w:rsidP="007761DB" w:rsidR="00D071E0"/>
    <w:p w:rsidRDefault="00D071E0" w:rsidP="007761DB" w:rsidR="00D071E0">
      <w:r>
        <w:tab/>
        <w:t xml:space="preserve">Utvrđuje se da Denis Vitasović, pun. TEMA d.o.o. napušta javnu dražbu. </w:t>
      </w:r>
    </w:p>
    <w:p w:rsidRDefault="00D071E0" w:rsidP="007761DB" w:rsidR="00D071E0"/>
    <w:p w:rsidRDefault="00CB7975" w:rsidP="007761DB" w:rsidR="00CB7975"/>
    <w:p w:rsidRDefault="00CB7975" w:rsidP="007761DB" w:rsidR="00CB7975">
      <w:r>
        <w:tab/>
        <w:t>Pristupa se javnoj dražbi za predmete IZ GRUPE ADMINISTRACIJA, i to  rb. 144, 145,</w:t>
      </w:r>
      <w:r w:rsidR="00F52E50">
        <w:t xml:space="preserve"> 146, 147, </w:t>
      </w:r>
      <w:r>
        <w:t>154.</w:t>
      </w:r>
      <w:r w:rsidR="00F52E50">
        <w:t xml:space="preserve"> 159</w:t>
      </w:r>
      <w:r>
        <w:t>, za koje je zainteresiran jedan ponuditelj VILSTROJ.</w:t>
      </w:r>
      <w:r w:rsidR="00DF7F20">
        <w:t xml:space="preserve"> </w:t>
      </w:r>
    </w:p>
    <w:p w:rsidRDefault="00CB7975" w:rsidP="007761DB" w:rsidR="00CB7975"/>
    <w:p w:rsidRDefault="00DC69A5" w:rsidP="00DC69A5" w:rsidR="00DC69A5" w:rsidRPr="00D628C8">
      <w:r>
        <w:tab/>
      </w:r>
      <w:r w:rsidRPr="00D628C8">
        <w:t xml:space="preserve">SUDAC </w:t>
      </w:r>
    </w:p>
    <w:p w:rsidRDefault="00DC69A5" w:rsidP="00DC69A5" w:rsidR="00DC69A5">
      <w:pPr>
        <w:jc w:val="center"/>
      </w:pPr>
      <w:r w:rsidRPr="00D628C8">
        <w:t>RJEŠAVA</w:t>
      </w:r>
    </w:p>
    <w:p w:rsidRDefault="00DC69A5" w:rsidP="00DC69A5" w:rsidR="00DC69A5"/>
    <w:p w:rsidRDefault="00DC69A5" w:rsidP="00DC69A5" w:rsidR="00CB7975">
      <w:r>
        <w:tab/>
        <w:t>Pristupa se javnoj dražbi za predmet</w:t>
      </w:r>
      <w:r w:rsidR="00CB7975">
        <w:t xml:space="preserve"> </w:t>
      </w:r>
      <w:r w:rsidR="005E73C1">
        <w:t xml:space="preserve">rb. 144., UREDSKI </w:t>
      </w:r>
      <w:r w:rsidR="00DF7F20">
        <w:t>STOL</w:t>
      </w:r>
      <w:r w:rsidR="005E73C1">
        <w:t>, 1 komad</w:t>
      </w:r>
      <w:r w:rsidR="00CB7975">
        <w:t xml:space="preserve">. </w:t>
      </w:r>
    </w:p>
    <w:p w:rsidRDefault="00DC69A5" w:rsidP="00DC69A5" w:rsidR="00DC69A5"/>
    <w:p w:rsidRDefault="00DC69A5" w:rsidP="00DC69A5" w:rsidR="00DC69A5">
      <w:r>
        <w:tab/>
        <w:t xml:space="preserve">Procijenjena vrijednost je </w:t>
      </w:r>
      <w:r w:rsidR="005E73C1">
        <w:t>350</w:t>
      </w:r>
      <w:r w:rsidR="00A55037">
        <w:t>,00</w:t>
      </w:r>
      <w:r>
        <w:t xml:space="preserve"> kuna.</w:t>
      </w:r>
    </w:p>
    <w:p w:rsidRDefault="00DC69A5" w:rsidP="00DC69A5" w:rsidR="00DC69A5">
      <w:r>
        <w:tab/>
        <w:t xml:space="preserve">Početna vrijednost je </w:t>
      </w:r>
      <w:r w:rsidR="005E73C1">
        <w:t>87,50</w:t>
      </w:r>
      <w:r>
        <w:t xml:space="preserve"> kuna</w:t>
      </w:r>
      <w:r w:rsidR="005E73C1">
        <w:t>.</w:t>
      </w:r>
    </w:p>
    <w:p w:rsidRDefault="00DC69A5" w:rsidP="00DC69A5" w:rsidR="00DC69A5">
      <w:r>
        <w:tab/>
      </w:r>
      <w:r w:rsidR="005E73C1">
        <w:t xml:space="preserve"> </w:t>
      </w:r>
    </w:p>
    <w:p w:rsidRDefault="00DC69A5" w:rsidP="00DC69A5" w:rsidR="00DC69A5">
      <w:r>
        <w:tab/>
        <w:t xml:space="preserve">Ponuditelj VILSTROJ  d.o.o. nudi </w:t>
      </w:r>
      <w:r w:rsidR="005E73C1">
        <w:t>87,50</w:t>
      </w:r>
      <w:r>
        <w:t xml:space="preserve"> kuna.</w:t>
      </w:r>
    </w:p>
    <w:p w:rsidRDefault="00DC69A5" w:rsidP="00DC69A5" w:rsidR="00DC69A5">
      <w:r>
        <w:tab/>
        <w:t xml:space="preserve"> </w:t>
      </w:r>
    </w:p>
    <w:p w:rsidRDefault="00DC69A5" w:rsidP="00DC69A5" w:rsidR="00DC69A5" w:rsidRPr="00D628C8">
      <w:r>
        <w:tab/>
      </w:r>
      <w:r w:rsidRPr="00D628C8">
        <w:t xml:space="preserve">SUDAC </w:t>
      </w:r>
    </w:p>
    <w:p w:rsidRDefault="00DC69A5" w:rsidP="00DC69A5" w:rsidR="00DC69A5">
      <w:pPr>
        <w:jc w:val="center"/>
      </w:pPr>
      <w:r w:rsidRPr="00D628C8">
        <w:t>RJEŠAVA</w:t>
      </w:r>
    </w:p>
    <w:p w:rsidRDefault="00DC69A5" w:rsidP="00DC69A5" w:rsidR="00DC69A5"/>
    <w:p w:rsidRDefault="00DC69A5" w:rsidP="00DC69A5" w:rsidR="00DC69A5">
      <w:r>
        <w:tab/>
        <w:t xml:space="preserve">Utvrđuje se da je ponuditelj VILSTROJ d.o.o. ponudio najveći iznos za </w:t>
      </w:r>
      <w:r w:rsidR="005E73C1">
        <w:t>predmet UREDSKI STOL,</w:t>
      </w:r>
      <w:r>
        <w:t xml:space="preserve">1 komad, od </w:t>
      </w:r>
      <w:r w:rsidR="005E73C1">
        <w:t>87,50</w:t>
      </w:r>
      <w:r>
        <w:t xml:space="preserve"> kuna, te mu se isti dosuđuje. </w:t>
      </w:r>
    </w:p>
    <w:p w:rsidRDefault="00D071E0" w:rsidP="007761DB" w:rsidR="00D071E0"/>
    <w:p w:rsidRDefault="005E73C1" w:rsidP="005E73C1" w:rsidR="005E73C1" w:rsidRPr="00D628C8">
      <w:r>
        <w:tab/>
      </w:r>
      <w:r w:rsidRPr="00D628C8">
        <w:t xml:space="preserve">SUDAC </w:t>
      </w:r>
    </w:p>
    <w:p w:rsidRDefault="005E73C1" w:rsidP="005E73C1" w:rsidR="005E73C1">
      <w:pPr>
        <w:jc w:val="center"/>
      </w:pPr>
      <w:r w:rsidRPr="00D628C8">
        <w:t>RJEŠAVA</w:t>
      </w:r>
    </w:p>
    <w:p w:rsidRDefault="005E73C1" w:rsidP="005E73C1" w:rsidR="005E73C1"/>
    <w:p w:rsidRDefault="005E73C1" w:rsidP="005E73C1" w:rsidR="005E73C1">
      <w:r>
        <w:tab/>
        <w:t xml:space="preserve">Pristupa se javnoj dražbi za predmet rb. 145., UREDSKA STOLICA, 1 komad. </w:t>
      </w:r>
    </w:p>
    <w:p w:rsidRDefault="005E73C1" w:rsidP="005E73C1" w:rsidR="005E73C1"/>
    <w:p w:rsidRDefault="005E73C1" w:rsidP="005E73C1" w:rsidR="005E73C1">
      <w:r>
        <w:tab/>
        <w:t xml:space="preserve">Procijenjena vrijednost je </w:t>
      </w:r>
      <w:r w:rsidR="00B7710C">
        <w:t>350,00</w:t>
      </w:r>
      <w:r>
        <w:t xml:space="preserve"> kuna.</w:t>
      </w:r>
    </w:p>
    <w:p w:rsidRDefault="005E73C1" w:rsidP="005E73C1" w:rsidR="005E73C1">
      <w:r>
        <w:tab/>
        <w:t>Početna vrijednost je 87,50 kuna.</w:t>
      </w:r>
    </w:p>
    <w:p w:rsidRDefault="005E73C1" w:rsidP="005E73C1" w:rsidR="005E73C1">
      <w:r>
        <w:tab/>
        <w:t xml:space="preserve"> </w:t>
      </w:r>
    </w:p>
    <w:p w:rsidRDefault="005E73C1" w:rsidP="005E73C1" w:rsidR="005E73C1">
      <w:r>
        <w:tab/>
        <w:t xml:space="preserve">Ponuditelj VILSTROJ </w:t>
      </w:r>
      <w:r w:rsidR="00B7710C">
        <w:t>odustaje</w:t>
      </w:r>
      <w:r>
        <w:t>.</w:t>
      </w:r>
    </w:p>
    <w:p w:rsidRDefault="005E73C1" w:rsidP="005E73C1" w:rsidR="005E73C1">
      <w:r>
        <w:tab/>
        <w:t xml:space="preserve"> </w:t>
      </w:r>
    </w:p>
    <w:p w:rsidRDefault="005E73C1" w:rsidP="00B7710C" w:rsidR="00B7710C" w:rsidRPr="00D628C8">
      <w:r>
        <w:tab/>
      </w:r>
      <w:r w:rsidR="00B7710C" w:rsidRPr="00D628C8">
        <w:t xml:space="preserve">SUDAC </w:t>
      </w:r>
    </w:p>
    <w:p w:rsidRDefault="00B7710C" w:rsidP="00B7710C" w:rsidR="00B7710C">
      <w:pPr>
        <w:jc w:val="center"/>
      </w:pPr>
      <w:r w:rsidRPr="00D628C8">
        <w:t>RJEŠAVA</w:t>
      </w:r>
    </w:p>
    <w:p w:rsidRDefault="00B7710C" w:rsidP="00B7710C" w:rsidR="00B7710C"/>
    <w:p w:rsidRDefault="00B7710C" w:rsidP="00B7710C" w:rsidR="00B7710C">
      <w:r>
        <w:tab/>
        <w:t xml:space="preserve">Pristupa se javnoj dražbi za predmet rb. 146., UREDSKA STOLICA, 2 komad. </w:t>
      </w:r>
    </w:p>
    <w:p w:rsidRDefault="00B7710C" w:rsidP="00B7710C" w:rsidR="00B7710C"/>
    <w:p w:rsidRDefault="00B7710C" w:rsidP="00B7710C" w:rsidR="00B7710C">
      <w:r>
        <w:tab/>
        <w:t>Procijenjena vrijednost je 240,00 kuna.</w:t>
      </w:r>
    </w:p>
    <w:p w:rsidRDefault="00B7710C" w:rsidP="00B7710C" w:rsidR="00B7710C">
      <w:r>
        <w:tab/>
        <w:t xml:space="preserve">Početna vrijednost je </w:t>
      </w:r>
      <w:r w:rsidR="009F3953">
        <w:t>60,00</w:t>
      </w:r>
      <w:r>
        <w:t xml:space="preserve"> kuna.</w:t>
      </w:r>
    </w:p>
    <w:p w:rsidRDefault="00B7710C" w:rsidP="00B7710C" w:rsidR="00B7710C">
      <w:r>
        <w:tab/>
        <w:t xml:space="preserve"> </w:t>
      </w:r>
    </w:p>
    <w:p w:rsidRDefault="00B7710C" w:rsidP="00B7710C" w:rsidR="00B7710C">
      <w:r>
        <w:tab/>
        <w:t xml:space="preserve">Ponuditelj VILSTROJ  d.o.o. nudi </w:t>
      </w:r>
      <w:r w:rsidR="009F3953">
        <w:t>60,00</w:t>
      </w:r>
      <w:r>
        <w:t xml:space="preserve"> kuna.</w:t>
      </w:r>
    </w:p>
    <w:p w:rsidRDefault="00B7710C" w:rsidP="00B7710C" w:rsidR="00B7710C">
      <w:r>
        <w:tab/>
        <w:t xml:space="preserve"> </w:t>
      </w:r>
    </w:p>
    <w:p w:rsidRDefault="00B7710C" w:rsidP="00B7710C" w:rsidR="00B7710C" w:rsidRPr="00D628C8">
      <w:r>
        <w:tab/>
      </w:r>
      <w:r w:rsidRPr="00D628C8">
        <w:t xml:space="preserve">SUDAC </w:t>
      </w:r>
    </w:p>
    <w:p w:rsidRDefault="00B7710C" w:rsidP="00B7710C" w:rsidR="00B7710C">
      <w:pPr>
        <w:jc w:val="center"/>
      </w:pPr>
      <w:r w:rsidRPr="00D628C8">
        <w:t>RJEŠAVA</w:t>
      </w:r>
    </w:p>
    <w:p w:rsidRDefault="00B7710C" w:rsidP="00B7710C" w:rsidR="00B7710C"/>
    <w:p w:rsidRDefault="00B7710C" w:rsidP="00B7710C" w:rsidR="00B7710C">
      <w:r>
        <w:tab/>
        <w:t>Utvrđuje se da je ponuditelj VILSTROJ d.o.o. ponudio najveći iznos za predmet UREDSK</w:t>
      </w:r>
      <w:r w:rsidR="009F3953">
        <w:t>A</w:t>
      </w:r>
      <w:r>
        <w:t xml:space="preserve"> STOL</w:t>
      </w:r>
      <w:r w:rsidR="009F3953">
        <w:t>ICA</w:t>
      </w:r>
      <w:r>
        <w:t>,</w:t>
      </w:r>
      <w:r w:rsidR="009F3953">
        <w:t>2</w:t>
      </w:r>
      <w:r>
        <w:t xml:space="preserve"> komad</w:t>
      </w:r>
      <w:r w:rsidR="009F3953">
        <w:t>A</w:t>
      </w:r>
      <w:r>
        <w:t xml:space="preserve">, od </w:t>
      </w:r>
      <w:r w:rsidR="009F3953">
        <w:t>60,00</w:t>
      </w:r>
      <w:r>
        <w:t xml:space="preserve"> kuna, te mu se ist</w:t>
      </w:r>
      <w:r w:rsidR="009F3953">
        <w:t>e</w:t>
      </w:r>
      <w:r>
        <w:t xml:space="preserve"> dosuđuj</w:t>
      </w:r>
      <w:r w:rsidR="009F3953">
        <w:t>u</w:t>
      </w:r>
      <w:r>
        <w:t xml:space="preserve">. </w:t>
      </w:r>
    </w:p>
    <w:p w:rsidRDefault="005E73C1" w:rsidP="00B7710C" w:rsidR="005E73C1">
      <w:r>
        <w:t xml:space="preserve"> </w:t>
      </w:r>
    </w:p>
    <w:p w:rsidRDefault="009F3953" w:rsidP="009F3953" w:rsidR="009F3953" w:rsidRPr="00D628C8">
      <w:r>
        <w:tab/>
      </w:r>
      <w:r w:rsidRPr="00D628C8">
        <w:t xml:space="preserve">SUDAC </w:t>
      </w:r>
    </w:p>
    <w:p w:rsidRDefault="009F3953" w:rsidP="009F3953" w:rsidR="009F3953">
      <w:pPr>
        <w:jc w:val="center"/>
      </w:pPr>
      <w:r w:rsidRPr="00D628C8">
        <w:t>RJEŠAVA</w:t>
      </w:r>
    </w:p>
    <w:p w:rsidRDefault="009F3953" w:rsidP="009F3953" w:rsidR="009F3953"/>
    <w:p w:rsidRDefault="009F3953" w:rsidP="009F3953" w:rsidR="009F3953">
      <w:r>
        <w:tab/>
        <w:t xml:space="preserve">Pristupa se javnoj dražbi za predmet rb. 147., UREDSKA STOLICA, 2 komada. </w:t>
      </w:r>
    </w:p>
    <w:p w:rsidRDefault="009F3953" w:rsidP="009F3953" w:rsidR="009F3953"/>
    <w:p w:rsidRDefault="009F3953" w:rsidP="009F3953" w:rsidR="009F3953">
      <w:r>
        <w:tab/>
        <w:t>Procijenjena vrijednost je 200,00 kuna.</w:t>
      </w:r>
    </w:p>
    <w:p w:rsidRDefault="009F3953" w:rsidP="009F3953" w:rsidR="009F3953">
      <w:r>
        <w:tab/>
        <w:t>Početna vrijednost je 50,00 kuna.</w:t>
      </w:r>
    </w:p>
    <w:p w:rsidRDefault="009F3953" w:rsidP="009F3953" w:rsidR="009F3953">
      <w:r>
        <w:tab/>
        <w:t xml:space="preserve"> </w:t>
      </w:r>
    </w:p>
    <w:p w:rsidRDefault="009F3953" w:rsidP="009F3953" w:rsidR="009F3953">
      <w:r>
        <w:tab/>
        <w:t>Ponuditelj VILSTROJ  d.o.o. nudi 50,00 kuna.</w:t>
      </w:r>
    </w:p>
    <w:p w:rsidRDefault="009F3953" w:rsidP="009F3953" w:rsidR="009F3953">
      <w:r>
        <w:tab/>
        <w:t xml:space="preserve"> </w:t>
      </w:r>
    </w:p>
    <w:p w:rsidRDefault="009F3953" w:rsidP="009F3953" w:rsidR="009F3953" w:rsidRPr="00D628C8">
      <w:r>
        <w:tab/>
      </w:r>
      <w:r w:rsidRPr="00D628C8">
        <w:t xml:space="preserve">SUDAC </w:t>
      </w:r>
    </w:p>
    <w:p w:rsidRDefault="009F3953" w:rsidP="009F3953" w:rsidR="009F3953">
      <w:pPr>
        <w:jc w:val="center"/>
      </w:pPr>
      <w:r w:rsidRPr="00D628C8">
        <w:t>RJEŠAVA</w:t>
      </w:r>
    </w:p>
    <w:p w:rsidRDefault="009F3953" w:rsidP="009F3953" w:rsidR="009F3953"/>
    <w:p w:rsidRDefault="009F3953" w:rsidP="009F3953" w:rsidR="009F3953">
      <w:r>
        <w:tab/>
        <w:t>Utvrđuje se da je ponuditelj VILSTROJ d.o.o. ponudio najveći iznos za predmet UREDSKA STOLICA,</w:t>
      </w:r>
      <w:r w:rsidR="00D8706F">
        <w:t xml:space="preserve"> </w:t>
      </w:r>
      <w:r>
        <w:t>2 komad</w:t>
      </w:r>
      <w:r w:rsidR="00D8706F">
        <w:t>a</w:t>
      </w:r>
      <w:r>
        <w:t xml:space="preserve">, od 50,00 kuna, te mu se iste dosuđuju. </w:t>
      </w:r>
    </w:p>
    <w:p w:rsidRDefault="005E73C1" w:rsidP="007761DB" w:rsidR="005E73C1"/>
    <w:p w:rsidRDefault="009F3953" w:rsidP="009F3953" w:rsidR="009F3953" w:rsidRPr="00D628C8">
      <w:r>
        <w:tab/>
      </w:r>
      <w:r w:rsidRPr="00D628C8">
        <w:t xml:space="preserve">SUDAC </w:t>
      </w:r>
    </w:p>
    <w:p w:rsidRDefault="009F3953" w:rsidP="009F3953" w:rsidR="009F3953">
      <w:pPr>
        <w:jc w:val="center"/>
      </w:pPr>
      <w:r w:rsidRPr="00D628C8">
        <w:t>RJEŠAVA</w:t>
      </w:r>
    </w:p>
    <w:p w:rsidRDefault="009F3953" w:rsidP="009F3953" w:rsidR="009F3953"/>
    <w:p w:rsidRDefault="009F3953" w:rsidP="009F3953" w:rsidR="009F3953">
      <w:r>
        <w:tab/>
        <w:t>Pristupa se javnoj dražbi za predmet rb. 154., PARAVAN, 2 komad</w:t>
      </w:r>
      <w:r w:rsidR="00D8706F">
        <w:t>a</w:t>
      </w:r>
      <w:r>
        <w:t xml:space="preserve">. </w:t>
      </w:r>
    </w:p>
    <w:p w:rsidRDefault="009F3953" w:rsidP="009F3953" w:rsidR="009F3953"/>
    <w:p w:rsidRDefault="009F3953" w:rsidP="009F3953" w:rsidR="009F3953">
      <w:r>
        <w:tab/>
        <w:t>Procijenjena vrijednost je 200,00 kuna.</w:t>
      </w:r>
    </w:p>
    <w:p w:rsidRDefault="009F3953" w:rsidP="009F3953" w:rsidR="009F3953">
      <w:r>
        <w:tab/>
        <w:t>Početna vrijednost je 50,00 kuna.</w:t>
      </w:r>
    </w:p>
    <w:p w:rsidRDefault="009F3953" w:rsidP="009F3953" w:rsidR="009F3953">
      <w:r>
        <w:tab/>
        <w:t xml:space="preserve"> </w:t>
      </w:r>
    </w:p>
    <w:p w:rsidRDefault="009F3953" w:rsidP="009F3953" w:rsidR="009F3953">
      <w:r>
        <w:tab/>
        <w:t>Ponuditelj VILSTROJ  d.o.o. nudi 50,00 kuna.</w:t>
      </w:r>
    </w:p>
    <w:p w:rsidRDefault="009F3953" w:rsidP="009F3953" w:rsidR="009F3953">
      <w:r>
        <w:tab/>
        <w:t xml:space="preserve"> </w:t>
      </w:r>
    </w:p>
    <w:p w:rsidRDefault="009F3953" w:rsidP="009F3953" w:rsidR="009F3953" w:rsidRPr="00D628C8">
      <w:r>
        <w:tab/>
      </w:r>
      <w:r w:rsidRPr="00D628C8">
        <w:t xml:space="preserve">SUDAC </w:t>
      </w:r>
    </w:p>
    <w:p w:rsidRDefault="009F3953" w:rsidP="009F3953" w:rsidR="009F3953">
      <w:pPr>
        <w:jc w:val="center"/>
      </w:pPr>
      <w:r w:rsidRPr="00D628C8">
        <w:t>RJEŠAVA</w:t>
      </w:r>
    </w:p>
    <w:p w:rsidRDefault="009F3953" w:rsidP="009F3953" w:rsidR="009F3953"/>
    <w:p w:rsidRDefault="009F3953" w:rsidP="009F3953" w:rsidR="009F3953">
      <w:r>
        <w:tab/>
        <w:t>Utvrđuje se da je ponuditelj VILSTROJ d.o.o. ponudio najveći iznos za predmet PARAVAN, 2 komad</w:t>
      </w:r>
      <w:r w:rsidR="00D8706F">
        <w:t>a</w:t>
      </w:r>
      <w:r>
        <w:t xml:space="preserve">, od 50,00 kuna, te mu se isti dosuđuju. </w:t>
      </w:r>
    </w:p>
    <w:p w:rsidRDefault="00403DCE" w:rsidP="009F3953" w:rsidR="00403DCE"/>
    <w:p w:rsidRDefault="00403DCE" w:rsidP="00403DCE" w:rsidR="00403DCE" w:rsidRPr="00D628C8">
      <w:r>
        <w:tab/>
        <w:t>SUDAC</w:t>
      </w:r>
    </w:p>
    <w:p w:rsidRDefault="00403DCE" w:rsidP="00403DCE" w:rsidR="00403DCE">
      <w:pPr>
        <w:jc w:val="center"/>
      </w:pPr>
      <w:r w:rsidRPr="00D628C8">
        <w:t>RJEŠAVA</w:t>
      </w:r>
    </w:p>
    <w:p w:rsidRDefault="00403DCE" w:rsidP="00403DCE" w:rsidR="00403DCE"/>
    <w:p w:rsidRDefault="00403DCE" w:rsidP="00403DCE" w:rsidR="00403DCE">
      <w:r>
        <w:tab/>
        <w:t xml:space="preserve">Pristupa se javnoj dražbi za predmet rb. 159., UREDSKI STOL, 1 komad. </w:t>
      </w:r>
    </w:p>
    <w:p w:rsidRDefault="00403DCE" w:rsidP="00403DCE" w:rsidR="00403DCE"/>
    <w:p w:rsidRDefault="00403DCE" w:rsidP="00403DCE" w:rsidR="00403DCE">
      <w:r>
        <w:tab/>
        <w:t>Procijenjena vrijednost je 500,00 kuna.</w:t>
      </w:r>
    </w:p>
    <w:p w:rsidRDefault="00403DCE" w:rsidP="00403DCE" w:rsidR="00403DCE">
      <w:r>
        <w:tab/>
        <w:t>Početna vrijednost je 125,00 kuna.</w:t>
      </w:r>
    </w:p>
    <w:p w:rsidRDefault="00403DCE" w:rsidP="00403DCE" w:rsidR="00403DCE">
      <w:r>
        <w:tab/>
        <w:t xml:space="preserve"> </w:t>
      </w:r>
    </w:p>
    <w:p w:rsidRDefault="00403DCE" w:rsidP="00403DCE" w:rsidR="00403DCE">
      <w:r>
        <w:tab/>
        <w:t>Ponuditelj VILSTROJ  d.o.o. nudi 125,00 kuna.</w:t>
      </w:r>
    </w:p>
    <w:p w:rsidRDefault="00403DCE" w:rsidP="00403DCE" w:rsidR="00403DCE">
      <w:r>
        <w:tab/>
        <w:t xml:space="preserve"> </w:t>
      </w:r>
    </w:p>
    <w:p w:rsidRDefault="00403DCE" w:rsidP="00403DCE" w:rsidR="00403DCE" w:rsidRPr="00D628C8">
      <w:r>
        <w:tab/>
      </w:r>
      <w:r w:rsidRPr="00D628C8">
        <w:t xml:space="preserve">SUDAC </w:t>
      </w:r>
    </w:p>
    <w:p w:rsidRDefault="00403DCE" w:rsidP="00403DCE" w:rsidR="00403DCE">
      <w:pPr>
        <w:jc w:val="center"/>
      </w:pPr>
      <w:r w:rsidRPr="00D628C8">
        <w:t>RJEŠAVA</w:t>
      </w:r>
    </w:p>
    <w:p w:rsidRDefault="00403DCE" w:rsidP="00403DCE" w:rsidR="00403DCE"/>
    <w:p w:rsidRDefault="00403DCE" w:rsidP="00403DCE" w:rsidR="00403DCE">
      <w:r>
        <w:tab/>
        <w:t>Utvrđuje se da je ponuditelj VILSTROJ d.o.o. ponudio najveći iznos za predmet UREDSKI STOL, 1</w:t>
      </w:r>
      <w:r w:rsidR="008F14F2">
        <w:t xml:space="preserve"> </w:t>
      </w:r>
      <w:r>
        <w:t>komad, od 125,00 kuna, te mu se isti dosuđuj</w:t>
      </w:r>
      <w:r w:rsidR="008F14F2">
        <w:t>e</w:t>
      </w:r>
      <w:r>
        <w:t xml:space="preserve">. </w:t>
      </w:r>
    </w:p>
    <w:p w:rsidRDefault="00F06B3F" w:rsidP="00403DCE" w:rsidR="00F06B3F"/>
    <w:p w:rsidRDefault="00F06B3F" w:rsidP="00403DCE" w:rsidR="00F06B3F">
      <w:r>
        <w:tab/>
        <w:t>PROIZVODNJA</w:t>
      </w:r>
    </w:p>
    <w:p w:rsidRDefault="00F06B3F" w:rsidP="00403DCE" w:rsidR="00F06B3F"/>
    <w:p w:rsidRDefault="00403DCE" w:rsidP="00403DCE" w:rsidR="00403DCE" w:rsidRPr="00D628C8">
      <w:r>
        <w:tab/>
        <w:t>SUDAC</w:t>
      </w:r>
    </w:p>
    <w:p w:rsidRDefault="00403DCE" w:rsidP="00403DCE" w:rsidR="00403DCE">
      <w:pPr>
        <w:jc w:val="center"/>
      </w:pPr>
      <w:r w:rsidRPr="00D628C8">
        <w:t>RJEŠAVA</w:t>
      </w:r>
    </w:p>
    <w:p w:rsidRDefault="00403DCE" w:rsidP="00403DCE" w:rsidR="00403DCE"/>
    <w:p w:rsidRDefault="00403DCE" w:rsidP="00403DCE" w:rsidR="00403DCE">
      <w:r>
        <w:tab/>
        <w:t xml:space="preserve">Pristupa se javnoj dražbi za predmet rb. 111., ŠKARE GRAĐEVISNKE MALE, 1 komad. </w:t>
      </w:r>
    </w:p>
    <w:p w:rsidRDefault="00403DCE" w:rsidP="00403DCE" w:rsidR="00403DCE"/>
    <w:p w:rsidRDefault="00403DCE" w:rsidP="00403DCE" w:rsidR="00403DCE">
      <w:r>
        <w:tab/>
        <w:t xml:space="preserve">Procijenjena vrijednost je </w:t>
      </w:r>
      <w:r w:rsidR="00F06B3F">
        <w:t>300</w:t>
      </w:r>
      <w:r>
        <w:t>,00 kuna.</w:t>
      </w:r>
    </w:p>
    <w:p w:rsidRDefault="00403DCE" w:rsidP="00403DCE" w:rsidR="00403DCE">
      <w:r>
        <w:tab/>
        <w:t xml:space="preserve">Početna vrijednost je </w:t>
      </w:r>
      <w:r w:rsidR="00F06B3F">
        <w:t>75</w:t>
      </w:r>
      <w:r>
        <w:t>,00 kuna.</w:t>
      </w:r>
    </w:p>
    <w:p w:rsidRDefault="00403DCE" w:rsidP="00403DCE" w:rsidR="00403DCE">
      <w:r>
        <w:tab/>
        <w:t xml:space="preserve"> </w:t>
      </w:r>
    </w:p>
    <w:p w:rsidRDefault="00403DCE" w:rsidP="00403DCE" w:rsidR="00403DCE">
      <w:r>
        <w:tab/>
        <w:t xml:space="preserve">Ponuditelj VILSTROJ  d.o.o. nudi </w:t>
      </w:r>
      <w:r w:rsidR="00F06B3F">
        <w:t>75</w:t>
      </w:r>
      <w:r>
        <w:t>,00 kuna.</w:t>
      </w:r>
    </w:p>
    <w:p w:rsidRDefault="00403DCE" w:rsidP="00403DCE" w:rsidR="00403DCE">
      <w:r>
        <w:tab/>
        <w:t xml:space="preserve"> </w:t>
      </w:r>
    </w:p>
    <w:p w:rsidRDefault="00403DCE" w:rsidP="00403DCE" w:rsidR="00403DCE" w:rsidRPr="00D628C8">
      <w:r>
        <w:tab/>
      </w:r>
      <w:r w:rsidRPr="00D628C8">
        <w:t xml:space="preserve">SUDAC </w:t>
      </w:r>
    </w:p>
    <w:p w:rsidRDefault="00403DCE" w:rsidP="00403DCE" w:rsidR="00403DCE">
      <w:pPr>
        <w:jc w:val="center"/>
      </w:pPr>
      <w:r w:rsidRPr="00D628C8">
        <w:t>RJEŠAVA</w:t>
      </w:r>
    </w:p>
    <w:p w:rsidRDefault="00403DCE" w:rsidP="00403DCE" w:rsidR="00403DCE"/>
    <w:p w:rsidRDefault="00403DCE" w:rsidP="00403DCE" w:rsidR="009566E4">
      <w:r>
        <w:tab/>
        <w:t xml:space="preserve">Utvrđuje se da je ponuditelj VILSTROJ d.o.o. ponudio najveći iznos za predmet </w:t>
      </w:r>
      <w:r w:rsidR="00F06B3F">
        <w:t>ŠKARE GRAĐEVINSKE MALE</w:t>
      </w:r>
      <w:r>
        <w:t>, 1</w:t>
      </w:r>
      <w:r w:rsidR="00F06B3F">
        <w:t xml:space="preserve"> </w:t>
      </w:r>
      <w:r>
        <w:t xml:space="preserve">komad, od </w:t>
      </w:r>
      <w:r w:rsidR="00F06B3F">
        <w:t>75</w:t>
      </w:r>
      <w:r>
        <w:t>,00 kuna, te mu se isti dosuđuj</w:t>
      </w:r>
      <w:r w:rsidR="00F06B3F">
        <w:t>e.</w:t>
      </w:r>
    </w:p>
    <w:p w:rsidRDefault="00F06B3F" w:rsidP="00F06B3F" w:rsidR="00F06B3F"/>
    <w:p w:rsidRDefault="00F06B3F" w:rsidP="00F06B3F" w:rsidR="00F06B3F" w:rsidRPr="00D628C8">
      <w:r>
        <w:tab/>
        <w:t>SUDAC</w:t>
      </w:r>
    </w:p>
    <w:p w:rsidRDefault="00F06B3F" w:rsidP="00F06B3F" w:rsidR="00F06B3F">
      <w:pPr>
        <w:jc w:val="center"/>
      </w:pPr>
      <w:r w:rsidRPr="00D628C8">
        <w:t>RJEŠAVA</w:t>
      </w:r>
    </w:p>
    <w:p w:rsidRDefault="00F06B3F" w:rsidP="00F06B3F" w:rsidR="00F06B3F"/>
    <w:p w:rsidRDefault="00F06B3F" w:rsidP="00F06B3F" w:rsidR="00F06B3F">
      <w:r>
        <w:tab/>
        <w:t xml:space="preserve">Pristupa se javnoj dražbi za predmet rb. 330., GLODALICA HECKERT s dodacima, 1 komad. </w:t>
      </w:r>
    </w:p>
    <w:p w:rsidRDefault="00F06B3F" w:rsidP="00F06B3F" w:rsidR="00F06B3F"/>
    <w:p w:rsidRDefault="00F06B3F" w:rsidP="00F06B3F" w:rsidR="00F06B3F">
      <w:r>
        <w:tab/>
        <w:t>Procijenjena vrijednost je 7.500,00 kuna.</w:t>
      </w:r>
    </w:p>
    <w:p w:rsidRDefault="00F06B3F" w:rsidP="00F06B3F" w:rsidR="00F06B3F">
      <w:r>
        <w:tab/>
        <w:t>Početna vrijednost je 1.875,00 kuna.</w:t>
      </w:r>
    </w:p>
    <w:p w:rsidRDefault="00F06B3F" w:rsidP="00F06B3F" w:rsidR="00F06B3F">
      <w:r>
        <w:tab/>
        <w:t xml:space="preserve"> </w:t>
      </w:r>
    </w:p>
    <w:p w:rsidRDefault="00F06B3F" w:rsidP="00F06B3F" w:rsidR="00F06B3F">
      <w:r>
        <w:tab/>
        <w:t>Ponuditelj VILSTROJ  d.o.o. nudi 1.875,00 kuna.</w:t>
      </w:r>
    </w:p>
    <w:p w:rsidRDefault="00F06B3F" w:rsidP="00F06B3F" w:rsidR="00F06B3F">
      <w:r>
        <w:tab/>
        <w:t xml:space="preserve"> </w:t>
      </w:r>
    </w:p>
    <w:p w:rsidRDefault="00F06B3F" w:rsidP="00F06B3F" w:rsidR="00F06B3F" w:rsidRPr="00D628C8">
      <w:r>
        <w:tab/>
      </w:r>
      <w:r w:rsidRPr="00D628C8">
        <w:t xml:space="preserve">SUDAC </w:t>
      </w:r>
    </w:p>
    <w:p w:rsidRDefault="00F06B3F" w:rsidP="00F06B3F" w:rsidR="00F06B3F">
      <w:pPr>
        <w:jc w:val="center"/>
      </w:pPr>
      <w:r w:rsidRPr="00D628C8">
        <w:t>RJEŠAVA</w:t>
      </w:r>
    </w:p>
    <w:p w:rsidRDefault="00F06B3F" w:rsidP="00F06B3F" w:rsidR="00F06B3F"/>
    <w:p w:rsidRDefault="00F06B3F" w:rsidP="00F06B3F" w:rsidR="00F06B3F">
      <w:r>
        <w:tab/>
        <w:t>Utvrđuje se da je ponuditelj VILSTROJ d.o.o. ponudio najveći iznos za predmet GLODALICA HECKERT s dodacima, 1 komad., od 1.875,00 kuna, te mu se isti dosuđuje.</w:t>
      </w:r>
    </w:p>
    <w:p w:rsidRDefault="00F06B3F" w:rsidP="00F06B3F" w:rsidR="00F06B3F"/>
    <w:p w:rsidRDefault="00F06B3F" w:rsidP="00F06B3F" w:rsidR="00F06B3F" w:rsidRPr="00D628C8">
      <w:r>
        <w:tab/>
        <w:t>SUDAC</w:t>
      </w:r>
    </w:p>
    <w:p w:rsidRDefault="00F06B3F" w:rsidP="00F06B3F" w:rsidR="00F06B3F">
      <w:pPr>
        <w:jc w:val="center"/>
      </w:pPr>
      <w:r w:rsidRPr="00D628C8">
        <w:t>RJEŠAVA</w:t>
      </w:r>
    </w:p>
    <w:p w:rsidRDefault="00F06B3F" w:rsidP="00F06B3F" w:rsidR="00F06B3F"/>
    <w:p w:rsidRDefault="00F06B3F" w:rsidP="00F06B3F" w:rsidR="00F06B3F">
      <w:r>
        <w:tab/>
        <w:t xml:space="preserve">Pristupa se javnoj dražbi za predmet rb. </w:t>
      </w:r>
      <w:r w:rsidR="00091386">
        <w:t>349</w:t>
      </w:r>
      <w:r>
        <w:t xml:space="preserve">., </w:t>
      </w:r>
      <w:r w:rsidR="00091386">
        <w:t>DIJAMANTNA BRUSILICA</w:t>
      </w:r>
      <w:r>
        <w:t xml:space="preserve">, 1 komad. </w:t>
      </w:r>
    </w:p>
    <w:p w:rsidRDefault="00F06B3F" w:rsidP="00F06B3F" w:rsidR="00F06B3F"/>
    <w:p w:rsidRDefault="00F06B3F" w:rsidP="00F06B3F" w:rsidR="00F06B3F">
      <w:r>
        <w:tab/>
        <w:t xml:space="preserve">Procijenjena vrijednost je </w:t>
      </w:r>
      <w:r w:rsidR="00091386">
        <w:t>1.000</w:t>
      </w:r>
      <w:r>
        <w:t>,00 kuna.</w:t>
      </w:r>
    </w:p>
    <w:p w:rsidRDefault="00F06B3F" w:rsidP="00F06B3F" w:rsidR="00F06B3F">
      <w:r>
        <w:tab/>
        <w:t xml:space="preserve">Početna vrijednost je </w:t>
      </w:r>
      <w:r w:rsidR="00091386">
        <w:t>250</w:t>
      </w:r>
      <w:r>
        <w:t>,00 kuna.</w:t>
      </w:r>
    </w:p>
    <w:p w:rsidRDefault="00F06B3F" w:rsidP="00F06B3F" w:rsidR="00F06B3F">
      <w:r>
        <w:tab/>
        <w:t xml:space="preserve"> </w:t>
      </w:r>
    </w:p>
    <w:p w:rsidRDefault="00F06B3F" w:rsidP="00F06B3F" w:rsidR="00F06B3F">
      <w:r>
        <w:tab/>
        <w:t xml:space="preserve">Ponuditelj VILSTROJ  d.o.o. nudi </w:t>
      </w:r>
      <w:r w:rsidR="00091386">
        <w:t>250</w:t>
      </w:r>
      <w:r>
        <w:t>,00 kuna.</w:t>
      </w:r>
    </w:p>
    <w:p w:rsidRDefault="00F06B3F" w:rsidP="00F06B3F" w:rsidR="00F06B3F">
      <w:r>
        <w:tab/>
        <w:t xml:space="preserve"> </w:t>
      </w:r>
    </w:p>
    <w:p w:rsidRDefault="00F06B3F" w:rsidP="00F06B3F" w:rsidR="00F06B3F" w:rsidRPr="00D628C8">
      <w:r>
        <w:tab/>
      </w:r>
      <w:r w:rsidRPr="00D628C8">
        <w:t xml:space="preserve">SUDAC </w:t>
      </w:r>
    </w:p>
    <w:p w:rsidRDefault="00F06B3F" w:rsidP="00F06B3F" w:rsidR="00F06B3F">
      <w:pPr>
        <w:jc w:val="center"/>
      </w:pPr>
      <w:r w:rsidRPr="00D628C8">
        <w:t>RJEŠAVA</w:t>
      </w:r>
    </w:p>
    <w:p w:rsidRDefault="00F06B3F" w:rsidP="00F06B3F" w:rsidR="00F06B3F"/>
    <w:p w:rsidRDefault="00F06B3F" w:rsidP="00F06B3F" w:rsidR="00F06B3F">
      <w:r>
        <w:tab/>
        <w:t xml:space="preserve">Utvrđuje se da je ponuditelj VILSTROJ d.o.o. ponudio najveći iznos za predmet </w:t>
      </w:r>
      <w:r w:rsidR="00091386">
        <w:t>DIJAMANTNA BRUSILICA</w:t>
      </w:r>
      <w:r>
        <w:t xml:space="preserve">, 1 komad., od </w:t>
      </w:r>
      <w:r w:rsidR="00091386">
        <w:t>250</w:t>
      </w:r>
      <w:r>
        <w:t>,00 kuna, te mu se isti dosuđuje.</w:t>
      </w:r>
    </w:p>
    <w:p w:rsidRDefault="009F3953" w:rsidP="00C40760" w:rsidR="009F3953">
      <w:r>
        <w:tab/>
      </w:r>
    </w:p>
    <w:p w:rsidRDefault="00091386" w:rsidP="00C40760" w:rsidR="000A48CA">
      <w:r>
        <w:tab/>
        <w:t xml:space="preserve">VILSTROJ d.o.o. odustaje od licitacije za rb. 400-ODMOTAČ TRAKE U ROLI. </w:t>
      </w:r>
    </w:p>
    <w:p w:rsidRDefault="00091386" w:rsidP="00C40760" w:rsidR="00091386"/>
    <w:p w:rsidRDefault="00091386" w:rsidP="00091386" w:rsidR="00091386" w:rsidRPr="00D628C8">
      <w:r>
        <w:tab/>
        <w:t>SUDAC</w:t>
      </w:r>
    </w:p>
    <w:p w:rsidRDefault="00091386" w:rsidP="00091386" w:rsidR="00091386">
      <w:pPr>
        <w:jc w:val="center"/>
      </w:pPr>
      <w:r w:rsidRPr="00D628C8">
        <w:t>RJEŠAVA</w:t>
      </w:r>
    </w:p>
    <w:p w:rsidRDefault="00091386" w:rsidP="00091386" w:rsidR="00091386"/>
    <w:p w:rsidRDefault="00091386" w:rsidP="00091386" w:rsidR="00091386">
      <w:r>
        <w:tab/>
        <w:t xml:space="preserve">Pristupa se javnoj dražbi za predmet rb. 410., ŠKARE 2M, 1 komad. </w:t>
      </w:r>
    </w:p>
    <w:p w:rsidRDefault="00091386" w:rsidP="00091386" w:rsidR="00091386"/>
    <w:p w:rsidRDefault="00091386" w:rsidP="00091386" w:rsidR="00091386">
      <w:r>
        <w:tab/>
        <w:t>Procijenjena vrijednost je 25.000,00 kuna.</w:t>
      </w:r>
    </w:p>
    <w:p w:rsidRDefault="00091386" w:rsidP="00091386" w:rsidR="00091386">
      <w:r>
        <w:tab/>
        <w:t>Početna vrijednost je 6.250,00 kuna.</w:t>
      </w:r>
    </w:p>
    <w:p w:rsidRDefault="00091386" w:rsidP="00091386" w:rsidR="00091386">
      <w:r>
        <w:tab/>
        <w:t xml:space="preserve"> </w:t>
      </w:r>
    </w:p>
    <w:p w:rsidRDefault="00091386" w:rsidP="00091386" w:rsidR="00091386">
      <w:r>
        <w:tab/>
        <w:t>Ponuditelj VILSTROJ  d.o.o. nudi 6.250,00 kuna.</w:t>
      </w:r>
    </w:p>
    <w:p w:rsidRDefault="00091386" w:rsidP="00091386" w:rsidR="00091386">
      <w:r>
        <w:tab/>
        <w:t xml:space="preserve"> </w:t>
      </w:r>
    </w:p>
    <w:p w:rsidRDefault="00091386" w:rsidP="00091386" w:rsidR="00091386" w:rsidRPr="00D628C8">
      <w:r>
        <w:tab/>
      </w:r>
      <w:r w:rsidRPr="00D628C8">
        <w:t xml:space="preserve">SUDAC </w:t>
      </w:r>
    </w:p>
    <w:p w:rsidRDefault="00091386" w:rsidP="00091386" w:rsidR="00091386">
      <w:pPr>
        <w:jc w:val="center"/>
      </w:pPr>
      <w:r w:rsidRPr="00D628C8">
        <w:t>RJEŠAVA</w:t>
      </w:r>
    </w:p>
    <w:p w:rsidRDefault="00091386" w:rsidP="00091386" w:rsidR="00091386"/>
    <w:p w:rsidRDefault="00091386" w:rsidP="00091386" w:rsidR="00091386">
      <w:r>
        <w:tab/>
        <w:t>Utvrđuje se da je ponuditelj VILSTROJ d.o.o. ponudio najveći iznos za predmet ŠKARE 2M, 1 komad., od 6.250,00 kuna, te mu se isti dosuđuje.</w:t>
      </w:r>
    </w:p>
    <w:p w:rsidRDefault="00091386" w:rsidP="00091386" w:rsidR="00091386"/>
    <w:p w:rsidRDefault="0035405B" w:rsidP="0035405B" w:rsidR="0035405B" w:rsidRPr="00D628C8">
      <w:r>
        <w:tab/>
        <w:t>SUDAC</w:t>
      </w:r>
    </w:p>
    <w:p w:rsidRDefault="0035405B" w:rsidP="0035405B" w:rsidR="0035405B">
      <w:pPr>
        <w:jc w:val="center"/>
      </w:pPr>
      <w:r w:rsidRPr="00D628C8">
        <w:t>RJEŠAVA</w:t>
      </w:r>
    </w:p>
    <w:p w:rsidRDefault="0035405B" w:rsidP="0035405B" w:rsidR="0035405B"/>
    <w:p w:rsidRDefault="0035405B" w:rsidP="0035405B" w:rsidR="0035405B">
      <w:r>
        <w:tab/>
        <w:t xml:space="preserve">Pristupa se javnoj dražbi za predmet rb. 412., ŠTANCA 63 T, 1 komad. </w:t>
      </w:r>
    </w:p>
    <w:p w:rsidRDefault="0035405B" w:rsidP="0035405B" w:rsidR="0035405B"/>
    <w:p w:rsidRDefault="0035405B" w:rsidP="0035405B" w:rsidR="0035405B">
      <w:r>
        <w:tab/>
        <w:t>Procijenjena vrijednost je 25.000,00 kuna.</w:t>
      </w:r>
    </w:p>
    <w:p w:rsidRDefault="0035405B" w:rsidP="0035405B" w:rsidR="0035405B">
      <w:r>
        <w:tab/>
        <w:t>Početna vrijednost je 6.250,00 kuna.</w:t>
      </w:r>
    </w:p>
    <w:p w:rsidRDefault="0035405B" w:rsidP="0035405B" w:rsidR="0035405B">
      <w:r>
        <w:tab/>
        <w:t xml:space="preserve"> </w:t>
      </w:r>
    </w:p>
    <w:p w:rsidRDefault="0035405B" w:rsidP="0035405B" w:rsidR="0035405B">
      <w:r>
        <w:tab/>
        <w:t>Ponuditelj VILSTROJ  d.o.o. nudi 6.250,00 kuna.</w:t>
      </w:r>
    </w:p>
    <w:p w:rsidRDefault="0035405B" w:rsidP="0035405B" w:rsidR="0035405B">
      <w:r>
        <w:tab/>
        <w:t xml:space="preserve">Milorad Volaš odustaje.  </w:t>
      </w:r>
    </w:p>
    <w:p w:rsidRDefault="0035405B" w:rsidP="0035405B" w:rsidR="0035405B">
      <w:r>
        <w:tab/>
      </w:r>
    </w:p>
    <w:p w:rsidRDefault="0035405B" w:rsidP="0035405B" w:rsidR="0035405B" w:rsidRPr="00D628C8">
      <w:r>
        <w:tab/>
      </w:r>
      <w:r w:rsidRPr="00D628C8">
        <w:t xml:space="preserve">SUDAC </w:t>
      </w:r>
    </w:p>
    <w:p w:rsidRDefault="0035405B" w:rsidP="0035405B" w:rsidR="0035405B">
      <w:pPr>
        <w:jc w:val="center"/>
      </w:pPr>
      <w:r w:rsidRPr="00D628C8">
        <w:t>RJEŠAVA</w:t>
      </w:r>
    </w:p>
    <w:p w:rsidRDefault="0035405B" w:rsidP="0035405B" w:rsidR="0035405B"/>
    <w:p w:rsidRDefault="0035405B" w:rsidP="0035405B" w:rsidR="0035405B">
      <w:r>
        <w:tab/>
        <w:t>Utvrđuje se da je ponuditelj VILSTROJ d.o.o. ponudio najveći iznos za predmet ŠTANCA 63 T, 1 komad., od 6.250,00 kuna, te mu se isti dosuđuje.</w:t>
      </w:r>
    </w:p>
    <w:p w:rsidRDefault="0035405B" w:rsidP="00C80208" w:rsidR="00C80208">
      <w:r>
        <w:tab/>
      </w:r>
    </w:p>
    <w:p w:rsidRDefault="00C80208" w:rsidP="00C80208" w:rsidR="00C80208" w:rsidRPr="00D628C8">
      <w:r>
        <w:tab/>
        <w:t>SUDAC</w:t>
      </w:r>
    </w:p>
    <w:p w:rsidRDefault="00C80208" w:rsidP="00C80208" w:rsidR="00C80208">
      <w:pPr>
        <w:jc w:val="center"/>
      </w:pPr>
      <w:r w:rsidRPr="00D628C8">
        <w:t>RJEŠAVA</w:t>
      </w:r>
    </w:p>
    <w:p w:rsidRDefault="00C80208" w:rsidP="00C80208" w:rsidR="00C80208"/>
    <w:p w:rsidRDefault="00C80208" w:rsidP="00C80208" w:rsidR="00C80208">
      <w:r>
        <w:tab/>
        <w:t xml:space="preserve">Pristupa se javnoj dražbi za predmet rb. 419., ODMOTAČ TRAKE U ROLI, 1 komad. </w:t>
      </w:r>
    </w:p>
    <w:p w:rsidRDefault="00C80208" w:rsidP="00C80208" w:rsidR="00C80208"/>
    <w:p w:rsidRDefault="00C80208" w:rsidP="00C80208" w:rsidR="00C80208">
      <w:r>
        <w:tab/>
        <w:t>Procijenjena vrijednost je 3.000,00 kuna.</w:t>
      </w:r>
    </w:p>
    <w:p w:rsidRDefault="00C80208" w:rsidP="00C80208" w:rsidR="00C80208">
      <w:r>
        <w:tab/>
        <w:t>Početna vrijednost je 750,00 kuna.</w:t>
      </w:r>
    </w:p>
    <w:p w:rsidRDefault="00C80208" w:rsidP="00C80208" w:rsidR="00C80208">
      <w:r>
        <w:tab/>
        <w:t xml:space="preserve"> </w:t>
      </w:r>
    </w:p>
    <w:p w:rsidRDefault="00C80208" w:rsidP="00C80208" w:rsidR="00C80208">
      <w:r>
        <w:tab/>
        <w:t>Ponuditelj VILSTROJ  d.o.o. nudi 750,00 kuna.</w:t>
      </w:r>
    </w:p>
    <w:p w:rsidRDefault="00C80208" w:rsidP="00C80208" w:rsidR="00C80208">
      <w:r>
        <w:tab/>
      </w:r>
    </w:p>
    <w:p w:rsidRDefault="00C80208" w:rsidP="00C80208" w:rsidR="00C80208" w:rsidRPr="00D628C8">
      <w:r>
        <w:tab/>
      </w:r>
      <w:r w:rsidRPr="00D628C8">
        <w:t xml:space="preserve">SUDAC </w:t>
      </w:r>
    </w:p>
    <w:p w:rsidRDefault="00C80208" w:rsidP="00C80208" w:rsidR="00C80208">
      <w:pPr>
        <w:jc w:val="center"/>
      </w:pPr>
      <w:r w:rsidRPr="00D628C8">
        <w:t>RJEŠAVA</w:t>
      </w:r>
    </w:p>
    <w:p w:rsidRDefault="00C80208" w:rsidP="00C80208" w:rsidR="00C80208"/>
    <w:p w:rsidRDefault="00C80208" w:rsidP="00C80208" w:rsidR="00C80208">
      <w:r>
        <w:tab/>
        <w:t>Utvrđuje se da je ponuditelj VILSTROJ d.o.o. ponudio najveći iznos za predmet ODMOTAČ TRAKE U ROLI, 1 komad , za iznos od 750,00 kuna, te mu se isti dosuđuje.</w:t>
      </w:r>
    </w:p>
    <w:p w:rsidRDefault="00091386" w:rsidP="00C40760" w:rsidR="00091386"/>
    <w:p w:rsidRDefault="00091386" w:rsidP="00D36909" w:rsidR="00D36909" w:rsidRPr="00D628C8">
      <w:r>
        <w:tab/>
      </w:r>
      <w:r w:rsidR="00D36909">
        <w:t>SUDAC</w:t>
      </w:r>
    </w:p>
    <w:p w:rsidRDefault="00D36909" w:rsidP="00D36909" w:rsidR="00D36909">
      <w:pPr>
        <w:jc w:val="center"/>
      </w:pPr>
      <w:r w:rsidRPr="00D628C8">
        <w:t>RJEŠAVA</w:t>
      </w:r>
    </w:p>
    <w:p w:rsidRDefault="00D36909" w:rsidP="00D36909" w:rsidR="00D36909"/>
    <w:p w:rsidRDefault="00D36909" w:rsidP="00D36909" w:rsidR="00D36909">
      <w:r>
        <w:tab/>
        <w:t xml:space="preserve">Pristupa se javnoj dražbi za predmet rb. 527., DIZALICA ZRAČNA, 1 komad. </w:t>
      </w:r>
    </w:p>
    <w:p w:rsidRDefault="00D36909" w:rsidP="00D36909" w:rsidR="00D36909"/>
    <w:p w:rsidRDefault="00D36909" w:rsidP="00D36909" w:rsidR="00D36909">
      <w:r>
        <w:tab/>
        <w:t>Procijenjena vrijednost je 500,00 kuna.</w:t>
      </w:r>
    </w:p>
    <w:p w:rsidRDefault="00D36909" w:rsidP="00D36909" w:rsidR="00D36909">
      <w:r>
        <w:tab/>
        <w:t>Početna vrijednost je 125,00 kuna.</w:t>
      </w:r>
    </w:p>
    <w:p w:rsidRDefault="00D36909" w:rsidP="00D36909" w:rsidR="00D36909">
      <w:r>
        <w:tab/>
        <w:t xml:space="preserve"> </w:t>
      </w:r>
    </w:p>
    <w:p w:rsidRDefault="00D36909" w:rsidP="00D36909" w:rsidR="00D36909">
      <w:r>
        <w:tab/>
        <w:t>Ponuditelj VILSTROJ  d.o.o. nudi 125,00 kuna.</w:t>
      </w:r>
    </w:p>
    <w:p w:rsidRDefault="00D36909" w:rsidP="00D36909" w:rsidR="00D36909">
      <w:r>
        <w:tab/>
      </w:r>
    </w:p>
    <w:p w:rsidRDefault="00D36909" w:rsidP="00D36909" w:rsidR="00D36909" w:rsidRPr="00D628C8">
      <w:r>
        <w:tab/>
      </w:r>
      <w:r w:rsidRPr="00D628C8">
        <w:t xml:space="preserve">SUDAC </w:t>
      </w:r>
    </w:p>
    <w:p w:rsidRDefault="00D36909" w:rsidP="00D36909" w:rsidR="00D36909">
      <w:pPr>
        <w:jc w:val="center"/>
      </w:pPr>
      <w:r w:rsidRPr="00D628C8">
        <w:t>RJEŠAVA</w:t>
      </w:r>
    </w:p>
    <w:p w:rsidRDefault="00D36909" w:rsidP="00D36909" w:rsidR="00D36909"/>
    <w:p w:rsidRDefault="00D36909" w:rsidP="00D36909" w:rsidR="00D36909">
      <w:r>
        <w:tab/>
        <w:t>Utvrđuje se da je ponuditelj VILSTROJ d.o.o. ponudio najveći iznos za predmet DIZALICA ZRAČNA, 1 komad , za iznos od 125,00 kuna, te mu se isti dosuđuje.</w:t>
      </w:r>
    </w:p>
    <w:p w:rsidRDefault="00091386" w:rsidP="00C40760" w:rsidR="00091386"/>
    <w:p w:rsidRDefault="00D36909" w:rsidP="00D36909" w:rsidR="00D36909" w:rsidRPr="00D628C8">
      <w:r>
        <w:tab/>
        <w:t>SUDAC</w:t>
      </w:r>
    </w:p>
    <w:p w:rsidRDefault="00D36909" w:rsidP="00D36909" w:rsidR="00D36909">
      <w:pPr>
        <w:jc w:val="center"/>
      </w:pPr>
      <w:r w:rsidRPr="00D628C8">
        <w:t>RJEŠAVA</w:t>
      </w:r>
    </w:p>
    <w:p w:rsidRDefault="00D36909" w:rsidP="00D36909" w:rsidR="00D36909"/>
    <w:p w:rsidRDefault="00D36909" w:rsidP="00D36909" w:rsidR="00D36909">
      <w:r>
        <w:tab/>
        <w:t xml:space="preserve">Pristupa se javnoj dražbi za predmet rb. 528., DIZALICA, 1 komad. </w:t>
      </w:r>
    </w:p>
    <w:p w:rsidRDefault="00D36909" w:rsidP="00D36909" w:rsidR="00D36909"/>
    <w:p w:rsidRDefault="00D36909" w:rsidP="00D36909" w:rsidR="00D36909">
      <w:r>
        <w:tab/>
        <w:t>Procijenjena vrijednost je 500,00 kuna.</w:t>
      </w:r>
    </w:p>
    <w:p w:rsidRDefault="00D36909" w:rsidP="00D36909" w:rsidR="00D36909">
      <w:r>
        <w:tab/>
        <w:t>Početna vrijednost je 125,00 kuna.</w:t>
      </w:r>
    </w:p>
    <w:p w:rsidRDefault="00D36909" w:rsidP="00D36909" w:rsidR="00D36909">
      <w:r>
        <w:tab/>
        <w:t xml:space="preserve"> </w:t>
      </w:r>
    </w:p>
    <w:p w:rsidRDefault="00D36909" w:rsidP="00D36909" w:rsidR="00D36909">
      <w:r>
        <w:tab/>
        <w:t>Ponuditelj VILSTROJ  d.o.o. nudi 125,00 kuna.</w:t>
      </w:r>
    </w:p>
    <w:p w:rsidRDefault="00D36909" w:rsidP="00D36909" w:rsidR="00D36909">
      <w:r>
        <w:tab/>
      </w:r>
    </w:p>
    <w:p w:rsidRDefault="00D36909" w:rsidP="00D36909" w:rsidR="00D36909" w:rsidRPr="00D628C8">
      <w:r>
        <w:tab/>
      </w:r>
      <w:r w:rsidRPr="00D628C8">
        <w:t xml:space="preserve">SUDAC </w:t>
      </w:r>
    </w:p>
    <w:p w:rsidRDefault="00D36909" w:rsidP="00D36909" w:rsidR="00D36909">
      <w:pPr>
        <w:jc w:val="center"/>
      </w:pPr>
      <w:r w:rsidRPr="00D628C8">
        <w:t>RJEŠAVA</w:t>
      </w:r>
    </w:p>
    <w:p w:rsidRDefault="00D36909" w:rsidP="00D36909" w:rsidR="00D36909"/>
    <w:p w:rsidRDefault="00D36909" w:rsidP="00D36909" w:rsidR="00D36909">
      <w:r>
        <w:tab/>
        <w:t>Utvrđuje se da je ponuditelj VILSTROJ d.o.o. ponudio najveći iznos za predmet DIZALICA, 1 komad , za iznos od 125,00 kuna, te mu se isti dosuđuje.</w:t>
      </w:r>
    </w:p>
    <w:p w:rsidRDefault="00D36909" w:rsidP="00D36909" w:rsidR="00D36909"/>
    <w:p w:rsidRDefault="00EC56B8" w:rsidP="00D36909" w:rsidR="00EC56B8"/>
    <w:p w:rsidRDefault="00EC56B8" w:rsidP="00D36909" w:rsidR="00EC56B8">
      <w:r>
        <w:tab/>
        <w:t xml:space="preserve">VILSTROJ d.o.o. odustaje od licitacije za predmet br. 585 ARC 300., I OD PREDMETA RB. 593 </w:t>
      </w:r>
      <w:r w:rsidR="003353C6">
        <w:t>IAB</w:t>
      </w:r>
      <w:r>
        <w:t>-200P.</w:t>
      </w:r>
      <w:r w:rsidR="003353C6">
        <w:t xml:space="preserve">, I OD PREDMETA RB. 501- STROJ ZA NAMATANJE MICA FIL FL-130. </w:t>
      </w:r>
    </w:p>
    <w:p w:rsidRDefault="00EC56B8" w:rsidP="00D36909" w:rsidR="00EC56B8"/>
    <w:p w:rsidRDefault="000F30A1" w:rsidP="000F30A1" w:rsidR="000F30A1" w:rsidRPr="00D628C8">
      <w:r>
        <w:tab/>
        <w:t>SUDAC</w:t>
      </w:r>
    </w:p>
    <w:p w:rsidRDefault="000F30A1" w:rsidP="000F30A1" w:rsidR="000F30A1">
      <w:pPr>
        <w:jc w:val="center"/>
      </w:pPr>
      <w:r w:rsidRPr="00D628C8">
        <w:t>RJEŠAVA</w:t>
      </w:r>
    </w:p>
    <w:p w:rsidRDefault="000F30A1" w:rsidP="000F30A1" w:rsidR="000F30A1"/>
    <w:p w:rsidRDefault="000F30A1" w:rsidP="000F30A1" w:rsidR="000F30A1">
      <w:r>
        <w:tab/>
        <w:t xml:space="preserve">Pristupa se javnoj dražbi za predmet rb. </w:t>
      </w:r>
      <w:r w:rsidR="00EC56B8">
        <w:t>604</w:t>
      </w:r>
      <w:r>
        <w:t xml:space="preserve">., </w:t>
      </w:r>
      <w:r w:rsidR="00EC56B8">
        <w:t>DODAVAČ ZA SJECKALICU</w:t>
      </w:r>
      <w:r>
        <w:t xml:space="preserve">, 1 komad. </w:t>
      </w:r>
    </w:p>
    <w:p w:rsidRDefault="000F30A1" w:rsidP="000F30A1" w:rsidR="000F30A1"/>
    <w:p w:rsidRDefault="000F30A1" w:rsidP="000F30A1" w:rsidR="000F30A1">
      <w:r>
        <w:tab/>
        <w:t xml:space="preserve">Procijenjena vrijednost je </w:t>
      </w:r>
      <w:r w:rsidR="00EC56B8">
        <w:t>2.000,</w:t>
      </w:r>
      <w:r>
        <w:t>00 kuna.</w:t>
      </w:r>
    </w:p>
    <w:p w:rsidRDefault="000F30A1" w:rsidP="000F30A1" w:rsidR="000F30A1">
      <w:r>
        <w:tab/>
        <w:t xml:space="preserve">Početna vrijednost je </w:t>
      </w:r>
      <w:r w:rsidR="00EC56B8">
        <w:t>500,00</w:t>
      </w:r>
      <w:r>
        <w:t xml:space="preserve"> kuna.</w:t>
      </w:r>
    </w:p>
    <w:p w:rsidRDefault="000F30A1" w:rsidP="000F30A1" w:rsidR="000F30A1">
      <w:r>
        <w:tab/>
        <w:t xml:space="preserve"> </w:t>
      </w:r>
    </w:p>
    <w:p w:rsidRDefault="000F30A1" w:rsidP="000F30A1" w:rsidR="000F30A1">
      <w:r>
        <w:tab/>
        <w:t xml:space="preserve">Ponuditelj VILSTROJ  d.o.o. nudi </w:t>
      </w:r>
      <w:r w:rsidR="00EC56B8">
        <w:t>500,00</w:t>
      </w:r>
      <w:r>
        <w:t xml:space="preserve"> kuna.</w:t>
      </w:r>
    </w:p>
    <w:p w:rsidRDefault="000F30A1" w:rsidP="000F30A1" w:rsidR="000F30A1">
      <w:r>
        <w:tab/>
      </w:r>
    </w:p>
    <w:p w:rsidRDefault="000F30A1" w:rsidP="000F30A1" w:rsidR="000F30A1" w:rsidRPr="00D628C8">
      <w:r>
        <w:tab/>
      </w:r>
      <w:r w:rsidRPr="00D628C8">
        <w:t xml:space="preserve">SUDAC </w:t>
      </w:r>
    </w:p>
    <w:p w:rsidRDefault="000F30A1" w:rsidP="000F30A1" w:rsidR="000F30A1">
      <w:pPr>
        <w:jc w:val="center"/>
      </w:pPr>
      <w:r w:rsidRPr="00D628C8">
        <w:t>RJEŠAVA</w:t>
      </w:r>
    </w:p>
    <w:p w:rsidRDefault="000F30A1" w:rsidP="000F30A1" w:rsidR="000F30A1"/>
    <w:p w:rsidRDefault="000F30A1" w:rsidP="000F30A1" w:rsidR="000F30A1">
      <w:r>
        <w:tab/>
        <w:t xml:space="preserve">Utvrđuje se da je ponuditelj VILSTROJ d.o.o. ponudio najveći iznos za predmet </w:t>
      </w:r>
      <w:r w:rsidR="00EC56B8">
        <w:t>DODAVAČ ZA SJECKALICU, 1 komad</w:t>
      </w:r>
      <w:r>
        <w:t xml:space="preserve">, za iznos od </w:t>
      </w:r>
      <w:r w:rsidR="00EC56B8">
        <w:t>500,00</w:t>
      </w:r>
      <w:r>
        <w:t xml:space="preserve"> kuna, te mu se isti dosuđuje.</w:t>
      </w:r>
    </w:p>
    <w:p w:rsidRDefault="00D36909" w:rsidP="00D36909" w:rsidR="00D36909"/>
    <w:p w:rsidRDefault="003353C6" w:rsidP="00D36909" w:rsidR="003353C6"/>
    <w:p w:rsidRDefault="003353C6" w:rsidP="00D36909" w:rsidR="003353C6">
      <w:r>
        <w:tab/>
        <w:t xml:space="preserve">MATERIJAL </w:t>
      </w:r>
    </w:p>
    <w:p w:rsidRDefault="003353C6" w:rsidP="00D36909" w:rsidR="003353C6"/>
    <w:p w:rsidRDefault="00EC56B8" w:rsidP="00EC56B8" w:rsidR="00EC56B8" w:rsidRPr="00D628C8">
      <w:r>
        <w:tab/>
        <w:t>SUDAC</w:t>
      </w:r>
    </w:p>
    <w:p w:rsidRDefault="00EC56B8" w:rsidP="00EC56B8" w:rsidR="00EC56B8">
      <w:pPr>
        <w:jc w:val="center"/>
      </w:pPr>
      <w:r w:rsidRPr="00D628C8">
        <w:t>RJEŠAVA</w:t>
      </w:r>
    </w:p>
    <w:p w:rsidRDefault="00EC56B8" w:rsidP="00EC56B8" w:rsidR="00EC56B8"/>
    <w:p w:rsidRDefault="00EC56B8" w:rsidP="00EC56B8" w:rsidR="00EC56B8">
      <w:r>
        <w:tab/>
        <w:t xml:space="preserve">Pristupa se javnoj dražbi za predmet rb. </w:t>
      </w:r>
      <w:r w:rsidR="00010918">
        <w:t>1076</w:t>
      </w:r>
      <w:r>
        <w:t xml:space="preserve">., </w:t>
      </w:r>
      <w:r w:rsidR="00010918">
        <w:t>AGREGAT ZA ZAV. EDW 550 P 550 000 00-82</w:t>
      </w:r>
      <w:r>
        <w:t xml:space="preserve">, 1 komad. </w:t>
      </w:r>
    </w:p>
    <w:p w:rsidRDefault="00EC56B8" w:rsidP="00EC56B8" w:rsidR="00EC56B8"/>
    <w:p w:rsidRDefault="00EC56B8" w:rsidP="00EC56B8" w:rsidR="00EC56B8">
      <w:r>
        <w:tab/>
        <w:t xml:space="preserve">Procijenjena vrijednost je </w:t>
      </w:r>
      <w:r w:rsidR="00010918">
        <w:t>56.665</w:t>
      </w:r>
      <w:r>
        <w:t>,</w:t>
      </w:r>
      <w:r w:rsidR="00010918">
        <w:t>83</w:t>
      </w:r>
      <w:r>
        <w:t xml:space="preserve"> kuna.</w:t>
      </w:r>
    </w:p>
    <w:p w:rsidRDefault="00EC56B8" w:rsidP="00EC56B8" w:rsidR="00EC56B8">
      <w:r>
        <w:tab/>
        <w:t xml:space="preserve">Početna vrijednost je </w:t>
      </w:r>
      <w:r w:rsidR="00010918">
        <w:t>14.166,46</w:t>
      </w:r>
      <w:r>
        <w:t xml:space="preserve"> kuna.</w:t>
      </w:r>
    </w:p>
    <w:p w:rsidRDefault="00EC56B8" w:rsidP="00EC56B8" w:rsidR="00EC56B8">
      <w:r>
        <w:tab/>
        <w:t xml:space="preserve"> </w:t>
      </w:r>
    </w:p>
    <w:p w:rsidRDefault="00EC56B8" w:rsidP="00EC56B8" w:rsidR="00EC56B8">
      <w:r>
        <w:tab/>
        <w:t xml:space="preserve">Ponuditelj VILSTROJ  d.o.o. nudi </w:t>
      </w:r>
      <w:r w:rsidR="00010918">
        <w:t>16.000,00</w:t>
      </w:r>
      <w:r>
        <w:t xml:space="preserve"> kuna.</w:t>
      </w:r>
    </w:p>
    <w:p w:rsidRDefault="00EC56B8" w:rsidP="00EC56B8" w:rsidR="00EC56B8">
      <w:r>
        <w:tab/>
      </w:r>
    </w:p>
    <w:p w:rsidRDefault="00EC56B8" w:rsidP="00EC56B8" w:rsidR="00EC56B8" w:rsidRPr="00D628C8">
      <w:r>
        <w:tab/>
      </w:r>
      <w:r w:rsidRPr="00D628C8">
        <w:t xml:space="preserve">SUDAC </w:t>
      </w:r>
    </w:p>
    <w:p w:rsidRDefault="00EC56B8" w:rsidP="00EC56B8" w:rsidR="00EC56B8">
      <w:pPr>
        <w:jc w:val="center"/>
      </w:pPr>
      <w:r w:rsidRPr="00D628C8">
        <w:t>RJEŠAVA</w:t>
      </w:r>
    </w:p>
    <w:p w:rsidRDefault="00EC56B8" w:rsidP="00EC56B8" w:rsidR="00EC56B8"/>
    <w:p w:rsidRDefault="00EC56B8" w:rsidP="00EC56B8" w:rsidR="00EC56B8">
      <w:r>
        <w:tab/>
        <w:t xml:space="preserve">Utvrđuje se da je ponuditelj VILSTROJ d.o.o. ponudio najveći iznos za predmet </w:t>
      </w:r>
      <w:r w:rsidR="00010918">
        <w:t>AGREGAT ZA ZAV. EDW 550 P 550 000 00-82</w:t>
      </w:r>
      <w:r>
        <w:t xml:space="preserve">, 1 komad, za iznos od </w:t>
      </w:r>
      <w:r w:rsidR="00010918">
        <w:t>16,000</w:t>
      </w:r>
      <w:r>
        <w:t>,00 kuna, te mu se isti dosuđuje.</w:t>
      </w:r>
    </w:p>
    <w:p w:rsidRDefault="00010918" w:rsidP="00EC56B8" w:rsidR="00010918"/>
    <w:p w:rsidRDefault="00A76D91" w:rsidP="00A76D91" w:rsidR="00A76D91" w:rsidRPr="00D628C8">
      <w:r>
        <w:tab/>
        <w:t>SUDAC</w:t>
      </w:r>
    </w:p>
    <w:p w:rsidRDefault="00A76D91" w:rsidP="00A76D91" w:rsidR="00A76D91">
      <w:pPr>
        <w:jc w:val="center"/>
      </w:pPr>
      <w:r w:rsidRPr="00D628C8">
        <w:t>RJEŠAVA</w:t>
      </w:r>
    </w:p>
    <w:p w:rsidRDefault="00A76D91" w:rsidP="00A76D91" w:rsidR="00A76D91"/>
    <w:p w:rsidRDefault="00A76D91" w:rsidP="00A76D91" w:rsidR="00A76D91">
      <w:r>
        <w:tab/>
        <w:t xml:space="preserve">Pristupa se javnoj dražbi za predmet rb. 338., STROJNE GLAVE ZA NAREZIVANJE, 2 komad. </w:t>
      </w:r>
    </w:p>
    <w:p w:rsidRDefault="00A76D91" w:rsidP="00A76D91" w:rsidR="00A76D91"/>
    <w:p w:rsidRDefault="00A76D91" w:rsidP="00A76D91" w:rsidR="00A76D91">
      <w:r>
        <w:tab/>
        <w:t>Procijenjena vrijednost je 800,00 kuna.</w:t>
      </w:r>
    </w:p>
    <w:p w:rsidRDefault="00A76D91" w:rsidP="00A76D91" w:rsidR="00A76D91">
      <w:r>
        <w:tab/>
        <w:t>Početna vrijednost je 200,00 kuna.</w:t>
      </w:r>
    </w:p>
    <w:p w:rsidRDefault="00A76D91" w:rsidP="00A76D91" w:rsidR="00A76D91">
      <w:r>
        <w:tab/>
        <w:t xml:space="preserve"> </w:t>
      </w:r>
    </w:p>
    <w:p w:rsidRDefault="00A76D91" w:rsidP="00A76D91" w:rsidR="00A76D91">
      <w:r>
        <w:tab/>
        <w:t xml:space="preserve">Ponuditelj MILORAD VOLAŠ  nudi </w:t>
      </w:r>
      <w:r w:rsidR="00B465F1">
        <w:t>200,00</w:t>
      </w:r>
      <w:r>
        <w:t xml:space="preserve"> kuna.</w:t>
      </w:r>
    </w:p>
    <w:p w:rsidRDefault="00A76D91" w:rsidP="00A76D91" w:rsidR="00A76D91">
      <w:r>
        <w:tab/>
      </w:r>
    </w:p>
    <w:p w:rsidRDefault="00A76D91" w:rsidP="00A76D91" w:rsidR="00A76D91" w:rsidRPr="00D628C8">
      <w:r>
        <w:tab/>
      </w:r>
      <w:r w:rsidRPr="00D628C8">
        <w:t xml:space="preserve">SUDAC </w:t>
      </w:r>
    </w:p>
    <w:p w:rsidRDefault="00A76D91" w:rsidP="00A76D91" w:rsidR="00A76D91">
      <w:pPr>
        <w:jc w:val="center"/>
      </w:pPr>
      <w:r w:rsidRPr="00D628C8">
        <w:t>RJEŠAVA</w:t>
      </w:r>
    </w:p>
    <w:p w:rsidRDefault="00A76D91" w:rsidP="00A76D91" w:rsidR="00A76D91"/>
    <w:p w:rsidRDefault="00A76D91" w:rsidP="00A76D91" w:rsidR="00010918">
      <w:r>
        <w:tab/>
        <w:t xml:space="preserve">Utvrđuje se da je ponuditelj </w:t>
      </w:r>
      <w:r w:rsidR="00B465F1">
        <w:t>Milorad Volaš</w:t>
      </w:r>
      <w:r>
        <w:t xml:space="preserve"> ponudio najveći iznos za predmet </w:t>
      </w:r>
      <w:r w:rsidR="00B465F1">
        <w:t>STROJNE GLAVE ZA NAREZIVANJE, 2 komad</w:t>
      </w:r>
      <w:r>
        <w:t xml:space="preserve">, za iznos od </w:t>
      </w:r>
      <w:r w:rsidR="00B465F1">
        <w:t>200</w:t>
      </w:r>
      <w:r>
        <w:t>,00 kuna, te mu se isti dosuđuje.</w:t>
      </w:r>
    </w:p>
    <w:p w:rsidRDefault="00B465F1" w:rsidP="00A76D91" w:rsidR="00B465F1"/>
    <w:p w:rsidRDefault="00B465F1" w:rsidP="00B465F1" w:rsidR="00B465F1" w:rsidRPr="00D628C8">
      <w:r>
        <w:tab/>
        <w:t>SUDAC</w:t>
      </w:r>
    </w:p>
    <w:p w:rsidRDefault="00B465F1" w:rsidP="00B465F1" w:rsidR="00B465F1">
      <w:pPr>
        <w:jc w:val="center"/>
      </w:pPr>
      <w:r w:rsidRPr="00D628C8">
        <w:t>RJEŠAVA</w:t>
      </w:r>
    </w:p>
    <w:p w:rsidRDefault="00B465F1" w:rsidP="00B465F1" w:rsidR="00B465F1"/>
    <w:p w:rsidRDefault="00B465F1" w:rsidP="00B465F1" w:rsidR="00B465F1">
      <w:r>
        <w:tab/>
        <w:t xml:space="preserve">Pristupa se javnoj dražbi za predmet rb. 411., ŠTANCA 45 T, 1 komad. </w:t>
      </w:r>
    </w:p>
    <w:p w:rsidRDefault="00B465F1" w:rsidP="00B465F1" w:rsidR="00B465F1"/>
    <w:p w:rsidRDefault="00B465F1" w:rsidP="00B465F1" w:rsidR="00B465F1">
      <w:r>
        <w:tab/>
        <w:t>Procijenjena vrijednost je 20.000,00 kuna.</w:t>
      </w:r>
    </w:p>
    <w:p w:rsidRDefault="00B465F1" w:rsidP="00B465F1" w:rsidR="00B465F1">
      <w:r>
        <w:tab/>
        <w:t>Početna vrijednost je 5.000,00 kuna.</w:t>
      </w:r>
    </w:p>
    <w:p w:rsidRDefault="00B465F1" w:rsidP="00B465F1" w:rsidR="00B465F1">
      <w:r>
        <w:tab/>
        <w:t xml:space="preserve"> </w:t>
      </w:r>
    </w:p>
    <w:p w:rsidRDefault="00B465F1" w:rsidP="00B465F1" w:rsidR="00B465F1">
      <w:r>
        <w:tab/>
        <w:t>Ponuditelj MILORAD VOLAŠ  nudi 5.000,00 kuna.</w:t>
      </w:r>
    </w:p>
    <w:p w:rsidRDefault="00B465F1" w:rsidP="00B465F1" w:rsidR="00B465F1">
      <w:r>
        <w:tab/>
      </w:r>
    </w:p>
    <w:p w:rsidRDefault="00B465F1" w:rsidP="00B465F1" w:rsidR="00B465F1" w:rsidRPr="00D628C8">
      <w:r>
        <w:tab/>
      </w:r>
      <w:r w:rsidRPr="00D628C8">
        <w:t xml:space="preserve">SUDAC </w:t>
      </w:r>
    </w:p>
    <w:p w:rsidRDefault="00B465F1" w:rsidP="00B465F1" w:rsidR="00B465F1">
      <w:pPr>
        <w:jc w:val="center"/>
      </w:pPr>
      <w:r w:rsidRPr="00D628C8">
        <w:t>RJEŠAVA</w:t>
      </w:r>
    </w:p>
    <w:p w:rsidRDefault="00B465F1" w:rsidP="00B465F1" w:rsidR="00B465F1"/>
    <w:p w:rsidRDefault="00B465F1" w:rsidP="00B465F1" w:rsidR="00B465F1">
      <w:r>
        <w:tab/>
        <w:t xml:space="preserve">Utvrđuje se da je ponuditelj Milorad Volaš ponudio najveći iznos za predmet </w:t>
      </w:r>
      <w:r w:rsidR="003E2E8C">
        <w:t>ŠTANCA</w:t>
      </w:r>
      <w:r>
        <w:t xml:space="preserve"> 45 t, 1 komad, za iznos od 5.000,00 kuna, te mu se isti dosuđuje.</w:t>
      </w:r>
    </w:p>
    <w:p w:rsidRDefault="00B465F1" w:rsidP="00A76D91" w:rsidR="00B465F1"/>
    <w:p w:rsidRDefault="00B465F1" w:rsidP="00A76D91" w:rsidR="00B465F1">
      <w:r>
        <w:tab/>
        <w:t xml:space="preserve">Milorad Volaš odustaje od licitacije za predmet pod rb. 504 DIZALICA ZGLOBNA 250 P., I RB. 514. DIZALICA ZGLOBNA 250 P, </w:t>
      </w:r>
      <w:r w:rsidR="00EF0182">
        <w:t xml:space="preserve">i od predmeta broj 556 DIZALICA ZGLOBNA 500 KP. </w:t>
      </w:r>
    </w:p>
    <w:p w:rsidRDefault="005978A7" w:rsidP="00A76D91" w:rsidR="005978A7"/>
    <w:p w:rsidRDefault="005978A7" w:rsidP="00A76D91" w:rsidR="005978A7">
      <w:r>
        <w:tab/>
        <w:t>ADMINISTRACIJA</w:t>
      </w:r>
    </w:p>
    <w:p w:rsidRDefault="00EF0182" w:rsidP="00EF0182" w:rsidR="00EF0182" w:rsidRPr="00D628C8">
      <w:r>
        <w:tab/>
        <w:t>SUDAC</w:t>
      </w:r>
    </w:p>
    <w:p w:rsidRDefault="00EF0182" w:rsidP="00EF0182" w:rsidR="00EF0182">
      <w:pPr>
        <w:jc w:val="center"/>
      </w:pPr>
      <w:r w:rsidRPr="00D628C8">
        <w:t>RJEŠAVA</w:t>
      </w:r>
    </w:p>
    <w:p w:rsidRDefault="00EF0182" w:rsidP="00EF0182" w:rsidR="00EF0182"/>
    <w:p w:rsidRDefault="00EF0182" w:rsidP="00EF0182" w:rsidR="00EF0182">
      <w:r>
        <w:tab/>
        <w:t xml:space="preserve">Pristupa se javnoj dražbi za predmet rb. </w:t>
      </w:r>
      <w:r w:rsidR="005978A7">
        <w:t>245</w:t>
      </w:r>
      <w:r>
        <w:t xml:space="preserve">., </w:t>
      </w:r>
      <w:r w:rsidR="005978A7">
        <w:t>DIZALICA 500 KP</w:t>
      </w:r>
      <w:r>
        <w:t xml:space="preserve">, 1 komad. </w:t>
      </w:r>
    </w:p>
    <w:p w:rsidRDefault="00EF0182" w:rsidP="00EF0182" w:rsidR="00EF0182"/>
    <w:p w:rsidRDefault="00EF0182" w:rsidP="00EF0182" w:rsidR="00EF0182">
      <w:r>
        <w:tab/>
        <w:t xml:space="preserve">Procijenjena vrijednost je </w:t>
      </w:r>
      <w:r w:rsidR="005978A7">
        <w:t>4.000</w:t>
      </w:r>
      <w:r>
        <w:t>,00 kuna.</w:t>
      </w:r>
    </w:p>
    <w:p w:rsidRDefault="00EF0182" w:rsidP="00EF0182" w:rsidR="00EF0182">
      <w:r>
        <w:tab/>
        <w:t xml:space="preserve">Početna vrijednost je </w:t>
      </w:r>
      <w:r w:rsidR="005978A7">
        <w:t>1.000</w:t>
      </w:r>
      <w:r>
        <w:t>,00 kuna.</w:t>
      </w:r>
    </w:p>
    <w:p w:rsidRDefault="00EF0182" w:rsidP="00EF0182" w:rsidR="00EF0182">
      <w:r>
        <w:tab/>
        <w:t xml:space="preserve"> </w:t>
      </w:r>
    </w:p>
    <w:p w:rsidRDefault="00EF0182" w:rsidP="00EF0182" w:rsidR="00EF0182">
      <w:r>
        <w:tab/>
        <w:t xml:space="preserve">Ponuditelj MILORAD VOLAŠ  nudi </w:t>
      </w:r>
      <w:r w:rsidR="005978A7">
        <w:t>1</w:t>
      </w:r>
      <w:r>
        <w:t>.000,00 kuna.</w:t>
      </w:r>
    </w:p>
    <w:p w:rsidRDefault="00EF0182" w:rsidP="00EF0182" w:rsidR="00EF0182">
      <w:r>
        <w:tab/>
      </w:r>
    </w:p>
    <w:p w:rsidRDefault="00EF0182" w:rsidP="00EF0182" w:rsidR="00EF0182" w:rsidRPr="00D628C8">
      <w:r>
        <w:tab/>
      </w:r>
      <w:r w:rsidRPr="00D628C8">
        <w:t xml:space="preserve">SUDAC </w:t>
      </w:r>
    </w:p>
    <w:p w:rsidRDefault="00EF0182" w:rsidP="00EF0182" w:rsidR="00EF0182">
      <w:pPr>
        <w:jc w:val="center"/>
      </w:pPr>
      <w:r w:rsidRPr="00D628C8">
        <w:t>RJEŠAVA</w:t>
      </w:r>
    </w:p>
    <w:p w:rsidRDefault="00EF0182" w:rsidP="00EF0182" w:rsidR="00EF0182"/>
    <w:p w:rsidRDefault="00EF0182" w:rsidP="00EF0182" w:rsidR="00EF0182">
      <w:r>
        <w:tab/>
        <w:t xml:space="preserve">Utvrđuje se da je ponuditelj Milorad Volaš ponudio najveći iznos za predmet </w:t>
      </w:r>
      <w:r w:rsidR="005978A7">
        <w:t>DIZALICA 500 KP</w:t>
      </w:r>
      <w:r>
        <w:t xml:space="preserve">, 1 komad, za iznos od </w:t>
      </w:r>
      <w:r w:rsidR="005978A7">
        <w:t xml:space="preserve">1. </w:t>
      </w:r>
      <w:r>
        <w:t>000,00 kuna, te mu se isti dosuđuje.</w:t>
      </w:r>
      <w:r w:rsidR="005978A7">
        <w:t xml:space="preserve"> </w:t>
      </w:r>
    </w:p>
    <w:p w:rsidRDefault="00EF0182" w:rsidP="00A76D91" w:rsidR="00EF0182"/>
    <w:p w:rsidRDefault="00810F23" w:rsidP="001839F8" w:rsidR="00810F23">
      <w:pPr>
        <w:pStyle w:val="Bezproreda"/>
        <w:rPr>
          <w:b/>
        </w:rPr>
      </w:pPr>
    </w:p>
    <w:p w:rsidRDefault="00C64194" w:rsidR="00C64194" w:rsidRPr="00D628C8">
      <w:r w:rsidRPr="00D628C8">
        <w:tab/>
        <w:t xml:space="preserve">SUDAC </w:t>
      </w:r>
    </w:p>
    <w:p w:rsidRDefault="00C64194" w:rsidR="00C64194">
      <w:pPr>
        <w:jc w:val="center"/>
      </w:pPr>
      <w:r w:rsidRPr="00D628C8">
        <w:t>RJEŠAVA</w:t>
      </w:r>
    </w:p>
    <w:p w:rsidRDefault="00C64194" w:rsidR="00C64194"/>
    <w:p w:rsidRDefault="00C64194" w:rsidP="00AC1639" w:rsidR="00F974BD">
      <w:r>
        <w:tab/>
      </w:r>
      <w:r w:rsidR="00AC1639">
        <w:t xml:space="preserve">Rješenje o dosudi dostavit će se kupcima te će isti biti pozvani na uplatu kupovnine. </w:t>
      </w:r>
    </w:p>
    <w:p w:rsidRDefault="00A26B87" w:rsidP="005D7775" w:rsidR="00A26B87"/>
    <w:p w:rsidRDefault="00F974BD" w:rsidR="00F974BD">
      <w:pPr>
        <w:jc w:val="center"/>
      </w:pPr>
      <w:r w:rsidRPr="00D628C8">
        <w:t>Dovršeno u</w:t>
      </w:r>
      <w:r>
        <w:t xml:space="preserve">     </w:t>
      </w:r>
      <w:r w:rsidR="00AC1639">
        <w:t>10:55</w:t>
      </w:r>
      <w:r>
        <w:t xml:space="preserve">   </w:t>
      </w:r>
      <w:r w:rsidRPr="00D628C8">
        <w:t>sati</w:t>
      </w:r>
    </w:p>
    <w:p w:rsidRDefault="0049231C" w:rsidR="0049231C" w:rsidRPr="00D628C8">
      <w:pPr>
        <w:jc w:val="center"/>
      </w:pPr>
    </w:p>
    <w:p w:rsidRDefault="00F974BD" w:rsidR="00F974BD" w:rsidRPr="00D628C8">
      <w:r w:rsidRPr="00D628C8">
        <w:tab/>
      </w:r>
      <w:r w:rsidRPr="00D628C8">
        <w:tab/>
      </w:r>
      <w:r w:rsidRPr="00D628C8">
        <w:tab/>
      </w:r>
      <w:r w:rsidRPr="00D628C8">
        <w:tab/>
      </w:r>
      <w:r w:rsidRPr="00D628C8">
        <w:tab/>
      </w:r>
      <w:r w:rsidRPr="00D628C8">
        <w:tab/>
        <w:t>Sutkinja</w:t>
      </w:r>
      <w:r w:rsidRPr="00D628C8">
        <w:tab/>
      </w:r>
      <w:r w:rsidRPr="00D628C8">
        <w:tab/>
      </w:r>
      <w:r w:rsidRPr="00D628C8">
        <w:tab/>
      </w:r>
    </w:p>
    <w:p w:rsidRDefault="00F974BD" w:rsidR="00F974BD" w:rsidRPr="00D628C8"/>
    <w:p w:rsidRDefault="00F974BD" w:rsidR="00F974BD" w:rsidRPr="00D628C8">
      <w:r w:rsidRPr="00D628C8">
        <w:t xml:space="preserve">                                                                 </w:t>
      </w:r>
    </w:p>
    <w:p w:rsidRDefault="00F974BD" w:rsidR="00F974BD">
      <w:pPr>
        <w:jc w:val="center"/>
      </w:pPr>
      <w:r w:rsidRPr="00D628C8">
        <w:t xml:space="preserve">       Zapisničarka</w:t>
      </w:r>
    </w:p>
    <w:p w:rsidRDefault="00F974BD" w:rsidP="002D745B" w:rsidR="00F974BD"/>
    <w:p w:rsidRDefault="001324B8" w:rsidP="001324B8" w:rsidR="001324B8"/>
    <w:p w:rsidRDefault="0049231C" w:rsidP="002C5223" w:rsidR="001324B8">
      <w:r>
        <w:t xml:space="preserve">1/ za VILSTROJ d.o.o. Mladen Merlić </w:t>
      </w:r>
    </w:p>
    <w:p w:rsidRDefault="0049231C" w:rsidP="002C5223" w:rsidR="0049231C"/>
    <w:p w:rsidRDefault="00AC60EA" w:rsidP="002C5223" w:rsidR="0049231C">
      <w:r>
        <w:t>2</w:t>
      </w:r>
      <w:r w:rsidR="0049231C">
        <w:t>/ MILORAD VOLAŠ</w:t>
      </w:r>
    </w:p>
    <w:p w:rsidRDefault="0049231C" w:rsidP="002C5223" w:rsidR="0049231C"/>
    <w:p w:rsidRDefault="0049231C" w:rsidP="002C5223" w:rsidR="0049231C"/>
    <w:p w:rsidRDefault="0049231C" w:rsidP="002C5223" w:rsidR="0049231C"/>
    <w:p w:rsidRDefault="0049231C" w:rsidP="002C5223" w:rsidR="0049231C"/>
    <w:p w:rsidRDefault="0049231C" w:rsidP="002C5223" w:rsidR="0049231C"/>
    <w:sectPr w:rsidSect="0049231C" w:rsidR="0049231C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4D8" w:rsidP="00976BDA" w:rsidR="007264D8">
      <w:r>
        <w:separator/>
      </w:r>
    </w:p>
  </w:endnote>
  <w:endnote w:id="0" w:type="continuationSeparator">
    <w:p w:rsidRDefault="007264D8" w:rsidP="00976BDA" w:rsidR="00726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4D8" w:rsidP="00976BDA" w:rsidR="007264D8">
      <w:r>
        <w:separator/>
      </w:r>
    </w:p>
  </w:footnote>
  <w:footnote w:id="0" w:type="continuationSeparator">
    <w:p w:rsidRDefault="007264D8" w:rsidP="00976BDA" w:rsidR="00726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4D8" w:rsidP="00346F44" w:rsidR="007264D8">
    <w:pPr>
      <w:pStyle w:val="Zaglavlje"/>
      <w:tabs>
        <w:tab w:pos="6971" w:val="left"/>
      </w:tabs>
      <w:jc w:val="left"/>
    </w:pPr>
    <w:r>
      <w:tab/>
    </w:r>
    <w:sdt>
      <w:sdtPr>
        <w:id w:val="76843407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E2A23">
          <w:rPr>
            <w:noProof/>
          </w:rPr>
          <w:t>1</w:t>
        </w:r>
        <w:r>
          <w:fldChar w:fldCharType="end"/>
        </w:r>
      </w:sdtContent>
    </w:sdt>
    <w:r>
      <w:tab/>
      <w:t>4 St-1233/15-168</w:t>
    </w:r>
  </w:p>
  <w:p w:rsidRDefault="007264D8" w:rsidP="00346F44" w:rsidR="007264D8">
    <w:pPr>
      <w:pStyle w:val="Zaglavlje"/>
      <w:tabs>
        <w:tab w:pos="6164" w:val="left"/>
      </w:tabs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550"/>
    <w:rsid w:val="000076AD"/>
    <w:rsid w:val="00010918"/>
    <w:rsid w:val="00016346"/>
    <w:rsid w:val="0002218A"/>
    <w:rsid w:val="00032765"/>
    <w:rsid w:val="000344E2"/>
    <w:rsid w:val="000376D4"/>
    <w:rsid w:val="00050B3F"/>
    <w:rsid w:val="0005348F"/>
    <w:rsid w:val="0005650A"/>
    <w:rsid w:val="000570FB"/>
    <w:rsid w:val="00072CFB"/>
    <w:rsid w:val="00076607"/>
    <w:rsid w:val="00091386"/>
    <w:rsid w:val="00096B79"/>
    <w:rsid w:val="000A48CA"/>
    <w:rsid w:val="000B5F39"/>
    <w:rsid w:val="000B7C25"/>
    <w:rsid w:val="000C3F1E"/>
    <w:rsid w:val="000C467B"/>
    <w:rsid w:val="000D25AD"/>
    <w:rsid w:val="000E2EB3"/>
    <w:rsid w:val="000F105A"/>
    <w:rsid w:val="000F30A1"/>
    <w:rsid w:val="000F442F"/>
    <w:rsid w:val="0010016C"/>
    <w:rsid w:val="00101134"/>
    <w:rsid w:val="00105CA8"/>
    <w:rsid w:val="001062DB"/>
    <w:rsid w:val="00107A32"/>
    <w:rsid w:val="001138D3"/>
    <w:rsid w:val="001209B7"/>
    <w:rsid w:val="00125CEA"/>
    <w:rsid w:val="001324B8"/>
    <w:rsid w:val="00142827"/>
    <w:rsid w:val="001839F8"/>
    <w:rsid w:val="00184CF3"/>
    <w:rsid w:val="00190FBC"/>
    <w:rsid w:val="001916C6"/>
    <w:rsid w:val="00193D90"/>
    <w:rsid w:val="001A799B"/>
    <w:rsid w:val="001C1699"/>
    <w:rsid w:val="001C66F5"/>
    <w:rsid w:val="001D2664"/>
    <w:rsid w:val="001D7A09"/>
    <w:rsid w:val="001F01DD"/>
    <w:rsid w:val="00203A27"/>
    <w:rsid w:val="002161FE"/>
    <w:rsid w:val="00217411"/>
    <w:rsid w:val="00231ED9"/>
    <w:rsid w:val="0025526A"/>
    <w:rsid w:val="00257C23"/>
    <w:rsid w:val="0026147F"/>
    <w:rsid w:val="00265F27"/>
    <w:rsid w:val="002669BB"/>
    <w:rsid w:val="002831DA"/>
    <w:rsid w:val="0028575B"/>
    <w:rsid w:val="002B1CE4"/>
    <w:rsid w:val="002B2003"/>
    <w:rsid w:val="002B6E07"/>
    <w:rsid w:val="002C39C0"/>
    <w:rsid w:val="002C5223"/>
    <w:rsid w:val="002C76C1"/>
    <w:rsid w:val="002D745B"/>
    <w:rsid w:val="002E008E"/>
    <w:rsid w:val="002E286D"/>
    <w:rsid w:val="002E4541"/>
    <w:rsid w:val="002E7CB5"/>
    <w:rsid w:val="002E7EC8"/>
    <w:rsid w:val="00313CBF"/>
    <w:rsid w:val="00313D11"/>
    <w:rsid w:val="00330608"/>
    <w:rsid w:val="00330D83"/>
    <w:rsid w:val="003353C6"/>
    <w:rsid w:val="00346A61"/>
    <w:rsid w:val="00346F44"/>
    <w:rsid w:val="0035405B"/>
    <w:rsid w:val="00367C32"/>
    <w:rsid w:val="003908E3"/>
    <w:rsid w:val="003938AB"/>
    <w:rsid w:val="00393967"/>
    <w:rsid w:val="003A1402"/>
    <w:rsid w:val="003A76BE"/>
    <w:rsid w:val="003B4DCB"/>
    <w:rsid w:val="003C2C93"/>
    <w:rsid w:val="003D06A4"/>
    <w:rsid w:val="003D2C95"/>
    <w:rsid w:val="003D3D28"/>
    <w:rsid w:val="003E2E8C"/>
    <w:rsid w:val="003F1624"/>
    <w:rsid w:val="003F4D43"/>
    <w:rsid w:val="00403DCE"/>
    <w:rsid w:val="0041657D"/>
    <w:rsid w:val="00441880"/>
    <w:rsid w:val="00452B3C"/>
    <w:rsid w:val="00471F80"/>
    <w:rsid w:val="00472354"/>
    <w:rsid w:val="0049231C"/>
    <w:rsid w:val="004940E2"/>
    <w:rsid w:val="004C12F0"/>
    <w:rsid w:val="004C1565"/>
    <w:rsid w:val="004C3F6B"/>
    <w:rsid w:val="004D3A44"/>
    <w:rsid w:val="004D3FD7"/>
    <w:rsid w:val="004E6C30"/>
    <w:rsid w:val="00513D3B"/>
    <w:rsid w:val="00514932"/>
    <w:rsid w:val="005150BB"/>
    <w:rsid w:val="00522D61"/>
    <w:rsid w:val="00530AED"/>
    <w:rsid w:val="00542005"/>
    <w:rsid w:val="00554441"/>
    <w:rsid w:val="00565099"/>
    <w:rsid w:val="00570EE7"/>
    <w:rsid w:val="00573959"/>
    <w:rsid w:val="00583B80"/>
    <w:rsid w:val="005978A7"/>
    <w:rsid w:val="005B4929"/>
    <w:rsid w:val="005B7D17"/>
    <w:rsid w:val="005C3615"/>
    <w:rsid w:val="005C627C"/>
    <w:rsid w:val="005D6718"/>
    <w:rsid w:val="005D7572"/>
    <w:rsid w:val="005D7775"/>
    <w:rsid w:val="005E73C1"/>
    <w:rsid w:val="005F304D"/>
    <w:rsid w:val="00634CD7"/>
    <w:rsid w:val="00643174"/>
    <w:rsid w:val="00676C2E"/>
    <w:rsid w:val="00681F02"/>
    <w:rsid w:val="006B0CF7"/>
    <w:rsid w:val="006B4305"/>
    <w:rsid w:val="006B67D6"/>
    <w:rsid w:val="006B6B93"/>
    <w:rsid w:val="006C3F54"/>
    <w:rsid w:val="006E67E1"/>
    <w:rsid w:val="006F6EB8"/>
    <w:rsid w:val="0070508C"/>
    <w:rsid w:val="007229EE"/>
    <w:rsid w:val="007264D8"/>
    <w:rsid w:val="00733CDC"/>
    <w:rsid w:val="00743045"/>
    <w:rsid w:val="00744232"/>
    <w:rsid w:val="00760D72"/>
    <w:rsid w:val="00773DEF"/>
    <w:rsid w:val="00775940"/>
    <w:rsid w:val="007761DB"/>
    <w:rsid w:val="007944E7"/>
    <w:rsid w:val="007971ED"/>
    <w:rsid w:val="007A5CA6"/>
    <w:rsid w:val="007B0854"/>
    <w:rsid w:val="007B3BF1"/>
    <w:rsid w:val="007C7335"/>
    <w:rsid w:val="007E10EA"/>
    <w:rsid w:val="007E1432"/>
    <w:rsid w:val="007E3681"/>
    <w:rsid w:val="007E4D4C"/>
    <w:rsid w:val="007E5BF3"/>
    <w:rsid w:val="007F238F"/>
    <w:rsid w:val="007F3CED"/>
    <w:rsid w:val="00810F23"/>
    <w:rsid w:val="00812F0B"/>
    <w:rsid w:val="00816470"/>
    <w:rsid w:val="008255E5"/>
    <w:rsid w:val="00834D50"/>
    <w:rsid w:val="00836195"/>
    <w:rsid w:val="00842A87"/>
    <w:rsid w:val="00870D93"/>
    <w:rsid w:val="00872BDF"/>
    <w:rsid w:val="00873791"/>
    <w:rsid w:val="008750C7"/>
    <w:rsid w:val="0087730E"/>
    <w:rsid w:val="008816A6"/>
    <w:rsid w:val="008A5B53"/>
    <w:rsid w:val="008B730E"/>
    <w:rsid w:val="008D3B62"/>
    <w:rsid w:val="008E470A"/>
    <w:rsid w:val="008E4C25"/>
    <w:rsid w:val="008E63B2"/>
    <w:rsid w:val="008F14F2"/>
    <w:rsid w:val="0091297B"/>
    <w:rsid w:val="00913AC9"/>
    <w:rsid w:val="00923B74"/>
    <w:rsid w:val="0092719C"/>
    <w:rsid w:val="00951287"/>
    <w:rsid w:val="009517BB"/>
    <w:rsid w:val="009566E4"/>
    <w:rsid w:val="00964CDF"/>
    <w:rsid w:val="00970636"/>
    <w:rsid w:val="009710EF"/>
    <w:rsid w:val="009718DD"/>
    <w:rsid w:val="00976BDA"/>
    <w:rsid w:val="00993913"/>
    <w:rsid w:val="00994022"/>
    <w:rsid w:val="009A19D7"/>
    <w:rsid w:val="009A3DDD"/>
    <w:rsid w:val="009A7BFA"/>
    <w:rsid w:val="009B2F6A"/>
    <w:rsid w:val="009B30AC"/>
    <w:rsid w:val="009C5F4E"/>
    <w:rsid w:val="009F07E4"/>
    <w:rsid w:val="009F3953"/>
    <w:rsid w:val="00A0059A"/>
    <w:rsid w:val="00A07A61"/>
    <w:rsid w:val="00A16920"/>
    <w:rsid w:val="00A26B87"/>
    <w:rsid w:val="00A3261A"/>
    <w:rsid w:val="00A5015F"/>
    <w:rsid w:val="00A55037"/>
    <w:rsid w:val="00A76D91"/>
    <w:rsid w:val="00AB7997"/>
    <w:rsid w:val="00AC1639"/>
    <w:rsid w:val="00AC290D"/>
    <w:rsid w:val="00AC60EA"/>
    <w:rsid w:val="00AD7A32"/>
    <w:rsid w:val="00AF1550"/>
    <w:rsid w:val="00B153BC"/>
    <w:rsid w:val="00B220D7"/>
    <w:rsid w:val="00B3460A"/>
    <w:rsid w:val="00B40CA8"/>
    <w:rsid w:val="00B465F1"/>
    <w:rsid w:val="00B47F39"/>
    <w:rsid w:val="00B5660D"/>
    <w:rsid w:val="00B676B0"/>
    <w:rsid w:val="00B72C2F"/>
    <w:rsid w:val="00B7459C"/>
    <w:rsid w:val="00B7710C"/>
    <w:rsid w:val="00B772B6"/>
    <w:rsid w:val="00B83DAE"/>
    <w:rsid w:val="00B849C7"/>
    <w:rsid w:val="00B966AA"/>
    <w:rsid w:val="00BC1C9E"/>
    <w:rsid w:val="00BD25A5"/>
    <w:rsid w:val="00BE2A23"/>
    <w:rsid w:val="00BE6FBD"/>
    <w:rsid w:val="00BF0C91"/>
    <w:rsid w:val="00C016A7"/>
    <w:rsid w:val="00C12CBF"/>
    <w:rsid w:val="00C23DC4"/>
    <w:rsid w:val="00C2725F"/>
    <w:rsid w:val="00C40760"/>
    <w:rsid w:val="00C471F4"/>
    <w:rsid w:val="00C64194"/>
    <w:rsid w:val="00C71782"/>
    <w:rsid w:val="00C73B02"/>
    <w:rsid w:val="00C80208"/>
    <w:rsid w:val="00C924A7"/>
    <w:rsid w:val="00C96889"/>
    <w:rsid w:val="00CA26FE"/>
    <w:rsid w:val="00CB01C1"/>
    <w:rsid w:val="00CB1155"/>
    <w:rsid w:val="00CB2633"/>
    <w:rsid w:val="00CB7975"/>
    <w:rsid w:val="00CC07F0"/>
    <w:rsid w:val="00CC592B"/>
    <w:rsid w:val="00CC5C25"/>
    <w:rsid w:val="00CC6E89"/>
    <w:rsid w:val="00CC7C4B"/>
    <w:rsid w:val="00CE2CE7"/>
    <w:rsid w:val="00CE2F41"/>
    <w:rsid w:val="00CE552B"/>
    <w:rsid w:val="00CF1C38"/>
    <w:rsid w:val="00CF490A"/>
    <w:rsid w:val="00D071E0"/>
    <w:rsid w:val="00D15919"/>
    <w:rsid w:val="00D22C2E"/>
    <w:rsid w:val="00D22D34"/>
    <w:rsid w:val="00D246C6"/>
    <w:rsid w:val="00D322C1"/>
    <w:rsid w:val="00D3639F"/>
    <w:rsid w:val="00D36909"/>
    <w:rsid w:val="00D473AA"/>
    <w:rsid w:val="00D77810"/>
    <w:rsid w:val="00D8693E"/>
    <w:rsid w:val="00D8706F"/>
    <w:rsid w:val="00D87B57"/>
    <w:rsid w:val="00D90B5B"/>
    <w:rsid w:val="00DA3772"/>
    <w:rsid w:val="00DB61F9"/>
    <w:rsid w:val="00DB6B3D"/>
    <w:rsid w:val="00DC5169"/>
    <w:rsid w:val="00DC69A5"/>
    <w:rsid w:val="00DD7E43"/>
    <w:rsid w:val="00DF7F20"/>
    <w:rsid w:val="00E067B3"/>
    <w:rsid w:val="00E1231C"/>
    <w:rsid w:val="00E24BA1"/>
    <w:rsid w:val="00E60115"/>
    <w:rsid w:val="00E7093B"/>
    <w:rsid w:val="00E97626"/>
    <w:rsid w:val="00EB4EC6"/>
    <w:rsid w:val="00EC56B8"/>
    <w:rsid w:val="00ED3CC0"/>
    <w:rsid w:val="00ED7617"/>
    <w:rsid w:val="00EE74EE"/>
    <w:rsid w:val="00EF0182"/>
    <w:rsid w:val="00EF1C81"/>
    <w:rsid w:val="00EF4114"/>
    <w:rsid w:val="00EF66F3"/>
    <w:rsid w:val="00EF6931"/>
    <w:rsid w:val="00F029B8"/>
    <w:rsid w:val="00F03A85"/>
    <w:rsid w:val="00F050F0"/>
    <w:rsid w:val="00F06B3F"/>
    <w:rsid w:val="00F33E88"/>
    <w:rsid w:val="00F50028"/>
    <w:rsid w:val="00F52E50"/>
    <w:rsid w:val="00F61EDC"/>
    <w:rsid w:val="00F77262"/>
    <w:rsid w:val="00F94A7B"/>
    <w:rsid w:val="00F974BD"/>
    <w:rsid w:val="00FA1D3E"/>
    <w:rsid w:val="00FA3711"/>
    <w:rsid w:val="00FA7555"/>
    <w:rsid w:val="00FB4168"/>
    <w:rsid w:val="00FD1ED6"/>
    <w:rsid w:val="00FD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33E88"/>
    <w:pPr>
      <w:ind w:left="720"/>
      <w:contextualSpacing/>
    </w:pPr>
  </w:style>
  <w:style w:styleId="Bezproreda" w:type="paragraph">
    <w:name w:val="No Spacing"/>
    <w:uiPriority w:val="1"/>
    <w:qFormat/>
    <w:rsid w:val="004C12F0"/>
    <w:pPr>
      <w:spacing w:lineRule="auto" w:line="240" w:after="0"/>
      <w:jc w:val="both"/>
    </w:pPr>
    <w:rPr>
      <w:rFonts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976B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6BD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76B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6B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B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33E88"/>
    <w:pPr>
      <w:ind w:left="720"/>
      <w:contextualSpacing/>
    </w:pPr>
  </w:style>
  <w:style w:styleId="Bezproreda" w:type="paragraph">
    <w:name w:val="No Spacing"/>
    <w:uiPriority w:val="1"/>
    <w:qFormat/>
    <w:rsid w:val="004C12F0"/>
    <w:pPr>
      <w:spacing w:after="0" w:line="240" w:lineRule="auto"/>
      <w:jc w:val="both"/>
    </w:pPr>
    <w:rPr>
      <w:rFonts w:ascii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976B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6BD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76B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6B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B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veljače 2018.</izvorni_sadrzaj>
    <derivirana_varijabla naziv="DomainObject.StvarniPocetakDatum_1">23. veljače 2018.</derivirana_varijabla>
  </DomainObject.StvarniPocetakDatum>
  <DomainObject.StvarniZavrsetakDatum>
    <izvorni_sadrzaj>23. veljače 2018.</izvorni_sadrzaj>
    <derivirana_varijabla naziv="DomainObject.StvarniZavrsetakDatum_1">23. veljače 2018.</derivirana_varijabla>
  </DomainObject.StvarniZavrsetakDatum>
  <DomainObject.PlaniraniZavrsetakDatum>
    <izvorni_sadrzaj>23. veljače 2018.</izvorni_sadrzaj>
    <derivirana_varijabla naziv="DomainObject.PlaniraniZavrsetakDatum_1">23. veljače 2018.</derivirana_varijabla>
  </DomainObject.PlaniraniZavrsetakDatum>
  <DomainObject.PlaniraniPocetakDatum>
    <izvorni_sadrzaj>23. veljače 2018.</izvorni_sadrzaj>
    <derivirana_varijabla naziv="DomainObject.PlaniraniPocetakDatum_1">23. veljače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2018.</izvorni_sadrzaj>
    <derivirana_varijabla naziv="DomainObject.Zapisnik.DatumKreiranja_1">23.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St-1233/2015-168</izvorni_sadrzaj>
    <derivirana_varijabla naziv="DomainObject.Zapisnik.Oznaka_1">St-1233/2015-168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St-1233/2015-168</izvorni_sadrzaj>
    <derivirana_varijabla naziv="DomainObject.PoslovniBrojDokumenta_1">St-1233/2015-168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6E094-A93E-4BDE-8F54-B0E410C69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32</properties:Pages>
  <properties:Words>6462</properties:Words>
  <properties:Characters>33554</properties:Characters>
  <properties:Lines>1645</properties:Lines>
  <properties:Paragraphs>843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2018-02-22T13:53:00Z</dcterms:created>
  <dc:creator>Sanja Prodan</dc:creator>
  <cp:lastModifiedBy>Sanja Prodan</cp:lastModifiedBy>
  <cp:lastPrinted>2018-02-23T11:03:00Z</cp:lastPrinted>
  <dcterms:modified xmlns:xsi="http://www.w3.org/2001/XMLSchema-instance" xsi:type="dcterms:W3CDTF">2018-02-23T11:08:00Z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St-1233/2015-168 / Zapisnik - Ročište za dražbu (St-1233-2015-168-uljanik tesu szz u stečaju II.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32</vt:i4>
  </prop:property>
</prop:Properties>
</file>