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a43eb" w14:paraId="e5a43eb"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w:t>
      </w:r>
      <w:r w:rsidR="00C621F5" w:rsidRPr="00C621F5">
        <w:rPr>
          <w:lang w:val="hr-HR"/>
        </w:rPr>
        <w:t xml:space="preserve">povodom prijedloga za otvaranje stečajnog postupka nad dužnikom </w:t>
      </w:r>
      <w:r w:rsidR="003D7F38" w:rsidRPr="003D7F38">
        <w:rPr>
          <w:lang w:val="hr-HR"/>
        </w:rPr>
        <w:t>MAGDALENA d.o.o., OIB: 29572122295, Podstrana, Sv. Martin 2</w:t>
      </w:r>
      <w:r w:rsidR="00C76020" w:rsidRPr="00F57002">
        <w:rPr>
          <w:lang w:val="hr-HR"/>
        </w:rPr>
        <w:t xml:space="preserve">, </w:t>
      </w:r>
      <w:r w:rsidR="00E23CCA" w:rsidRPr="00F57002">
        <w:rPr>
          <w:lang w:val="hr-HR"/>
        </w:rPr>
        <w:t>dana</w:t>
      </w:r>
      <w:r w:rsidR="0059759E" w:rsidRPr="00F57002">
        <w:rPr>
          <w:lang w:val="hr-HR"/>
        </w:rPr>
        <w:t xml:space="preserve"> </w:t>
      </w:r>
      <w:r w:rsidR="003D7F38">
        <w:rPr>
          <w:lang w:val="hr-HR"/>
        </w:rPr>
        <w:t>4. travnja</w:t>
      </w:r>
      <w:r w:rsidR="004E6C78" w:rsidRPr="00F57002">
        <w:rPr>
          <w:lang w:val="hr-HR"/>
        </w:rPr>
        <w:t xml:space="preserve"> 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3D7F38" w:rsidR="00C33EB8" w:rsidRPr="00F57002">
      <w:pPr>
        <w:pStyle w:val="Tijeloteksta"/>
        <w:ind w:firstLine="708"/>
        <w:rPr>
          <w:lang w:val="hr-HR"/>
        </w:rPr>
      </w:pPr>
      <w:r>
        <w:rPr>
          <w:lang w:val="hr-HR"/>
        </w:rPr>
        <w:t xml:space="preserve">I. </w:t>
      </w:r>
      <w:r w:rsidR="00D2292D" w:rsidRPr="00A75413">
        <w:rPr>
          <w:lang w:val="hr-HR"/>
        </w:rPr>
        <w:t xml:space="preserve">Poziva se </w:t>
      </w:r>
      <w:r w:rsidR="003D7F38" w:rsidRPr="003D7F38">
        <w:rPr>
          <w:lang w:val="hr-HR"/>
        </w:rPr>
        <w:t>Ante Marić Banje</w:t>
      </w:r>
      <w:r w:rsidR="003D7F38">
        <w:rPr>
          <w:lang w:val="hr-HR"/>
        </w:rPr>
        <w:t xml:space="preserve"> iz</w:t>
      </w:r>
      <w:r w:rsidR="003D7F38" w:rsidRPr="003D7F38">
        <w:rPr>
          <w:lang w:val="hr-HR"/>
        </w:rPr>
        <w:t xml:space="preserve"> </w:t>
      </w:r>
      <w:r w:rsidR="003D7F38">
        <w:rPr>
          <w:lang w:val="hr-HR"/>
        </w:rPr>
        <w:t>Podstrane,</w:t>
      </w:r>
      <w:r w:rsidR="003D7F38" w:rsidRPr="003D7F38">
        <w:rPr>
          <w:lang w:val="hr-HR"/>
        </w:rPr>
        <w:t xml:space="preserve"> Sveti Martin 2</w:t>
      </w:r>
      <w:r w:rsidR="003D7F38" w:rsidRPr="00A75413">
        <w:rPr>
          <w:lang w:val="hr-HR"/>
        </w:rPr>
        <w:t>,</w:t>
      </w:r>
      <w:r w:rsidR="003D7F38">
        <w:rPr>
          <w:lang w:val="hr-HR"/>
        </w:rPr>
        <w:t xml:space="preserve"> OIB: 76710393217</w:t>
      </w:r>
      <w:r>
        <w:rPr>
          <w:lang w:val="hr-HR"/>
        </w:rPr>
        <w:t xml:space="preserve">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1D2D92">
        <w:rPr>
          <w:lang w:val="hr-HR"/>
        </w:rPr>
        <w:t>1</w:t>
      </w:r>
      <w:r w:rsidR="003D7F38">
        <w:rPr>
          <w:lang w:val="hr-HR"/>
        </w:rPr>
        <w:t>044</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3D7F38">
        <w:t>1044</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75413" w:rsidP="00A75413" w:rsidR="00A75413" w:rsidRPr="00F57002">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lastRenderedPageBreak/>
        <w:t>Obrazloženje</w:t>
      </w:r>
    </w:p>
    <w:p w:rsidRDefault="003D7F38" w:rsidP="003D7F38" w:rsidR="00A75413">
      <w:pPr>
        <w:spacing w:before="40"/>
        <w:ind w:firstLine="709"/>
        <w:jc w:val="both"/>
        <w:rPr>
          <w:szCs w:val="24"/>
        </w:rPr>
      </w:pPr>
      <w:r>
        <w:rPr>
          <w:szCs w:val="24"/>
        </w:rPr>
        <w:t>Financijska agencija, Regionalni centar Split, Podružnica Split, podnijela je ovom sudu dana 8. travnja 2016</w:t>
      </w:r>
      <w:r w:rsidRPr="0060586F">
        <w:rPr>
          <w:szCs w:val="24"/>
        </w:rPr>
        <w:t>. godine</w:t>
      </w:r>
      <w:r>
        <w:rPr>
          <w:szCs w:val="24"/>
        </w:rPr>
        <w:t xml:space="preserve">, na temelju odredbe čl. 110.  st. 1. SZ-a, prijedlog za otvaranje stečajnog postupka nad dužnikom </w:t>
      </w:r>
      <w:r w:rsidRPr="00C459D9">
        <w:rPr>
          <w:szCs w:val="24"/>
        </w:rPr>
        <w:t>MAGDALENA d.o.o., OIB: 29572</w:t>
      </w:r>
      <w:r>
        <w:rPr>
          <w:szCs w:val="24"/>
        </w:rPr>
        <w:t xml:space="preserve">122295, Podstrana, Sv. Martin 2. </w:t>
      </w:r>
      <w:r w:rsidRPr="00C87988">
        <w:rPr>
          <w:szCs w:val="24"/>
        </w:rPr>
        <w:t xml:space="preserve">U prijedlogu se navodi da dužnik na dan </w:t>
      </w:r>
      <w:r>
        <w:rPr>
          <w:szCs w:val="24"/>
        </w:rPr>
        <w:t>6. travnja 2016</w:t>
      </w:r>
      <w:r w:rsidRPr="00C87988">
        <w:rPr>
          <w:szCs w:val="24"/>
        </w:rPr>
        <w:t>. godine</w:t>
      </w:r>
      <w:r>
        <w:rPr>
          <w:szCs w:val="24"/>
        </w:rPr>
        <w:t xml:space="preserve"> u Očevidniku redoslijeda osnova za plaćanje ima evidentirane neizvršene osnove za plaćanja u neprekinutom razdoblju od 120 dana, u ukupnom iznosu od 192.515,18 kn, kao i da prema podacima koji su dostavljeni od Hrvatskog zavoda za mirovinsko osiguranje dužnik ima 7 zaposlenih.</w:t>
      </w:r>
      <w:r w:rsidRPr="00564E07">
        <w:t xml:space="preserve"> </w:t>
      </w:r>
      <w:r w:rsidR="00A75413">
        <w:rPr>
          <w:szCs w:val="24"/>
        </w:rPr>
        <w:t xml:space="preserve"> U istom prijedlogu FINA je u smislu odredbe čl. 112. st. 5. </w:t>
      </w:r>
      <w:r w:rsidR="00A75413" w:rsidRPr="00C621F5">
        <w:rPr>
          <w:szCs w:val="24"/>
        </w:rPr>
        <w:t>Stečajnog zakona (˝Narodne novine˝ broj 71/15; dalje: SZ)</w:t>
      </w:r>
      <w:r w:rsidR="00A75413">
        <w:rPr>
          <w:szCs w:val="24"/>
        </w:rPr>
        <w:t xml:space="preserve"> obavijestila sud da dužnik na dan </w:t>
      </w:r>
      <w:r>
        <w:rPr>
          <w:szCs w:val="24"/>
        </w:rPr>
        <w:t>6. travnja 2016.</w:t>
      </w:r>
      <w:r w:rsidR="007D0BD9">
        <w:rPr>
          <w:szCs w:val="24"/>
        </w:rPr>
        <w:t xml:space="preserve"> godine na ime predujma za namirenj</w:t>
      </w:r>
      <w:r>
        <w:rPr>
          <w:szCs w:val="24"/>
        </w:rPr>
        <w:t>e troškova stečajnog postupka i</w:t>
      </w:r>
      <w:r w:rsidR="00A75413">
        <w:rPr>
          <w:szCs w:val="24"/>
        </w:rPr>
        <w:t>ma zaplijenjena novčana sredstva</w:t>
      </w:r>
      <w:r>
        <w:rPr>
          <w:szCs w:val="24"/>
        </w:rPr>
        <w:t xml:space="preserve"> u iznosu od 5.000,00 kn.</w:t>
      </w:r>
    </w:p>
    <w:p w:rsidRDefault="003D7F38" w:rsidP="007D0BD9" w:rsidR="00A75413">
      <w:pPr>
        <w:spacing w:before="200"/>
        <w:ind w:firstLine="709"/>
        <w:jc w:val="both"/>
        <w:rPr>
          <w:highlight w:val="yellow"/>
        </w:rPr>
      </w:pPr>
      <w:r>
        <w:t>R</w:t>
      </w:r>
      <w:r w:rsidR="00A75413">
        <w:t xml:space="preserve">ješenjem </w:t>
      </w:r>
      <w:r>
        <w:t xml:space="preserve">ovog suda </w:t>
      </w:r>
      <w:r w:rsidR="00A75413">
        <w:t>poslov</w:t>
      </w:r>
      <w:r w:rsidR="001D2D92">
        <w:t>ni broj 11. St-1</w:t>
      </w:r>
      <w:r>
        <w:t>044</w:t>
      </w:r>
      <w:r w:rsidR="00A75413" w:rsidRPr="00F57002">
        <w:t xml:space="preserve">/2016 od </w:t>
      </w:r>
      <w:r>
        <w:t>4. travnja</w:t>
      </w:r>
      <w:r w:rsidR="00A75413">
        <w:t xml:space="preserve"> 2017</w:t>
      </w:r>
      <w:r w:rsidR="00A75413" w:rsidRPr="00F57002">
        <w:t>. godine pokrenu</w:t>
      </w:r>
      <w:r>
        <w:t>t je</w:t>
      </w:r>
      <w:r w:rsidR="00A75413" w:rsidRPr="00F57002">
        <w:t xml:space="preserve"> prethodni postupak radi utvrđivanja pretpostavki za otvaranje stečajnog postupka nad dužnikom </w:t>
      </w:r>
      <w:r w:rsidRPr="003D7F38">
        <w:t>MAGDALENA d.o.o., OIB: 29572122295, Podstrana, Sv. Martin 2</w:t>
      </w:r>
      <w:r>
        <w:t xml:space="preserve"> te određen</w:t>
      </w:r>
      <w:r w:rsidR="00A75413">
        <w:t xml:space="preserve">o ročište radi očitovanja </w:t>
      </w:r>
      <w:r w:rsidR="00A75413" w:rsidRPr="00F57002">
        <w:t>o prijedlogu</w:t>
      </w:r>
      <w:r w:rsidR="00A75413">
        <w:t xml:space="preserve"> i</w:t>
      </w:r>
      <w:r w:rsidR="00A75413" w:rsidRPr="005E5972">
        <w:t xml:space="preserve"> rasprave o pretpostavkama za otvaranje stečajnog postupka</w:t>
      </w:r>
      <w:r w:rsidR="00A75413">
        <w:t xml:space="preserve">. </w:t>
      </w:r>
    </w:p>
    <w:p w:rsidRDefault="00A75413" w:rsidP="00A75413"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A75413" w:rsidP="00A75413" w:rsidR="00A75413" w:rsidRPr="00F57002">
      <w:pPr>
        <w:spacing w:before="60"/>
        <w:ind w:firstLine="709"/>
        <w:jc w:val="both"/>
        <w:rPr>
          <w:i/>
          <w:color w:val="FF0000"/>
        </w:rPr>
      </w:pPr>
      <w:r w:rsidRPr="00F57002">
        <w:t xml:space="preserve">- da dužnik </w:t>
      </w:r>
      <w:r w:rsidR="003D7F38">
        <w:t>Magdalena</w:t>
      </w:r>
      <w:r w:rsidR="001D2D92">
        <w:t xml:space="preserve"> d.o.o.</w:t>
      </w:r>
      <w:r w:rsidR="001D2D92" w:rsidRPr="001D2D92">
        <w:t xml:space="preserve"> </w:t>
      </w:r>
      <w:r w:rsidR="003D7F38">
        <w:t>Podstrana</w:t>
      </w:r>
      <w:r w:rsidR="001D2D92" w:rsidRPr="001D2D92">
        <w:t xml:space="preserve">, </w:t>
      </w:r>
      <w:r w:rsidRPr="00F57002">
        <w:t xml:space="preserve">prema </w:t>
      </w:r>
      <w:r w:rsidR="003D7F38">
        <w:t>prijedlogu</w:t>
      </w:r>
      <w:r w:rsidRPr="00F57002">
        <w:t xml:space="preserve"> FINA</w:t>
      </w:r>
      <w:r>
        <w:t xml:space="preserve">-e za </w:t>
      </w:r>
      <w:r w:rsidR="003D7F38">
        <w:t xml:space="preserve">otvaranje </w:t>
      </w:r>
      <w:r w:rsidRPr="00F57002">
        <w:t>stečajnog postupka zaprimljen</w:t>
      </w:r>
      <w:r>
        <w:t>o</w:t>
      </w:r>
      <w:r w:rsidRPr="00F57002">
        <w:t xml:space="preserve">g kod ovoga suda dana </w:t>
      </w:r>
      <w:r w:rsidR="003D7F38">
        <w:t>8. travnja 2016</w:t>
      </w:r>
      <w:r w:rsidRPr="00F57002">
        <w:t xml:space="preserve">. godine, na dan </w:t>
      </w:r>
      <w:r w:rsidR="003D7F38">
        <w:t>6. travnja 2016</w:t>
      </w:r>
      <w:r w:rsidRPr="00F57002">
        <w:t xml:space="preserve">. godine ima evidentirane neizvršene osnove za plaćanje u neprekinutom razdoblju od </w:t>
      </w:r>
      <w:r w:rsidR="003D7F38">
        <w:t>120</w:t>
      </w:r>
      <w:r w:rsidRPr="00F57002">
        <w:t xml:space="preserve"> dana, u ukupnom iznosu od </w:t>
      </w:r>
      <w:r w:rsidR="003D7F38">
        <w:t>192.515,18</w:t>
      </w:r>
      <w:r w:rsidRPr="00F57002">
        <w:t xml:space="preserve"> kn, </w:t>
      </w:r>
    </w:p>
    <w:p w:rsidRDefault="00A75413" w:rsidP="00A75413" w:rsidR="00A75413">
      <w:pPr>
        <w:spacing w:before="60"/>
        <w:ind w:firstLine="709"/>
        <w:jc w:val="both"/>
      </w:pPr>
      <w:r w:rsidRPr="00F57002">
        <w:t xml:space="preserve">- </w:t>
      </w:r>
      <w:r w:rsidR="001D2D92">
        <w:t xml:space="preserve">da </w:t>
      </w:r>
      <w:r w:rsidR="003D7F38">
        <w:t>Ante Marić Banje</w:t>
      </w:r>
      <w:r w:rsidRPr="00F57002">
        <w:t>, kao osoba ovlaštena za zastupanje dužnika po zakonu</w:t>
      </w:r>
      <w:r>
        <w:t xml:space="preserve"> </w:t>
      </w:r>
      <w:r w:rsidRPr="00F57002">
        <w:t>(kako to proizlazi iz izvatka iz sudskog registra), nije u roku iz čl. 110. st. 2. SZ-a podni</w:t>
      </w:r>
      <w:r>
        <w:t xml:space="preserve">o </w:t>
      </w:r>
      <w:r w:rsidRPr="00F57002">
        <w:t xml:space="preserve">prijedlog za otvaranje stečajnog postupka, posljedično čega je </w:t>
      </w:r>
      <w:r w:rsidR="003D7F38">
        <w:t>prijedloga za otvaranje</w:t>
      </w:r>
      <w:r>
        <w:t xml:space="preserve"> </w:t>
      </w:r>
      <w:r w:rsidRPr="00F57002">
        <w:t xml:space="preserve">stečajnog postupka, po službenoj dužnosti, na temelju čl. </w:t>
      </w:r>
      <w:r w:rsidR="003D7F38">
        <w:t>110</w:t>
      </w:r>
      <w:r w:rsidRPr="00F57002">
        <w:t xml:space="preserve">. st. </w:t>
      </w:r>
      <w:r>
        <w:t>1</w:t>
      </w:r>
      <w:r w:rsidRPr="00F57002">
        <w:t>. SZ-a podnijela Financijska agencija, a</w:t>
      </w:r>
      <w:r>
        <w:t xml:space="preserve"> koja je na temelju čl.</w:t>
      </w:r>
      <w:r w:rsidRPr="00F57002">
        <w:t xml:space="preserve"> 114. st. 3. SZ-a oslobođena plaćanja predujma,</w:t>
      </w:r>
    </w:p>
    <w:p w:rsidRDefault="00A75413" w:rsidP="00A75413" w:rsidR="00A75413" w:rsidRPr="00F57002">
      <w:pPr>
        <w:jc w:val="both"/>
        <w:rPr>
          <w:color w:val="FF0000"/>
        </w:rPr>
      </w:pPr>
      <w:r w:rsidRPr="00F57002">
        <w:t xml:space="preserve">ovaj sud  je, pozvao </w:t>
      </w:r>
      <w:r w:rsidR="003D7F38">
        <w:t>Antu Marić Banje</w:t>
      </w:r>
      <w:r w:rsidRPr="00F57002">
        <w:t>, 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A75413" w:rsidP="00A75413" w:rsidR="00A75413"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1AFE" w:rsidP="00381069" w:rsidR="00A71AFE" w:rsidRPr="00F57002">
      <w:pPr>
        <w:jc w:val="center"/>
        <w:rPr>
          <w:szCs w:val="24"/>
        </w:rPr>
      </w:pPr>
    </w:p>
    <w:p w:rsidRDefault="00381069" w:rsidP="003D7F38" w:rsidR="00381069" w:rsidRPr="00F57002">
      <w:pPr>
        <w:jc w:val="center"/>
        <w:rPr>
          <w:szCs w:val="24"/>
        </w:rPr>
      </w:pPr>
      <w:r w:rsidRPr="00F57002">
        <w:rPr>
          <w:szCs w:val="24"/>
        </w:rPr>
        <w:t xml:space="preserve">U Splitu, </w:t>
      </w:r>
      <w:r w:rsidR="003D7F38">
        <w:rPr>
          <w:szCs w:val="24"/>
        </w:rPr>
        <w:t>4. travnja</w:t>
      </w:r>
      <w:r w:rsidR="004E6C78" w:rsidRPr="00F57002">
        <w:rPr>
          <w:szCs w:val="24"/>
        </w:rPr>
        <w:t xml:space="preserve"> 2017</w:t>
      </w:r>
      <w:r w:rsidR="000D5CA4" w:rsidRPr="00F57002">
        <w:rPr>
          <w:szCs w:val="24"/>
        </w:rPr>
        <w:t>. godine</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C57B9F" w:rsidR="00381069" w:rsidRPr="00F57002">
      <w:pPr>
        <w:ind w:firstLine="207"/>
      </w:pPr>
      <w:r>
        <w:t xml:space="preserve">-    zakonskom zastupniku dužnika </w:t>
      </w:r>
      <w:r w:rsidR="003D7F38">
        <w:t>Anti Marić Banje</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5972DD">
          <w:rPr>
            <w:noProof/>
          </w:rPr>
          <w:t>3</w:t>
        </w:r>
        <w:r>
          <w:fldChar w:fldCharType="end"/>
        </w:r>
      </w:p>
    </w:sdtContent>
  </w:sdt>
  <w:p w:rsidRDefault="00564E07" w:rsidP="00564E07" w:rsidR="00564E07">
    <w:pPr>
      <w:pStyle w:val="Zaglavlje"/>
      <w:jc w:val="right"/>
    </w:pPr>
    <w:r>
      <w:t>11. St-</w:t>
    </w:r>
    <w:r w:rsidR="001D2D92">
      <w:t>1</w:t>
    </w:r>
    <w:r w:rsidR="003D7F38">
      <w:t>044</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1D2D92">
      <w:t>1</w:t>
    </w:r>
    <w:r w:rsidR="003D7F38">
      <w:t>044</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3C7B"/>
    <w:rsid w:val="00101227"/>
    <w:rsid w:val="0014559C"/>
    <w:rsid w:val="001B2797"/>
    <w:rsid w:val="001C2471"/>
    <w:rsid w:val="001D2D92"/>
    <w:rsid w:val="001D7998"/>
    <w:rsid w:val="002022AD"/>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3D7F38"/>
    <w:rsid w:val="00414F96"/>
    <w:rsid w:val="00417EA6"/>
    <w:rsid w:val="00440194"/>
    <w:rsid w:val="00467720"/>
    <w:rsid w:val="00487D82"/>
    <w:rsid w:val="004B421F"/>
    <w:rsid w:val="004B5A63"/>
    <w:rsid w:val="004B677A"/>
    <w:rsid w:val="004E6C78"/>
    <w:rsid w:val="005058A9"/>
    <w:rsid w:val="00514E7D"/>
    <w:rsid w:val="00537DED"/>
    <w:rsid w:val="0054341E"/>
    <w:rsid w:val="00547BB8"/>
    <w:rsid w:val="00564E07"/>
    <w:rsid w:val="00591011"/>
    <w:rsid w:val="005972DD"/>
    <w:rsid w:val="0059759E"/>
    <w:rsid w:val="005A5E03"/>
    <w:rsid w:val="005A69DA"/>
    <w:rsid w:val="005D3D52"/>
    <w:rsid w:val="005D67F6"/>
    <w:rsid w:val="005D6AD7"/>
    <w:rsid w:val="005E5972"/>
    <w:rsid w:val="005F7B8A"/>
    <w:rsid w:val="00626AFC"/>
    <w:rsid w:val="006473CE"/>
    <w:rsid w:val="006563AD"/>
    <w:rsid w:val="0067251F"/>
    <w:rsid w:val="00685926"/>
    <w:rsid w:val="006B7A91"/>
    <w:rsid w:val="006F6711"/>
    <w:rsid w:val="007011D1"/>
    <w:rsid w:val="0071519E"/>
    <w:rsid w:val="00734E45"/>
    <w:rsid w:val="00794684"/>
    <w:rsid w:val="007A414A"/>
    <w:rsid w:val="007C0F76"/>
    <w:rsid w:val="007D0BD9"/>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5972DD"/>
    <w:rPr>
      <w:color w:val="808080"/>
      <w:bdr w:space="0" w:sz="0" w:color="auto" w:val="none"/>
      <w:shd w:fill="auto" w:color="auto" w:val="clear"/>
    </w:rPr>
  </w:style>
  <w:style w:customStyle="true" w:styleId="eSPISCCParagraphDefaultFont" w:type="character">
    <w:name w:val="eSPIS_CC_Paragraph Default Font"/>
    <w:basedOn w:val="Zadanifontodlomka"/>
    <w:rsid w:val="005972D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972DD"/>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5972D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72D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5972DD"/>
    <w:rPr>
      <w:color w:val="808080"/>
      <w:bdr w:color="auto" w:space="0" w:sz="0" w:val="none"/>
      <w:shd w:color="auto" w:fill="auto" w:val="clear"/>
    </w:rPr>
  </w:style>
  <w:style w:customStyle="1" w:styleId="eSPISCCParagraphDefaultFont" w:type="character">
    <w:name w:val="eSPIS_CC_Paragraph Default Font"/>
    <w:basedOn w:val="Zadanifontodlomka"/>
    <w:rsid w:val="005972D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972DD"/>
    <w:rPr>
      <w:b/>
      <w:szCs w:val="24"/>
      <w:bdr w:color="auto" w:space="0" w:sz="0" w:val="none"/>
      <w:shd w:color="auto" w:fill="FFFFCC" w:val="clear"/>
      <w:lang w:val="hr-HR"/>
    </w:rPr>
  </w:style>
  <w:style w:customStyle="1" w:styleId="PozadinaSvijetloCrvena" w:type="character">
    <w:name w:val="Pozadina_SvijetloCrvena"/>
    <w:basedOn w:val="eSPISCCParagraphDefaultFont"/>
    <w:rsid w:val="005972D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72D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1044</izvorni_sadrzaj>
    <derivirana_varijabla naziv="DomainObject.Predmet.Broj_1">1044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zaposlenik</izvorni_sadrzaj>
    <derivirana_varijabla naziv="DomainObject.Predmet.Opis_1">7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St-1044/2016</izvorni_sadrzaj>
    <derivirana_varijabla naziv="DomainObject.Predmet.OznakaBroj_1">St-1044/2016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MAGDALENA d.o.o. za proizvodnju i trgovinu</izvorni_sadrzaj>
    <derivirana_varijabla naziv="DomainObject.Predmet.ProtustrankaFormated_1">  MAGDALENA d.o.o. za proizvodnju i trgovinu</derivirana_varijabla>
  </DomainObject.Predmet.ProtustrankaFormated>
  <DomainObject.Predmet.ProtustrankaFormatedOIB>
    <izvorni_sadrzaj>  MAGDALENA d.o.o. za proizvodnju i trgovinu, OIB 29572122295</izvorni_sadrzaj>
    <derivirana_varijabla naziv="DomainObject.Predmet.ProtustrankaFormatedOIB_1">  MAGDALENA d.o.o. za proizvodnju i trgovinu, OIB 29572122295</derivirana_varijabla>
  </DomainObject.Predmet.ProtustrankaFormatedOIB>
  <DomainObject.Predmet.ProtustrankaFormatedWithAdress>
    <izvorni_sadrzaj> MAGDALENA d.o.o. za proizvodnju i trgovinu, Sv.  Martin 2, 21311 Podstrana</izvorni_sadrzaj>
    <derivirana_varijabla naziv="DomainObject.Predmet.ProtustrankaFormatedWithAdress_1"> MAGDALENA d.o.o. za proizvodnju i trgovinu, Sv.  Martin 2, 21311 Podstrana</derivirana_varijabla>
  </DomainObject.Predmet.ProtustrankaFormatedWithAdress>
  <DomainObject.Predmet.ProtustrankaFormatedWithAdressOIB>
    <izvorni_sadrzaj> MAGDALENA d.o.o. za proizvodnju i trgovinu, OIB 29572122295, Sv.  Martin 2, 21311 Podstrana</izvorni_sadrzaj>
    <derivirana_varijabla naziv="DomainObject.Predmet.ProtustrankaFormatedWithAdressOIB_1"> MAGDALENA d.o.o. za proizvodnju i trgovinu, OIB 29572122295, Sv.  Martin 2, 21311 Podstrana</derivirana_varijabla>
  </DomainObject.Predmet.ProtustrankaFormatedWithAdressOIB>
  <DomainObject.Predmet.ProtustrankaWithAdress>
    <izvorni_sadrzaj>MAGDALENA d.o.o. za proizvodnju i trgovinu Sv.  Martin 2, 21311 Podstrana</izvorni_sadrzaj>
    <derivirana_varijabla naziv="DomainObject.Predmet.ProtustrankaWithAdress_1">MAGDALENA d.o.o. za proizvodnju i trgovinu Sv.  Martin 2, 21311 Podstrana</derivirana_varijabla>
  </DomainObject.Predmet.ProtustrankaWithAdress>
  <DomainObject.Predmet.ProtustrankaWithAdressOIB>
    <izvorni_sadrzaj>MAGDALENA d.o.o. za proizvodnju i trgovinu, OIB 29572122295, Sv.  Martin 2, 21311 Podstrana</izvorni_sadrzaj>
    <derivirana_varijabla naziv="DomainObject.Predmet.ProtustrankaWithAdressOIB_1">MAGDALENA d.o.o. za proizvodnju i trgovinu, OIB 29572122295, Sv.  Martin 2, 21311 Podstrana</derivirana_varijabla>
  </DomainObject.Predmet.ProtustrankaWithAdressOIB>
  <DomainObject.Predmet.ProtustrankaNazivFormated>
    <izvorni_sadrzaj>MAGDALENA d.o.o. za proizvodnju i trgovinu</izvorni_sadrzaj>
    <derivirana_varijabla naziv="DomainObject.Predmet.ProtustrankaNazivFormated_1">MAGDALENA d.o.o. za proizvodnju i trgovinu</derivirana_varijabla>
  </DomainObject.Predmet.ProtustrankaNazivFormated>
  <DomainObject.Predmet.ProtustrankaNazivFormatedOIB>
    <izvorni_sadrzaj>MAGDALENA d.o.o. za proizvodnju i trgovinu, OIB 29572122295</izvorni_sadrzaj>
    <derivirana_varijabla naziv="DomainObject.Predmet.ProtustrankaNazivFormatedOIB_1">MAGDALENA d.o.o. za proizvodnju i trgovinu, OIB 29572122295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192515.18</izvorni_sadrzaj>
    <derivirana_varijabla naziv="DomainObject.Predmet.TrenutnaVrijednost_1">192515.18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MAGDALENA d.o.o. za proizvodnju i trgovinu</item>
    </izvorni_sadrzaj>
    <derivirana_varijabla naziv="DomainObject.Predmet.ProtuStrankaListFormated_1">
      <item>MAGDALENA d.o.o. za proizvodnju i trgovinu</item>
    </derivirana_varijabla>
  </DomainObject.Predmet.ProtuStrankaListFormated>
  <DomainObject.Predmet.ProtuStrankaListFormatedOIB>
    <izvorni_sadrzaj>
      <item>MAGDALENA d.o.o. za proizvodnju i trgovinu, OIB 29572122295</item>
    </izvorni_sadrzaj>
    <derivirana_varijabla naziv="DomainObject.Predmet.ProtuStrankaListFormatedOIB_1">
      <item>MAGDALENA d.o.o. za proizvodnju i trgovinu, OIB 29572122295</item>
    </derivirana_varijabla>
  </DomainObject.Predmet.ProtuStrankaListFormatedOIB>
  <DomainObject.Predmet.ProtuStrankaListFormatedWithAdress>
    <izvorni_sadrzaj>
      <item>MAGDALENA d.o.o. za proizvodnju i trgovinu, Sv.  Martin 2, 21311 Podstrana</item>
    </izvorni_sadrzaj>
    <derivirana_varijabla naziv="DomainObject.Predmet.ProtuStrankaListFormatedWithAdress_1">
      <item>MAGDALENA d.o.o. za proizvodnju i trgovinu, Sv.  Martin 2, 21311 Podstrana</item>
    </derivirana_varijabla>
  </DomainObject.Predmet.ProtuStrankaListFormatedWithAdress>
  <DomainObject.Predmet.ProtuStrankaListFormatedWithAdressOIB>
    <izvorni_sadrzaj>
      <item>MAGDALENA d.o.o. za proizvodnju i trgovinu, OIB 29572122295, Sv.  Martin 2, 21311 Podstrana</item>
    </izvorni_sadrzaj>
    <derivirana_varijabla naziv="DomainObject.Predmet.ProtuStrankaListFormatedWithAdressOIB_1">
      <item>MAGDALENA d.o.o. za proizvodnju i trgovinu, OIB 29572122295, Sv.  Martin 2, 21311 Podstrana</item>
    </derivirana_varijabla>
  </DomainObject.Predmet.ProtuStrankaListFormatedWithAdressOIB>
  <DomainObject.Predmet.ProtuStrankaListNazivFormated>
    <izvorni_sadrzaj>
      <item>MAGDALENA d.o.o. za proizvodnju i trgovinu</item>
    </izvorni_sadrzaj>
    <derivirana_varijabla naziv="DomainObject.Predmet.ProtuStrankaListNazivFormated_1">
      <item>MAGDALENA d.o.o. za proizvodnju i trgovinu</item>
    </derivirana_varijabla>
  </DomainObject.Predmet.ProtuStrankaListNazivFormated>
  <DomainObject.Predmet.ProtuStrankaListNazivFormatedOIB>
    <izvorni_sadrzaj>
      <item>MAGDALENA d.o.o. za proizvodnju i trgovinu, OIB 29572122295</item>
    </izvorni_sadrzaj>
    <derivirana_varijabla naziv="DomainObject.Predmet.ProtuStrankaListNazivFormatedOIB_1">
      <item>MAGDALENA d.o.o. za proizvodnju i trgovinu, OIB 29572122295</item>
    </derivirana_varijabla>
  </DomainObject.Predmet.ProtuStrankaListNazivFormatedOIB>
  <DomainObject.Predmet.OstaliListFormated>
    <izvorni_sadrzaj>
      <item>Ante Marić Banje</item>
    </izvorni_sadrzaj>
    <derivirana_varijabla naziv="DomainObject.Predmet.OstaliListFormated_1">
      <item>Ante Marić Banje</item>
    </derivirana_varijabla>
  </DomainObject.Predmet.OstaliListFormated>
  <DomainObject.Predmet.OstaliListFormatedOIB>
    <izvorni_sadrzaj>
      <item>Ante Marić Banje, OIB 76710393217</item>
    </izvorni_sadrzaj>
    <derivirana_varijabla naziv="DomainObject.Predmet.OstaliListFormatedOIB_1">
      <item>Ante Marić Banje, OIB 76710393217</item>
    </derivirana_varijabla>
  </DomainObject.Predmet.OstaliListFormatedOIB>
  <DomainObject.Predmet.OstaliListFormatedWithAdress>
    <izvorni_sadrzaj>
      <item>Ante Marić Banje, Sveti Martin 2, 21311 Podstrana</item>
    </izvorni_sadrzaj>
    <derivirana_varijabla naziv="DomainObject.Predmet.OstaliListFormatedWithAdress_1">
      <item>Ante Marić Banje, Sveti Martin 2, 21311 Podstrana</item>
    </derivirana_varijabla>
  </DomainObject.Predmet.OstaliListFormatedWithAdress>
  <DomainObject.Predmet.OstaliListFormatedWithAdressOIB>
    <izvorni_sadrzaj>
      <item>Ante Marić Banje, OIB 76710393217, Sveti Martin 2, 21311 Podstrana</item>
    </izvorni_sadrzaj>
    <derivirana_varijabla naziv="DomainObject.Predmet.OstaliListFormatedWithAdressOIB_1">
      <item>Ante Marić Banje, OIB 76710393217, Sveti Martin 2, 21311 Podstrana</item>
    </derivirana_varijabla>
  </DomainObject.Predmet.OstaliListFormatedWithAdressOIB>
  <DomainObject.Predmet.OstaliListNazivFormated>
    <izvorni_sadrzaj>
      <item>Ante Marić Banje</item>
    </izvorni_sadrzaj>
    <derivirana_varijabla naziv="DomainObject.Predmet.OstaliListNazivFormated_1">
      <item>Ante Marić Banje</item>
    </derivirana_varijabla>
  </DomainObject.Predmet.OstaliListNazivFormated>
  <DomainObject.Predmet.OstaliListNazivFormatedOIB>
    <izvorni_sadrzaj>
      <item>Ante Marić Banje, OIB 76710393217</item>
    </izvorni_sadrzaj>
    <derivirana_varijabla naziv="DomainObject.Predmet.OstaliListNazivFormatedOIB_1">
      <item>Ante Marić Banje, OIB 76710393217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MAGDALENA d.o.o. za proizvodnju i trgovinu</izvorni_sadrzaj>
    <derivirana_varijabla naziv="DomainObject.Predmet.ProtustrankaIDrugi_1">MAGDALENA 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MAGDALENA d.o.o. za proizvodnju i trgovinu, OIB 29572122295, Sv.  Martin 2, 21311 Podstrana</izvorni_sadrzaj>
    <derivirana_varijabla naziv="DomainObject.Predmet.ProtustrankaIDrugiAdressOIB_1">MAGDALENA d.o.o. za proizvodnju i trgovinu, OIB 29572122295, Sv.  Martin 2,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MAGDALENA d.o.o. za proizvodnju i trgovinu</item>
      <item>FINANCIJSKA AGENCIJA, RC SPLIT</item>
      <item>Ante Marić Banje</item>
    </izvorni_sadrzaj>
    <derivirana_varijabla naziv="DomainObject.Predmet.SudioniciListNaziv_1">
      <item>MAGDALENA d.o.o. za proizvodnju i trgovinu</item>
      <item>FINANCIJSKA AGENCIJA, RC SPLIT</item>
      <item>Ante Marić Banje</item>
    </derivirana_varijabla>
  </DomainObject.Predmet.SudioniciListNaziv>
  <DomainObject.Predmet.SudioniciListAdressOIB>
    <izvorni_sadrzaj>
      <item>MAGDALENA d.o.o. za proizvodnju i trgovinu, OIB 29572122295, Sv.  Martin 2,21311 Podstrana</item>
      <item>FINANCIJSKA AGENCIJA, RC SPLIT, OIB 85821130368, Mažuranićevo šetalište 24 b,21000 Split</item>
      <item>Ante Marić Banje, OIB 76710393217, Sveti Martin 2,21311 Podstrana</item>
    </izvorni_sadrzaj>
    <derivirana_varijabla naziv="DomainObject.Predmet.SudioniciListAdressOIB_1">
      <item>MAGDALENA d.o.o. za proizvodnju i trgovinu, OIB 29572122295, Sv.  Martin 2,21311 Podstrana</item>
      <item>FINANCIJSKA AGENCIJA, RC SPLIT, OIB 85821130368, Mažuranićevo šetalište 24 b,21000 Split</item>
      <item>Ante Marić Banje, OIB 76710393217, Sveti Martin 2,21311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29572122295</item>
      <item>, OIB 85821130368</item>
      <item>, OIB 76710393217</item>
    </izvorni_sadrzaj>
    <derivirana_varijabla naziv="DomainObject.Predmet.SudioniciListNazivOIB_1">
      <item>, OIB 29572122295</item>
      <item>, OIB 85821130368</item>
      <item>, OIB 76710393217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4597DD-CC96-4228-BACE-10C5FA7223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1112</properties:Words>
  <properties:Characters>6014</properties:Characters>
  <properties:Lines>116</properties:Lines>
  <properties:Paragraphs>31</properties:Paragraphs>
  <properties:TotalTime>23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2017-04-04T10:11:00Z</cp:lastPrinted>
  <dcterms:modified xmlns:xsi="http://www.w3.org/2001/XMLSchema-instance" xsi:type="dcterms:W3CDTF">2017-04-04T12:35:00Z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