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a80a" w14:paraId="196a80a" w:rsidRDefault="004E063E" w:rsidP="004E063E" w:rsidR="004E063E" w:rsidRPr="005831C1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</w:t>
      </w:r>
      <w:r>
        <w:rPr>
          <w:bCs/>
        </w:rPr>
        <w:t xml:space="preserve"> </w:t>
      </w:r>
      <w:r w:rsidRPr="00F83270">
        <w:rPr>
          <w:bCs/>
        </w:rPr>
        <w:t xml:space="preserve">  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5F6" w:rsidP="004E063E" w:rsidR="004E063E" w:rsidRPr="00F83270">
      <w:r>
        <w:t xml:space="preserve">   </w:t>
      </w:r>
      <w:r w:rsidR="004E063E" w:rsidRPr="00F83270">
        <w:t>REPUBLIKA HRVATSKA</w:t>
      </w:r>
    </w:p>
    <w:p w:rsidRDefault="004E063E" w:rsidP="004E063E" w:rsidR="004E063E" w:rsidRPr="00F83270">
      <w:r w:rsidRPr="00F83270">
        <w:t xml:space="preserve">TRGOVAČKI SUD U </w:t>
      </w:r>
      <w:r>
        <w:t>PAZINU</w:t>
      </w:r>
    </w:p>
    <w:p w:rsidRDefault="003A25F6" w:rsidP="004E063E" w:rsidR="004E063E" w:rsidRPr="00F83270">
      <w:pPr>
        <w:rPr>
          <w:sz w:val="20"/>
          <w:szCs w:val="20"/>
        </w:rPr>
      </w:pPr>
      <w:r>
        <w:t xml:space="preserve">    </w:t>
      </w:r>
      <w:r w:rsidR="004E063E">
        <w:t xml:space="preserve">52000 PAZIN, </w:t>
      </w:r>
      <w:proofErr w:type="spellStart"/>
      <w:r w:rsidR="004E063E">
        <w:t>Dršćevka</w:t>
      </w:r>
      <w:proofErr w:type="spellEnd"/>
      <w:r w:rsidR="004E063E">
        <w:t xml:space="preserve"> 1</w:t>
      </w:r>
      <w:r w:rsidR="004E063E" w:rsidRPr="00F83270">
        <w:tab/>
      </w:r>
      <w:r w:rsidR="004E063E" w:rsidRPr="00F83270">
        <w:tab/>
      </w:r>
      <w:r w:rsidR="004E063E" w:rsidRPr="00F83270">
        <w:tab/>
      </w:r>
      <w:r w:rsidR="004E063E" w:rsidRPr="00F83270">
        <w:tab/>
        <w:t xml:space="preserve">    </w:t>
      </w:r>
      <w:r w:rsidR="004E063E">
        <w:t xml:space="preserve">              </w:t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  <w:t xml:space="preserve">   </w:t>
      </w:r>
    </w:p>
    <w:p w:rsidRDefault="004E063E" w:rsidP="004E063E" w:rsidR="004E063E" w:rsidRPr="00F83270">
      <w:pPr>
        <w:jc w:val="right"/>
      </w:pPr>
    </w:p>
    <w:p w:rsidRDefault="00A329A2" w:rsidP="00B06E83" w:rsidR="00B06E83">
      <w:pPr>
        <w:ind w:firstLine="708"/>
        <w:jc w:val="both"/>
      </w:pPr>
      <w:r w:rsidRPr="00A329A2">
        <w:t xml:space="preserve">Trgovački sud u Pazinu, po sucu Ivanu Dujiću, u predstečajnom postupku nad dužnikom DOMUS AUREA ISTRA d.o.o. </w:t>
      </w:r>
      <w:proofErr w:type="spellStart"/>
      <w:r w:rsidRPr="00A329A2">
        <w:t>Vodnjan</w:t>
      </w:r>
      <w:proofErr w:type="spellEnd"/>
      <w:r w:rsidRPr="00A329A2">
        <w:t>, Trg javne vage</w:t>
      </w:r>
      <w:r>
        <w:t xml:space="preserve"> 8, OIB 93101089495, donio je 21</w:t>
      </w:r>
      <w:r w:rsidRPr="00A329A2">
        <w:t xml:space="preserve">. </w:t>
      </w:r>
      <w:r>
        <w:t>ožujka</w:t>
      </w:r>
      <w:r w:rsidRPr="00A329A2">
        <w:t xml:space="preserve"> 201</w:t>
      </w:r>
      <w:r>
        <w:t>8</w:t>
      </w:r>
      <w:r w:rsidRPr="00A329A2">
        <w:t>. sljedeći</w:t>
      </w:r>
    </w:p>
    <w:p w:rsidRDefault="003A25F6" w:rsidP="003A25F6" w:rsidR="003A25F6"/>
    <w:p w:rsidRDefault="00B06E83" w:rsidP="003A25F6" w:rsidR="00B06E83">
      <w:pPr>
        <w:jc w:val="center"/>
      </w:pPr>
      <w:r>
        <w:t>Z A K L J U Č A K</w:t>
      </w:r>
    </w:p>
    <w:p w:rsidRDefault="004E063E" w:rsidP="00B06E83" w:rsidR="004E063E" w:rsidRPr="00F83270">
      <w:pPr>
        <w:ind w:firstLine="708"/>
        <w:jc w:val="both"/>
      </w:pPr>
    </w:p>
    <w:p w:rsidRDefault="004E063E" w:rsidP="00A329A2" w:rsidR="00A329A2">
      <w:pPr>
        <w:jc w:val="both"/>
      </w:pPr>
      <w:r w:rsidRPr="00F83270">
        <w:tab/>
      </w:r>
      <w:r w:rsidR="00A329A2">
        <w:t xml:space="preserve">Odgađa se </w:t>
      </w:r>
      <w:r w:rsidR="00A329A2" w:rsidRPr="00A329A2">
        <w:t xml:space="preserve">ročište radi ispitivanja tražbina </w:t>
      </w:r>
      <w:r w:rsidR="00A329A2">
        <w:t xml:space="preserve">zakazano za </w:t>
      </w:r>
      <w:r w:rsidR="00A329A2" w:rsidRPr="00A329A2">
        <w:t xml:space="preserve">22. </w:t>
      </w:r>
      <w:r w:rsidR="00A329A2">
        <w:t>ožujka</w:t>
      </w:r>
      <w:r w:rsidR="00A329A2" w:rsidRPr="00A329A2">
        <w:t xml:space="preserve"> 2018. u 12:30 sati</w:t>
      </w:r>
      <w:r w:rsidR="00A329A2">
        <w:t xml:space="preserve"> te </w:t>
      </w:r>
      <w:r w:rsidR="00A329A2" w:rsidRPr="00A329A2">
        <w:t xml:space="preserve"> se </w:t>
      </w:r>
      <w:r w:rsidR="00A329A2">
        <w:t xml:space="preserve">sljedeće </w:t>
      </w:r>
      <w:r w:rsidR="00A329A2" w:rsidRPr="00A329A2">
        <w:t>određuje za dan</w:t>
      </w:r>
    </w:p>
    <w:p w:rsidRDefault="00A329A2" w:rsidP="00A329A2" w:rsidR="00A329A2" w:rsidRPr="00A329A2">
      <w:pPr>
        <w:jc w:val="center"/>
        <w:rPr>
          <w:u w:val="single"/>
        </w:rPr>
      </w:pPr>
      <w:r w:rsidRPr="00A329A2">
        <w:rPr>
          <w:u w:val="single"/>
        </w:rPr>
        <w:t xml:space="preserve">6. travnja 2018. u 9:00 sati </w:t>
      </w:r>
    </w:p>
    <w:p w:rsidRDefault="00A329A2" w:rsidP="00A329A2" w:rsidR="00A329A2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soba broj 1,</w:t>
      </w:r>
    </w:p>
    <w:p w:rsidRDefault="00A329A2" w:rsidP="00A329A2" w:rsidR="00A329A2">
      <w:pPr>
        <w:jc w:val="center"/>
      </w:pPr>
    </w:p>
    <w:p w:rsidRDefault="00A6568D" w:rsidP="00A329A2" w:rsidR="00A329A2">
      <w:pPr>
        <w:jc w:val="both"/>
      </w:pPr>
      <w:r>
        <w:tab/>
      </w:r>
      <w:r w:rsidR="00A329A2">
        <w:t>na koje se pozivaju se vjerovnici, dužnik i povjerenik.</w:t>
      </w:r>
    </w:p>
    <w:p w:rsidRDefault="00A329A2" w:rsidP="00A329A2" w:rsidR="00A329A2">
      <w:pPr>
        <w:jc w:val="both"/>
      </w:pPr>
    </w:p>
    <w:p w:rsidRDefault="00A329A2" w:rsidP="00A329A2" w:rsidR="00A329A2">
      <w:pPr>
        <w:jc w:val="center"/>
      </w:pPr>
      <w:r>
        <w:t>Obrazloženje</w:t>
      </w:r>
    </w:p>
    <w:p w:rsidRDefault="00A329A2" w:rsidP="00A329A2" w:rsidR="00A329A2">
      <w:pPr>
        <w:jc w:val="both"/>
      </w:pPr>
    </w:p>
    <w:p w:rsidRDefault="00A329A2" w:rsidP="00A329A2" w:rsidR="00A6568D">
      <w:pPr>
        <w:jc w:val="both"/>
      </w:pPr>
      <w:r>
        <w:tab/>
      </w:r>
      <w:r w:rsidRPr="00A329A2">
        <w:t xml:space="preserve">21. ožujka 2018. </w:t>
      </w:r>
      <w:r>
        <w:t xml:space="preserve">povjerenica </w:t>
      </w:r>
      <w:r w:rsidRPr="007D13F6">
        <w:t xml:space="preserve">Ana Glavan Dukić iz Rijeke, </w:t>
      </w:r>
      <w:r>
        <w:t xml:space="preserve">obavijestila je sud da zbog bolesti djeteta ne može pristupiti na </w:t>
      </w:r>
      <w:r w:rsidR="00A6568D" w:rsidRPr="00A6568D">
        <w:t>ročište radi ispitivanja tražbina zakazano za 22. o</w:t>
      </w:r>
      <w:r w:rsidR="00A6568D">
        <w:t>žujka 2018. u 12:30 sati, te da predlaže njegovu odgodu.</w:t>
      </w:r>
    </w:p>
    <w:p w:rsidRDefault="00A6568D" w:rsidP="00A6568D" w:rsidR="00A6568D">
      <w:pPr>
        <w:jc w:val="both"/>
      </w:pPr>
      <w:r>
        <w:tab/>
        <w:t>Stoga je odlučeno kao u izreci.</w:t>
      </w:r>
    </w:p>
    <w:p w:rsidRDefault="00A6568D" w:rsidP="00A6568D" w:rsidR="00416449" w:rsidRPr="00F83270">
      <w:pPr>
        <w:jc w:val="both"/>
      </w:pPr>
      <w:r w:rsidRPr="00F83270">
        <w:t xml:space="preserve"> </w:t>
      </w:r>
    </w:p>
    <w:p w:rsidRDefault="004E063E" w:rsidP="004E063E" w:rsidR="004E063E">
      <w:pPr>
        <w:jc w:val="center"/>
      </w:pPr>
      <w:r w:rsidRPr="00F83270">
        <w:t xml:space="preserve">U Pazinu, </w:t>
      </w:r>
      <w:r w:rsidR="00A6568D" w:rsidRPr="00A6568D">
        <w:t>21. ožujka 2018.</w:t>
      </w:r>
    </w:p>
    <w:p w:rsidRDefault="00A6568D" w:rsidP="004E063E" w:rsidR="00A6568D" w:rsidRPr="00F83270">
      <w:pPr>
        <w:jc w:val="center"/>
      </w:pPr>
    </w:p>
    <w:p w:rsidRDefault="004E063E" w:rsidP="004E063E" w:rsidR="004E063E" w:rsidRPr="00F8327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  <w:r w:rsidR="00AF0546">
        <w:t xml:space="preserve">   </w:t>
      </w:r>
      <w:r w:rsidR="00A6568D">
        <w:t xml:space="preserve">  </w:t>
      </w:r>
      <w:r w:rsidRPr="00F83270">
        <w:t>Stečajni sudac</w:t>
      </w:r>
    </w:p>
    <w:p w:rsidRDefault="004E063E" w:rsidP="004E063E" w:rsidR="0095751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</w:p>
    <w:p w:rsidRDefault="00957510" w:rsidP="004E063E" w:rsidR="004E063E" w:rsidRPr="00F832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5017C">
        <w:t xml:space="preserve">  </w:t>
      </w:r>
      <w:r w:rsidR="00A6568D">
        <w:t xml:space="preserve"> </w:t>
      </w:r>
      <w:r>
        <w:t>Ivan Dujić</w:t>
      </w:r>
      <w:r w:rsidR="00A5017C">
        <w:t>, v.r.</w:t>
      </w:r>
    </w:p>
    <w:p w:rsidRDefault="004E063E" w:rsidP="004E063E" w:rsidR="004E063E" w:rsidRPr="00F83270">
      <w:pPr>
        <w:jc w:val="both"/>
      </w:pPr>
    </w:p>
    <w:p w:rsidRDefault="004E063E" w:rsidP="004E063E" w:rsidR="004E063E" w:rsidRPr="00F83270">
      <w:pPr>
        <w:jc w:val="both"/>
      </w:pPr>
    </w:p>
    <w:p w:rsidRDefault="004E063E" w:rsidP="004E063E" w:rsidR="004E063E">
      <w:pPr>
        <w:jc w:val="both"/>
      </w:pPr>
    </w:p>
    <w:p w:rsidRDefault="004E063E" w:rsidP="004E063E" w:rsidR="004E063E">
      <w:pPr>
        <w:jc w:val="both"/>
      </w:pPr>
    </w:p>
    <w:p w:rsidRDefault="00B06E83" w:rsidP="004E063E" w:rsidR="00B06E83">
      <w:pPr>
        <w:jc w:val="both"/>
      </w:pPr>
    </w:p>
    <w:p w:rsidRDefault="00B06E83" w:rsidP="00B06E83" w:rsidR="00B06E83">
      <w:pPr>
        <w:jc w:val="both"/>
      </w:pPr>
      <w:r>
        <w:t>UPUTA O PRAVNOM LIJEKU</w:t>
      </w:r>
    </w:p>
    <w:p w:rsidRDefault="00B06E83" w:rsidP="00B06E83" w:rsidR="00B06E83" w:rsidRPr="00F83270">
      <w:pPr>
        <w:jc w:val="both"/>
      </w:pPr>
      <w:r>
        <w:t>Protiv ovog zaključka nije dopuštena žalba (čl. 11. st. 9. SZ-a).</w:t>
      </w:r>
    </w:p>
    <w:p w:rsidRDefault="00B06E83" w:rsidP="004E063E" w:rsidR="00B06E83"/>
    <w:p w:rsidRDefault="00957510" w:rsidP="004E063E" w:rsidR="004E063E">
      <w:r>
        <w:t xml:space="preserve">DNA: </w:t>
      </w:r>
    </w:p>
    <w:p w:rsidRDefault="00416449" w:rsidR="00416449">
      <w:r>
        <w:t>- e-oglasna ploča</w:t>
      </w:r>
      <w:r w:rsidR="00A6568D">
        <w:t xml:space="preserve">, 8 dana </w:t>
      </w:r>
    </w:p>
    <w:p w:rsidRDefault="00416449" w:rsidR="00500701">
      <w:r>
        <w:t>- dužniku</w:t>
      </w:r>
      <w:r w:rsidR="00A6568D">
        <w:t xml:space="preserve">, putem e- </w:t>
      </w:r>
      <w:proofErr w:type="spellStart"/>
      <w:r w:rsidR="00A6568D">
        <w:t>maila</w:t>
      </w:r>
      <w:proofErr w:type="spellEnd"/>
    </w:p>
    <w:p w:rsidRDefault="00A6568D" w:rsidR="00A6568D">
      <w:r>
        <w:t>- povjereniku</w:t>
      </w:r>
      <w:r w:rsidRPr="00A6568D">
        <w:t>, putem e</w:t>
      </w:r>
      <w:r>
        <w:t>-</w:t>
      </w:r>
      <w:proofErr w:type="spellStart"/>
      <w:r w:rsidRPr="00A6568D">
        <w:t>maila</w:t>
      </w:r>
      <w:proofErr w:type="spellEnd"/>
    </w:p>
    <w:sectPr w:rsidR="00A6568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7EF" w:rsidP="00957510" w:rsidR="00EB47EF">
      <w:r>
        <w:separator/>
      </w:r>
    </w:p>
  </w:endnote>
  <w:endnote w:id="0" w:type="continuationSeparator">
    <w:p w:rsidRDefault="00EB47EF" w:rsidP="00957510" w:rsidR="00EB4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7EF" w:rsidP="00957510" w:rsidR="00EB47EF">
      <w:r>
        <w:separator/>
      </w:r>
    </w:p>
  </w:footnote>
  <w:footnote w:id="0" w:type="continuationSeparator">
    <w:p w:rsidRDefault="00EB47EF" w:rsidP="00957510" w:rsidR="00EB4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510" w:rsidR="00957510">
    <w:pPr>
      <w:pStyle w:val="Zaglavlje"/>
    </w:pPr>
    <w:r>
      <w:tab/>
    </w:r>
    <w:r>
      <w:tab/>
    </w:r>
    <w:r w:rsidR="00A329A2">
      <w:t>10 St-62</w:t>
    </w:r>
    <w:r w:rsidR="00416449">
      <w:t>0/2017-</w:t>
    </w:r>
    <w:r w:rsidR="00A329A2"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63E"/>
    <w:rsid w:val="00006B6F"/>
    <w:rsid w:val="000D44AC"/>
    <w:rsid w:val="00386BA4"/>
    <w:rsid w:val="003A25F6"/>
    <w:rsid w:val="00416106"/>
    <w:rsid w:val="00416449"/>
    <w:rsid w:val="00421EC7"/>
    <w:rsid w:val="004E063E"/>
    <w:rsid w:val="00554328"/>
    <w:rsid w:val="00640989"/>
    <w:rsid w:val="008C13F5"/>
    <w:rsid w:val="008C40F4"/>
    <w:rsid w:val="0094799C"/>
    <w:rsid w:val="00957510"/>
    <w:rsid w:val="00985388"/>
    <w:rsid w:val="009B5978"/>
    <w:rsid w:val="00A329A2"/>
    <w:rsid w:val="00A5017C"/>
    <w:rsid w:val="00A6568D"/>
    <w:rsid w:val="00AF0546"/>
    <w:rsid w:val="00B06E83"/>
    <w:rsid w:val="00D36BE2"/>
    <w:rsid w:val="00EB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6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1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1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17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17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6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1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1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17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17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</izvorni_sadrzaj>
    <derivirana_varijabla naziv="DomainObject.Predmet.ProtustrankaFormated_1">  DOMUS AUREA ISTRA d.o.o. VODNJAN</derivirana_varijabla>
  </DomainObject.Predmet.ProtustrankaFormated>
  <DomainObject.Predmet.ProtustrankaFormatedOIB>
    <izvorni_sadrzaj>  DOMUS AUREA ISTRA d.o.o. VODNJAN, OIB 93101089495</izvorni_sadrzaj>
    <derivirana_varijabla naziv="DomainObject.Predmet.ProtustrankaFormatedOIB_1">  DOMUS AUREA ISTRA d.o.o. VODNJAN, OIB 93101089495</derivirana_varijabla>
  </DomainObject.Predmet.ProtustrankaFormatedOIB>
  <DomainObject.Predmet.ProtustrankaFormatedWithAdress>
    <izvorni_sadrzaj> DOMUS AUREA ISTRA d.o.o. VODNJAN, Trg javne vage 8, 52100 Vodnjan</izvorni_sadrzaj>
    <derivirana_varijabla naziv="DomainObject.Predmet.ProtustrankaFormatedWithAdress_1"> DOMUS AUREA ISTRA d.o.o. VODNJAN, Trg javne vage 8, 52100 Vodnjan</derivirana_varijabla>
  </DomainObject.Predmet.ProtustrankaFormatedWithAdress>
  <DomainObject.Predmet.ProtustrankaFormatedWithAdressOIB>
    <izvorni_sadrzaj> DOMUS AUREA ISTRA d.o.o. VODNJAN, OIB 93101089495, Trg javne vage 8, 52100 Vodnjan</izvorni_sadrzaj>
    <derivirana_varijabla naziv="DomainObject.Predmet.ProtustrankaFormatedWithAdressOIB_1"> DOMUS AUREA ISTRA d.o.o. VODNJAN, OIB 93101089495, Trg javne vage 8, 52100 Vodnjan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AUREA ISTRA d.o.o. VODNJAN</izvorni_sadrzaj>
    <derivirana_varijabla naziv="DomainObject.Predmet.StrankaFormated_1">  DOMUS AUREA ISTRA d.o.o. VODNJAN</derivirana_varijabla>
  </DomainObject.Predmet.StrankaFormated>
  <DomainObject.Predmet.StrankaFormatedOIB>
    <izvorni_sadrzaj>  DOMUS AUREA ISTRA d.o.o. VODNJAN, OIB 93101089495</izvorni_sadrzaj>
    <derivirana_varijabla naziv="DomainObject.Predmet.StrankaFormatedOIB_1">  DOMUS AUREA ISTRA d.o.o. VODNJAN, OIB 93101089495</derivirana_varijabla>
  </DomainObject.Predmet.StrankaFormatedOIB>
  <DomainObject.Predmet.StrankaFormatedWithAdress>
    <izvorni_sadrzaj> DOMUS AUREA ISTRA d.o.o. VODNJAN, Trg javne vage 8, 52100 Vodnjan</izvorni_sadrzaj>
    <derivirana_varijabla naziv="DomainObject.Predmet.StrankaFormatedWithAdress_1"> DOMUS AUREA ISTRA d.o.o. VODNJAN, Trg javne vage 8, 52100 Vodnjan</derivirana_varijabla>
  </DomainObject.Predmet.StrankaFormatedWithAdress>
  <DomainObject.Predmet.StrankaFormatedWithAdressOIB>
    <izvorni_sadrzaj> DOMUS AUREA ISTRA d.o.o. VODNJAN, OIB 93101089495, Trg javne vage 8, 52100 Vodnjan</izvorni_sadrzaj>
    <derivirana_varijabla naziv="DomainObject.Predmet.StrankaFormatedWithAdressOIB_1"> DOMUS AUREA ISTRA d.o.o. VODNJAN, OIB 93101089495, Trg javne vage 8, 52100 Vodnjan</derivirana_varijabla>
  </DomainObject.Predmet.StrankaFormatedWithAdressOIB>
  <DomainObject.Predmet.StrankaWithAdress>
    <izvorni_sadrzaj>DOMUS AUREA ISTRA d.o.o. VODNJAN Trg javne vage 8,52100 Vodnjan</izvorni_sadrzaj>
    <derivirana_varijabla naziv="DomainObject.Predmet.StrankaWithAdress_1">DOMUS AUREA ISTRA d.o.o. VODNJAN Trg javne vage 8,52100 Vodnjan</derivirana_varijabla>
  </DomainObject.Predmet.StrankaWithAdress>
  <DomainObject.Predmet.StrankaWithAdressOIB>
    <izvorni_sadrzaj>DOMUS AUREA ISTRA d.o.o. VODNJAN, OIB 93101089495, Trg javne vage 8,52100 Vodnjan</izvorni_sadrzaj>
    <derivirana_varijabla naziv="DomainObject.Predmet.StrankaWithAdressOIB_1">DOMUS AUREA ISTRA d.o.o. VODNJAN, OIB 93101089495, Trg javne vage 8,52100 Vodnjan</derivirana_varijabla>
  </DomainObject.Predmet.StrankaWithAdressOIB>
  <DomainObject.Predmet.StrankaNazivFormated>
    <izvorni_sadrzaj>DOMUS AUREA ISTRA d.o.o. VODNJAN</izvorni_sadrzaj>
    <derivirana_varijabla naziv="DomainObject.Predmet.StrankaNazivFormated_1">DOMUS AUREA ISTRA d.o.o. VODNJAN</derivirana_varijabla>
  </DomainObject.Predmet.StrankaNazivFormated>
  <DomainObject.Predmet.StrankaNazivFormatedOIB>
    <izvorni_sadrzaj>DOMUS AUREA ISTRA d.o.o. VODNJAN, OIB 93101089495</izvorni_sadrzaj>
    <derivirana_varijabla naziv="DomainObject.Predmet.StrankaNazivFormatedOIB_1">DOMUS AUREA ISTRA d.o.o. VODNJAN, OIB 93101089495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203464.55</izvorni_sadrzaj>
    <derivirana_varijabla naziv="DomainObject.Predmet.TrenutnaVrijednost_1">203464.55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DOMUS AUREA ISTRA d.o.o. VODNJAN</item>
    </izvorni_sadrzaj>
    <derivirana_varijabla naziv="DomainObject.Predmet.StrankaListFormated_1">
      <item>DOMUS AUREA ISTRA d.o.o. VODNJAN</item>
    </derivirana_varijabla>
  </DomainObject.Predmet.StrankaListFormated>
  <DomainObject.Predmet.StrankaListFormatedOIB>
    <izvorni_sadrzaj>
      <item>DOMUS AUREA ISTRA d.o.o. VODNJAN, OIB 93101089495</item>
    </izvorni_sadrzaj>
    <derivirana_varijabla naziv="DomainObject.Predmet.StrankaListFormatedOIB_1">
      <item>DOMUS AUREA ISTRA d.o.o. VODNJAN, OIB 93101089495</item>
    </derivirana_varijabla>
  </DomainObject.Predmet.StrankaListFormatedOIB>
  <DomainObject.Predmet.StrankaListFormatedWithAdress>
    <izvorni_sadrzaj>
      <item>DOMUS AUREA ISTRA d.o.o. VODNJAN, Trg javne vage 8, 52100 Vodnjan</item>
    </izvorni_sadrzaj>
    <derivirana_varijabla naziv="DomainObject.Predmet.StrankaListFormatedWithAdress_1">
      <item>DOMUS AUREA ISTRA d.o.o. VODNJAN, Trg javne vage 8, 52100 Vodnjan</item>
    </derivirana_varijabla>
  </DomainObject.Predmet.StrankaListFormatedWithAdress>
  <DomainObject.Predmet.StrankaListFormatedWithAdressOIB>
    <izvorni_sadrzaj>
      <item>DOMUS AUREA ISTRA d.o.o. VODNJAN, OIB 93101089495, Trg javne vage 8, 52100 Vodnjan</item>
    </izvorni_sadrzaj>
    <derivirana_varijabla naziv="DomainObject.Predmet.StrankaListFormatedWithAdressOIB_1">
      <item>DOMUS AUREA ISTRA d.o.o. VODNJAN, OIB 93101089495, Trg javne vage 8, 52100 Vodnjan</item>
    </derivirana_varijabla>
  </DomainObject.Predmet.StrankaListFormatedWithAdressOIB>
  <DomainObject.Predmet.StrankaListNazivFormated>
    <izvorni_sadrzaj>
      <item>DOMUS AUREA ISTRA d.o.o. VODNJAN</item>
    </izvorni_sadrzaj>
    <derivirana_varijabla naziv="DomainObject.Predmet.StrankaListNazivFormated_1">
      <item>DOMUS AUREA ISTRA d.o.o. VODNJAN</item>
    </derivirana_varijabla>
  </DomainObject.Predmet.StrankaListNazivFormated>
  <DomainObject.Predmet.StrankaListNazivFormatedOIB>
    <izvorni_sadrzaj>
      <item>DOMUS AUREA ISTRA d.o.o. VODNJAN, OIB 93101089495</item>
    </izvorni_sadrzaj>
    <derivirana_varijabla naziv="DomainObject.Predmet.StrankaListNazivFormatedOIB_1">
      <item>DOMUS AUREA ISTRA d.o.o. VODNJAN, OIB 93101089495</item>
    </derivirana_varijabla>
  </DomainObject.Predmet.StrankaListNazivFormatedOIB>
  <DomainObject.Predmet.ProtuStrankaListFormated>
    <izvorni_sadrzaj>
      <item>DOMUS AUREA ISTRA d.o.o. VODNJAN</item>
    </izvorni_sadrzaj>
    <derivirana_varijabla naziv="DomainObject.Predmet.ProtuStrankaListFormated_1">
      <item>DOMUS AUREA ISTRA d.o.o. VODNJAN</item>
    </derivirana_varijabla>
  </DomainObject.Predmet.ProtuStrankaListFormated>
  <DomainObject.Predmet.ProtuStrankaListFormatedOIB>
    <izvorni_sadrzaj>
      <item>DOMUS AUREA ISTRA d.o.o. VODNJAN, OIB 93101089495</item>
    </izvorni_sadrzaj>
    <derivirana_varijabla naziv="DomainObject.Predmet.ProtuStrankaListFormatedOIB_1">
      <item>DOMUS AUREA ISTRA d.o.o. VODNJAN, OIB 93101089495</item>
    </derivirana_varijabla>
  </DomainObject.Predmet.ProtuStrankaListFormatedOIB>
  <DomainObject.Predmet.ProtuStrankaListFormatedWithAdress>
    <izvorni_sadrzaj>
      <item>DOMUS AUREA ISTRA d.o.o. VODNJAN, Trg javne vage 8, 52100 Vodnjan</item>
    </izvorni_sadrzaj>
    <derivirana_varijabla naziv="DomainObject.Predmet.ProtuStrankaListFormatedWithAdress_1">
      <item>DOMUS AUREA ISTRA d.o.o. VODNJAN, Trg javne vage 8, 52100 Vodnjan</item>
    </derivirana_varijabla>
  </DomainObject.Predmet.ProtuStrankaListFormatedWithAdress>
  <DomainObject.Predmet.ProtuStrankaListFormatedWithAdressOIB>
    <izvorni_sadrzaj>
      <item>DOMUS AUREA ISTRA d.o.o. VODNJAN, OIB 93101089495, Trg javne vage 8, 52100 Vodnjan</item>
    </izvorni_sadrzaj>
    <derivirana_varijabla naziv="DomainObject.Predmet.ProtuStrankaListFormatedWithAdressOIB_1">
      <item>DOMUS AUREA ISTRA d.o.o. VODNJAN, OIB 93101089495, Trg javne vage 8, 52100 Vodnjan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DOMUS AUREA ISTRA d.o.o. VODNJAN</izvorni_sadrzaj>
    <derivirana_varijabla naziv="DomainObject.Predmet.StrankaIDrugi_1">DOMUS AUREA ISTRA d.o.o. VODNJAN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DOMUS AUREA ISTRA d.o.o. VODNJAN, OIB 93101089495, Trg javne vage 8, 52100 Vodnjan</izvorni_sadrzaj>
    <derivirana_varijabla naziv="DomainObject.Predmet.StrankaIDrugiAdressOIB_1">DOMUS AUREA ISTRA d.o.o. VODNJAN, OIB 93101089495, Trg javne vage 8, 52100 Vodnjan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AUREA ISTRA d.o.o. VODNJAN</item>
      <item>DOMUS AUREA ISTRA d.o.o. VODNJAN</item>
    </izvorni_sadrzaj>
    <derivirana_varijabla naziv="DomainObject.Predmet.SudioniciListNaziv_1">
      <item>DOMUS AUREA ISTRA d.o.o. VODNJAN</item>
      <item>DOMUS AUREA ISTRA d.o.o. VODNJAN</item>
    </derivirana_varijabla>
  </DomainObject.Predmet.SudioniciListNaziv>
  <DomainObject.Predmet.SudioniciListAdressOIB>
    <izvorni_sadrzaj>
      <item>DOMUS AUREA ISTRA d.o.o. VODNJAN, OIB 93101089495, Trg javne vage 8,52100 Vodnjan</item>
      <item>DOMUS AUREA ISTRA d.o.o. VODNJAN, OIB 93101089495, Trg javne vage 8,52100 Vodnjan</item>
    </izvorni_sadrzaj>
    <derivirana_varijabla naziv="DomainObject.Predmet.SudioniciListAdressOIB_1">
      <item>DOMUS AUREA ISTRA d.o.o. VODNJAN, OIB 93101089495, Trg javne vage 8,52100 Vodnjan</item>
      <item>DOMUS AUREA ISTRA d.o.o. VODNJAN, OIB 93101089495,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93101089495</item>
      <item>, OIB 93101089495</item>
    </izvorni_sadrzaj>
    <derivirana_varijabla naziv="DomainObject.Predmet.SudioniciListNazivOIB_1">
      <item>, OIB 93101089495</item>
      <item>, OIB 93101089495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861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2018-03-21T08:09:00Z</dcterms:created>
  <dc:creator>Jasmina Matika</dc:creator>
  <cp:lastModifiedBy>Sanja Lakošeljac</cp:lastModifiedBy>
  <dcterms:modified xmlns:xsi="http://www.w3.org/2001/XMLSchema-instance" xsi:type="dcterms:W3CDTF">2018-03-21T08:13:00Z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(St-620-17 -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