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cfcb" w14:paraId="5c7cfcb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8675F" w:rsidRPr="0068675F">
        <w:rPr>
          <w:lang w:val="hr-HR"/>
        </w:rPr>
        <w:t>LIGUSTRUM d.o.o., OIB: 36003684121, Split, Gupčeva 38</w:t>
      </w:r>
      <w:r w:rsidR="0068675F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11.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68675F" w:rsidRPr="0068675F">
        <w:rPr>
          <w:lang w:val="hr-HR"/>
        </w:rPr>
        <w:t>LIGUSTRUM d.o.o., OIB: 36003684121, Split, Gupčeva 38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D73449">
        <w:rPr>
          <w:lang w:val="hr-HR"/>
        </w:rPr>
        <w:t>0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8675F" w:rsidRPr="0068675F">
        <w:rPr>
          <w:lang w:val="hr-HR"/>
        </w:rPr>
        <w:t>Stjepan Lović iz Zagreba, Preradovićeva 13, OIB: 25964288839.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68675F" w:rsidRPr="0068675F">
        <w:rPr>
          <w:lang w:val="hr-HR"/>
        </w:rPr>
        <w:t>LIGUSTRUM d.o.o., OIB: 36003684121, Split, Gupčeva 38</w:t>
      </w:r>
      <w:r w:rsidR="0068675F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C0B51">
        <w:rPr>
          <w:lang w:val="hr-HR"/>
        </w:rPr>
        <w:t>30. listopada 2015.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68675F" w:rsidRPr="0068675F">
        <w:rPr>
          <w:lang w:val="hr-HR"/>
        </w:rPr>
        <w:t>LIGUSTRUM d.o.o., OIB: 36003684121, Split, Gupčeva 38</w:t>
      </w:r>
      <w:r w:rsidR="0068675F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622EFD">
        <w:rPr>
          <w:lang w:val="hr-HR"/>
        </w:rPr>
        <w:t>28. listopada</w:t>
      </w:r>
      <w:r w:rsidR="004C0B51">
        <w:rPr>
          <w:lang w:val="hr-HR"/>
        </w:rPr>
        <w:t xml:space="preserve">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C0B51">
        <w:rPr>
          <w:lang w:val="hr-HR"/>
        </w:rPr>
        <w:t>1</w:t>
      </w:r>
      <w:r w:rsidR="00622EFD">
        <w:rPr>
          <w:lang w:val="hr-HR"/>
        </w:rPr>
        <w:t>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68675F">
        <w:rPr>
          <w:lang w:val="hr-HR"/>
        </w:rPr>
        <w:t>1.529,08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622EFD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4C0B51">
        <w:rPr>
          <w:lang w:val="hr-HR"/>
        </w:rPr>
        <w:t>13. rujna</w:t>
      </w:r>
      <w:r>
        <w:rPr>
          <w:lang w:val="hr-HR"/>
        </w:rPr>
        <w:t xml:space="preserve"> 2016. godine proizlazi da dužnik nema zaposlenih (list </w:t>
      </w:r>
      <w:r w:rsidR="0068675F">
        <w:rPr>
          <w:lang w:val="hr-HR"/>
        </w:rPr>
        <w:t>6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4C0B51">
        <w:rPr>
          <w:lang w:val="hr-HR"/>
        </w:rPr>
        <w:t>šenim osnovama za plaćanje od 11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622EFD">
        <w:rPr>
          <w:lang w:val="hr-HR"/>
        </w:rPr>
        <w:t>tom razdoblju od 4</w:t>
      </w:r>
      <w:r w:rsidR="004C0B51">
        <w:rPr>
          <w:lang w:val="hr-HR"/>
        </w:rPr>
        <w:t>99</w:t>
      </w:r>
      <w:r>
        <w:rPr>
          <w:lang w:val="hr-HR"/>
        </w:rPr>
        <w:t xml:space="preserve"> dana (list </w:t>
      </w:r>
      <w:r w:rsidR="0068675F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 dana 1</w:t>
      </w:r>
      <w:r w:rsidR="004C0B51">
        <w:rPr>
          <w:lang w:val="hr-HR"/>
        </w:rPr>
        <w:t>6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CC4" w:rsidRPr="00285CC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St-1</w:t>
    </w:r>
    <w:r w:rsidR="0068675F">
      <w:t>496</w:t>
    </w:r>
    <w:r w:rsidR="004C0B51"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622EFD">
      <w:t>1</w:t>
    </w:r>
    <w:r w:rsidR="0068675F">
      <w:t>496</w:t>
    </w:r>
    <w:r w:rsidR="004C0B51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85CC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8675F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St-1496/2015</izvorni_sadrzaj>
    <derivirana_varijabla naziv="DomainObject.Predmet.OznakaBroj_1">St-1496/2015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LIGUSTRUM d.o.o. usluge salona za uljepšavanje, njegu i održavanje tijela</izvorni_sadrzaj>
    <derivirana_varijabla naziv="DomainObject.Predmet.ProtustrankaFormated_1">  LIGUSTRUM d.o.o. usluge salona za uljepšavanje, njegu i održavanje tijela</derivirana_varijabla>
  </DomainObject.Predmet.ProtustrankaFormated>
  <DomainObject.Predmet.ProtustrankaFormatedOIB>
    <izvorni_sadrzaj>  LIGUSTRUM d.o.o. usluge salona za uljepšavanje, njegu i održavanje tijela, OIB 36003684121</izvorni_sadrzaj>
    <derivirana_varijabla naziv="DomainObject.Predmet.ProtustrankaFormatedOIB_1">  LIGUSTRUM d.o.o. usluge salona za uljepšavanje, njegu i održavanje tijela, OIB 36003684121</derivirana_varijabla>
  </DomainObject.Predmet.ProtustrankaFormatedOIB>
  <DomainObject.Predmet.ProtustrankaFormatedWithAdress>
    <izvorni_sadrzaj> LIGUSTRUM d.o.o. usluge salona za uljepšavanje, njegu i održavanje tijela, Gupčeva 38, 21000 Split</izvorni_sadrzaj>
    <derivirana_varijabla naziv="DomainObject.Predmet.ProtustrankaFormatedWithAdress_1"> LIGUSTRUM d.o.o. usluge salona za uljepšavanje, njegu i održavanje tijela, Gupčeva 38, 21000 Split</derivirana_varijabla>
  </DomainObject.Predmet.ProtustrankaFormatedWithAdress>
  <DomainObject.Predmet.ProtustrankaFormatedWithAdressOIB>
    <izvorni_sadrzaj> LIGUSTRUM d.o.o. usluge salona za uljepšavanje, njegu i održavanje tijela, OIB 36003684121, Gupčeva 38, 21000 Split</izvorni_sadrzaj>
    <derivirana_varijabla naziv="DomainObject.Predmet.ProtustrankaFormatedWithAdressOIB_1"> LIGUSTRUM d.o.o. usluge salona za uljepšavanje, njegu i održavanje tijela, OIB 36003684121, Gupčeva 38, 21000 Split</derivirana_varijabla>
  </DomainObject.Predmet.ProtustrankaFormatedWithAdressOIB>
  <DomainObject.Predmet.ProtustrankaWithAdress>
    <izvorni_sadrzaj>LIGUSTRUM d.o.o. usluge salona za uljepšavanje, njegu i održavanje tijela Gupčeva 38, 21000 Split</izvorni_sadrzaj>
    <derivirana_varijabla naziv="DomainObject.Predmet.ProtustrankaWithAdress_1">LIGUSTRUM d.o.o. usluge salona za uljepšavanje, njegu i održavanje tijela Gupčeva 38, 21000 Split</derivirana_varijabla>
  </DomainObject.Predmet.ProtustrankaWithAdress>
  <DomainObject.Predmet.ProtustrankaWithAdressOIB>
    <izvorni_sadrzaj>LIGUSTRUM d.o.o. usluge salona za uljepšavanje, njegu i održavanje tijela, OIB 36003684121, Gupčeva 38, 21000 Split</izvorni_sadrzaj>
    <derivirana_varijabla naziv="DomainObject.Predmet.ProtustrankaWithAdressOIB_1">LIGUSTRUM d.o.o. usluge salona za uljepšavanje, njegu i održavanje tijela, OIB 36003684121, Gupčeva 38, 21000 Split</derivirana_varijabla>
  </DomainObject.Predmet.ProtustrankaWithAdressOIB>
  <DomainObject.Predmet.ProtustrankaNazivFormated>
    <izvorni_sadrzaj>LIGUSTRUM d.o.o. usluge salona za uljepšavanje, njegu i održavanje tijela</izvorni_sadrzaj>
    <derivirana_varijabla naziv="DomainObject.Predmet.ProtustrankaNazivFormated_1">LIGUSTRUM d.o.o. usluge salona za uljepšavanje, njegu i održavanje tijela</derivirana_varijabla>
  </DomainObject.Predmet.ProtustrankaNazivFormated>
  <DomainObject.Predmet.ProtustrankaNazivFormatedOIB>
    <izvorni_sadrzaj>LIGUSTRUM d.o.o. usluge salona za uljepšavanje, njegu i održavanje tijela, OIB 36003684121</izvorni_sadrzaj>
    <derivirana_varijabla naziv="DomainObject.Predmet.ProtustrankaNazivFormatedOIB_1">LIGUSTRUM d.o.o. usluge salona za uljepšavanje, njegu i održavanje tijela, OIB 36003684121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1529.08</izvorni_sadrzaj>
    <derivirana_varijabla naziv="DomainObject.Predmet.TrenutnaVrijednost_1">1529.08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LIGUSTRUM d.o.o. usluge salona za uljepšavanje, njegu i održavanje tijela</item>
    </izvorni_sadrzaj>
    <derivirana_varijabla naziv="DomainObject.Predmet.ProtuStrankaListFormated_1">
      <item>LIGUSTRUM d.o.o. usluge salona za uljepšavanje, njegu i održavanje tijela</item>
    </derivirana_varijabla>
  </DomainObject.Predmet.ProtuStrankaListFormated>
  <DomainObject.Predmet.ProtuStrankaListFormatedOIB>
    <izvorni_sadrzaj>
      <item>LIGUSTRUM d.o.o. usluge salona za uljepšavanje, njegu i održavanje tijela, OIB 36003684121</item>
    </izvorni_sadrzaj>
    <derivirana_varijabla naziv="DomainObject.Predmet.ProtuStrankaListFormatedOIB_1">
      <item>LIGUSTRUM d.o.o. usluge salona za uljepšavanje, njegu i održavanje tijela, OIB 36003684121</item>
    </derivirana_varijabla>
  </DomainObject.Predmet.ProtuStrankaListFormatedOIB>
  <DomainObject.Predmet.ProtuStrankaListFormatedWithAdress>
    <izvorni_sadrzaj>
      <item>LIGUSTRUM d.o.o. usluge salona za uljepšavanje, njegu i održavanje tijela, Gupčeva 38, 21000 Split</item>
    </izvorni_sadrzaj>
    <derivirana_varijabla naziv="DomainObject.Predmet.ProtuStrankaListFormatedWithAdress_1">
      <item>LIGUSTRUM d.o.o. usluge salona za uljepšavanje, njegu i održavanje tijela, Gupčeva 38, 21000 Split</item>
    </derivirana_varijabla>
  </DomainObject.Predmet.ProtuStrankaListFormatedWithAdress>
  <DomainObject.Predmet.ProtuStrankaListFormatedWithAdressOIB>
    <izvorni_sadrzaj>
      <item>LIGUSTRUM d.o.o. usluge salona za uljepšavanje, njegu i održavanje tijela, OIB 36003684121, Gupčeva 38, 21000 Split</item>
    </izvorni_sadrzaj>
    <derivirana_varijabla naziv="DomainObject.Predmet.ProtuStrankaListFormatedWithAdressOIB_1">
      <item>LIGUSTRUM d.o.o. usluge salona za uljepšavanje, njegu i održavanje tijela, OIB 36003684121, Gupčeva 38, 21000 Split</item>
    </derivirana_varijabla>
  </DomainObject.Predmet.ProtuStrankaListFormatedWithAdressOIB>
  <DomainObject.Predmet.ProtuStrankaListNazivFormated>
    <izvorni_sadrzaj>
      <item>LIGUSTRUM d.o.o. usluge salona za uljepšavanje, njegu i održavanje tijela</item>
    </izvorni_sadrzaj>
    <derivirana_varijabla naziv="DomainObject.Predmet.ProtuStrankaListNazivFormated_1">
      <item>LIGUSTRUM d.o.o. usluge salona za uljepšavanje, njegu i održavanje tijela</item>
    </derivirana_varijabla>
  </DomainObject.Predmet.ProtuStrankaListNazivFormated>
  <DomainObject.Predmet.ProtuStrankaListNazivFormatedOIB>
    <izvorni_sadrzaj>
      <item>LIGUSTRUM d.o.o. usluge salona za uljepšavanje, njegu i održavanje tijela, OIB 36003684121</item>
    </izvorni_sadrzaj>
    <derivirana_varijabla naziv="DomainObject.Predmet.ProtuStrankaListNazivFormatedOIB_1">
      <item>LIGUSTRUM d.o.o. usluge salona za uljepšavanje, njegu i održavanje tijela, OIB 36003684121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LIGUSTRUM d.o.o. usluge salona za uljepšavanje, njegu i održavanje tijela</izvorni_sadrzaj>
    <derivirana_varijabla naziv="DomainObject.Predmet.ProtustrankaIDrugi_1">LIGUSTRUM d.o.o. usluge salona za uljepšavanje, njegu i održavanje tijela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LIGUSTRUM d.o.o. usluge salona za uljepšavanje, njegu i održavanje tijela, OIB 36003684121, Gupčeva 38, 21000 Split</izvorni_sadrzaj>
    <derivirana_varijabla naziv="DomainObject.Predmet.ProtustrankaIDrugiAdressOIB_1">LIGUSTRUM d.o.o. usluge salona za uljepšavanje, njegu i održavanje tijela, OIB 36003684121, Gupčeva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LIGUSTRUM d.o.o. usluge salona za uljepšavanje, njegu i održavanje tijela</item>
      <item>FINANCIJSKA AGENCIJA,RC SPLIT</item>
    </izvorni_sadrzaj>
    <derivirana_varijabla naziv="DomainObject.Predmet.SudioniciListNaziv_1">
      <item>LIGUSTRUM d.o.o. usluge salona za uljepšavanje, njegu i održavanje tijela</item>
      <item>FINANCIJSKA AGENCIJA,RC SPLIT</item>
    </derivirana_varijabla>
  </DomainObject.Predmet.SudioniciListNaziv>
  <DomainObject.Predmet.SudioniciListAdressOIB>
    <izvorni_sadrzaj>
      <item>LIGUSTRUM d.o.o. usluge salona za uljepšavanje, njegu i održavanje tijela, OIB 36003684121, Gupčeva 38,21000 Split</item>
      <item>FINANCIJSKA AGENCIJA,RC SPLIT, OIB 85821130368, Mažuranićevo šetalište 24b,21000 Split</item>
    </izvorni_sadrzaj>
    <derivirana_varijabla naziv="DomainObject.Predmet.SudioniciListAdressOIB_1">
      <item>LIGUSTRUM d.o.o. usluge salona za uljepšavanje, njegu i održavanje tijela, OIB 36003684121, Gupčeva 38,21000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36003684121</item>
      <item>, OIB 85821130368</item>
    </izvorni_sadrzaj>
    <derivirana_varijabla naziv="DomainObject.Predmet.SudioniciListNazivOIB_1">
      <item>, OIB 36003684121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7A6FD-C856-4639-9140-3D2C24188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4403</properties:Characters>
  <properties:Lines>89</properties:Lines>
  <properties:Paragraphs>37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2017-01-11T08:23:00Z</cp:lastPrinted>
  <dcterms:modified xmlns:xsi="http://www.w3.org/2001/XMLSchema-instance" xsi:type="dcterms:W3CDTF">2017-01-11T09:03:00Z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