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daf68" w14:paraId="5fdaf68" w:rsidRDefault="00680E10" w:rsidR="0011572E" w:rsidRPr="00EE7A99">
      <w:pPr>
        <w15:collapsed w:val="false"/>
      </w:pPr>
      <w:bookmarkStart w:name="_GoBack" w:id="0"/>
      <w:bookmarkEnd w:id="0"/>
      <w:r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1572E" w:rsidR="0011572E" w:rsidRPr="00EE7A99">
      <w:r w:rsidRPr="00EE7A99">
        <w:t xml:space="preserve">   REPUBLIKA HRVATSKA </w:t>
      </w:r>
    </w:p>
    <w:p w:rsidRDefault="0011572E" w:rsidR="0011572E" w:rsidRPr="00EE7A99">
      <w:r w:rsidRPr="00EE7A99">
        <w:t>TRGOVAČKI SUD U ZAGREBU</w:t>
      </w:r>
    </w:p>
    <w:p w:rsidRDefault="0011572E" w:rsidR="0011572E" w:rsidRPr="00EE7A99">
      <w:r w:rsidRPr="00EE7A99">
        <w:t>Zagreb, Amruševa 2/II</w:t>
      </w:r>
      <w:r w:rsidRPr="00EE7A99">
        <w:tab/>
      </w:r>
      <w:r w:rsidRPr="00EE7A99">
        <w:tab/>
      </w:r>
      <w:r w:rsidRPr="00EE7A99">
        <w:tab/>
      </w:r>
      <w:r w:rsidRPr="00EE7A99">
        <w:tab/>
      </w:r>
      <w:r w:rsidRPr="00EE7A99">
        <w:tab/>
      </w:r>
      <w:r w:rsidR="003D2441" w:rsidRPr="00EE7A99">
        <w:tab/>
      </w:r>
      <w:r w:rsidRPr="00EE7A99">
        <w:t>31-ST-</w:t>
      </w:r>
      <w:r w:rsidR="006B65B1">
        <w:t>1077/14-183</w:t>
      </w:r>
    </w:p>
    <w:p w:rsidRDefault="00A85DF2" w:rsidR="00A85DF2" w:rsidRPr="00EE7A99"/>
    <w:p w:rsidRDefault="00A85DF2" w:rsidP="00A85DF2" w:rsidR="00A85DF2" w:rsidRPr="00EE7A99">
      <w:pPr>
        <w:jc w:val="center"/>
      </w:pPr>
      <w:r w:rsidRPr="00EE7A99">
        <w:t xml:space="preserve">U  I M E   R E P U B L I K E  H R V A T S K E </w:t>
      </w:r>
    </w:p>
    <w:p w:rsidRDefault="00F12E16" w:rsidP="00F12E16" w:rsidR="00F12E16" w:rsidRPr="00EE7A99">
      <w:pPr>
        <w:jc w:val="center"/>
      </w:pPr>
      <w:r w:rsidRPr="00EE7A99">
        <w:t xml:space="preserve">R J E Š E N J E </w:t>
      </w:r>
    </w:p>
    <w:p w:rsidRDefault="00F12E16" w:rsidP="00F12E16" w:rsidR="00F12E16" w:rsidRPr="00EE7A99">
      <w:pPr>
        <w:jc w:val="center"/>
      </w:pPr>
    </w:p>
    <w:p w:rsidRDefault="00F12E16" w:rsidP="00F12E16" w:rsidR="00F12E16" w:rsidRPr="00EE7A99">
      <w:r w:rsidRPr="00EE7A99">
        <w:tab/>
      </w:r>
      <w:r w:rsidR="003D2441" w:rsidRPr="00EE7A99">
        <w:t xml:space="preserve">TRGOVAČKI SUD U ZAGREBU po stečajnom sucu Nadi Kraljić u stečajnom postupku nad stečajnim dužnikom </w:t>
      </w:r>
      <w:r w:rsidR="005F54F1" w:rsidRPr="00EB6DD4">
        <w:t>ENIGMA d.o.o. – u stečaju, Glina, Skela 64, MBS: 120000819 OIB: 14770792714</w:t>
      </w:r>
      <w:r w:rsidR="005F54F1">
        <w:t xml:space="preserve">  </w:t>
      </w:r>
      <w:r w:rsidR="003D2441" w:rsidRPr="00EE7A99">
        <w:t xml:space="preserve">dana </w:t>
      </w:r>
      <w:r w:rsidR="006B65B1">
        <w:t>17</w:t>
      </w:r>
      <w:r w:rsidR="005F54F1">
        <w:t>. studenog</w:t>
      </w:r>
      <w:r w:rsidR="00566527">
        <w:t xml:space="preserve"> 2016.</w:t>
      </w:r>
      <w:r w:rsidR="00EE7A99" w:rsidRPr="00EE7A99">
        <w:t xml:space="preserve"> </w:t>
      </w:r>
      <w:r w:rsidR="003D2441" w:rsidRPr="00EE7A99">
        <w:t xml:space="preserve"> godine</w:t>
      </w:r>
      <w:r w:rsidRPr="00EE7A99">
        <w:t xml:space="preserve"> </w:t>
      </w:r>
    </w:p>
    <w:p w:rsidRDefault="00F12E16" w:rsidP="00F12E16" w:rsidR="00F12E16" w:rsidRPr="00EE7A99"/>
    <w:p w:rsidRDefault="00F12E16" w:rsidP="00F12E16" w:rsidR="00F12E16" w:rsidRPr="00EE7A99">
      <w:pPr>
        <w:jc w:val="center"/>
      </w:pPr>
      <w:r w:rsidRPr="00EE7A99">
        <w:t xml:space="preserve">r i j e š i o   j e </w:t>
      </w:r>
    </w:p>
    <w:p w:rsidRDefault="00F12E16" w:rsidP="00F12E16" w:rsidR="00F12E16" w:rsidRPr="00EE7A99">
      <w:pPr>
        <w:jc w:val="center"/>
      </w:pPr>
    </w:p>
    <w:p w:rsidRDefault="00F12E16" w:rsidP="00F12E16" w:rsidR="00F12E16" w:rsidRPr="00EE7A99">
      <w:pPr>
        <w:rPr>
          <w:color w:val="003366"/>
        </w:rPr>
      </w:pPr>
      <w:r w:rsidRPr="00EE7A99">
        <w:tab/>
      </w:r>
      <w:r w:rsidR="009A40BA" w:rsidRPr="00EE7A99">
        <w:t>1.</w:t>
      </w:r>
      <w:r w:rsidRPr="00EE7A99">
        <w:t xml:space="preserve">  </w:t>
      </w:r>
      <w:r w:rsidR="002F17E5" w:rsidRPr="00EE7A99">
        <w:t>Z</w:t>
      </w:r>
      <w:r w:rsidRPr="00EE7A99">
        <w:t>aključuje se stečajni postupak nad stečajnim dužnikom</w:t>
      </w:r>
      <w:r w:rsidR="007E64E0" w:rsidRPr="007E64E0">
        <w:t xml:space="preserve"> </w:t>
      </w:r>
      <w:r w:rsidR="005F54F1" w:rsidRPr="00EB6DD4">
        <w:t>ENIGMA d.o.o. – u stečaju, Glina, Skela 64, MBS: 120000819 OIB: 14770792714</w:t>
      </w:r>
      <w:r w:rsidR="005F54F1">
        <w:t xml:space="preserve"> </w:t>
      </w:r>
      <w:r w:rsidR="00A85DF2" w:rsidRPr="00EE7A99">
        <w:rPr>
          <w:bCs/>
        </w:rPr>
        <w:t>.</w:t>
      </w:r>
    </w:p>
    <w:p w:rsidRDefault="00F12E16" w:rsidP="00F12E16" w:rsidR="00F12E16" w:rsidRPr="00EE7A99">
      <w:r w:rsidRPr="00EE7A99">
        <w:tab/>
      </w:r>
      <w:r w:rsidR="009A40BA" w:rsidRPr="00EE7A99">
        <w:t>2.</w:t>
      </w:r>
      <w:r w:rsidRPr="00EE7A99">
        <w:t xml:space="preserve">  Rješenje o zaključenju stečajnog postupka objavi</w:t>
      </w:r>
      <w:r w:rsidR="00566527">
        <w:t>t će se na e-oglasnoj ploči suda.</w:t>
      </w:r>
      <w:r w:rsidRPr="00EE7A99">
        <w:t xml:space="preserve"> </w:t>
      </w:r>
    </w:p>
    <w:p w:rsidRDefault="00F12E16" w:rsidP="00F12E16" w:rsidR="00F12E16" w:rsidRPr="00EE7A99">
      <w:r w:rsidRPr="00EE7A99">
        <w:tab/>
      </w:r>
      <w:r w:rsidR="009A40BA" w:rsidRPr="00EE7A99">
        <w:t>3.</w:t>
      </w:r>
      <w:r w:rsidRPr="00EE7A99">
        <w:t xml:space="preserve"> </w:t>
      </w:r>
      <w:r w:rsidR="009A40BA" w:rsidRPr="00EE7A99">
        <w:t xml:space="preserve"> </w:t>
      </w:r>
      <w:r w:rsidRPr="00EE7A99">
        <w:t xml:space="preserve">Po pravomoćnosti rješenja stečajni dužnik brisat će se iz registra ovog suda. </w:t>
      </w:r>
    </w:p>
    <w:p w:rsidRDefault="00377D04" w:rsidP="00F12E16" w:rsidR="00377D04" w:rsidRPr="00EE7A99"/>
    <w:p w:rsidRDefault="00F12E16" w:rsidP="00F12E16" w:rsidR="00F12E16" w:rsidRPr="00EE7A99">
      <w:pPr>
        <w:jc w:val="center"/>
      </w:pPr>
      <w:r w:rsidRPr="00EE7A99">
        <w:t xml:space="preserve">Obrazloženje </w:t>
      </w:r>
    </w:p>
    <w:p w:rsidRDefault="00F12E16" w:rsidP="00F12E16" w:rsidR="001D2032" w:rsidRPr="00EE7A99">
      <w:r w:rsidRPr="00EE7A99">
        <w:tab/>
      </w:r>
      <w:r w:rsidR="001D2032" w:rsidRPr="00EE7A99">
        <w:t xml:space="preserve"> </w:t>
      </w:r>
    </w:p>
    <w:p w:rsidRDefault="001D2032" w:rsidP="00F12E16" w:rsidR="0057350D" w:rsidRPr="00EE7A99">
      <w:r w:rsidRPr="00EE7A99">
        <w:tab/>
      </w:r>
      <w:r w:rsidR="002830F2" w:rsidRPr="00EE7A99">
        <w:t xml:space="preserve">Rješenjem </w:t>
      </w:r>
      <w:r w:rsidR="00817B39" w:rsidRPr="00EE7A99">
        <w:t>broj St-</w:t>
      </w:r>
      <w:r w:rsidR="005F54F1">
        <w:t>1077/14</w:t>
      </w:r>
      <w:r w:rsidR="003D2441" w:rsidRPr="00EE7A99">
        <w:t xml:space="preserve"> </w:t>
      </w:r>
      <w:r w:rsidR="002830F2" w:rsidRPr="00EE7A99">
        <w:t>otvoren je stečajni postupak nad stečajnim dužnikom</w:t>
      </w:r>
      <w:r w:rsidR="009A40BA" w:rsidRPr="00EE7A99">
        <w:t xml:space="preserve"> </w:t>
      </w:r>
      <w:r w:rsidR="005F54F1" w:rsidRPr="00EB6DD4">
        <w:t>ENIGMA d.o.o. – u stečaju, Glina, Skela 64, MBS: 120000819 OIB: 14770792714</w:t>
      </w:r>
      <w:r w:rsidR="005F54F1">
        <w:t xml:space="preserve">  </w:t>
      </w:r>
      <w:r w:rsidR="00817B39" w:rsidRPr="00EE7A99">
        <w:t>dana</w:t>
      </w:r>
      <w:r w:rsidR="004F6913" w:rsidRPr="00EE7A99">
        <w:t xml:space="preserve"> </w:t>
      </w:r>
      <w:r w:rsidR="005F54F1">
        <w:t>13. ožujka 2015. godine</w:t>
      </w:r>
      <w:r w:rsidR="0057350D" w:rsidRPr="00EE7A99">
        <w:t xml:space="preserve">. </w:t>
      </w:r>
    </w:p>
    <w:p w:rsidRDefault="0057350D" w:rsidP="00F12E16" w:rsidR="001D2032" w:rsidRPr="00EE7A99">
      <w:r w:rsidRPr="00EE7A99">
        <w:tab/>
      </w:r>
      <w:r w:rsidR="00760595" w:rsidRPr="00EE7A99">
        <w:t>Nakon unovčenja im</w:t>
      </w:r>
      <w:r w:rsidR="00EE7A99" w:rsidRPr="00EE7A99">
        <w:t>ovine stečajnog dužnika stečajni</w:t>
      </w:r>
      <w:r w:rsidR="00760595" w:rsidRPr="00EE7A99">
        <w:t xml:space="preserve"> upravitelj</w:t>
      </w:r>
      <w:r w:rsidR="00EE7A99" w:rsidRPr="00EE7A99">
        <w:t xml:space="preserve"> dostavio</w:t>
      </w:r>
      <w:r w:rsidR="00760595" w:rsidRPr="00EE7A99">
        <w:t xml:space="preserve"> </w:t>
      </w:r>
      <w:r w:rsidR="00EE7A99" w:rsidRPr="00EE7A99">
        <w:t xml:space="preserve">je </w:t>
      </w:r>
      <w:r w:rsidR="00760595" w:rsidRPr="00EE7A99">
        <w:t>stečajn</w:t>
      </w:r>
      <w:r w:rsidR="00457559" w:rsidRPr="00EE7A99">
        <w:t xml:space="preserve">om sucu završni račun i završni diobeni </w:t>
      </w:r>
      <w:r w:rsidR="00760595" w:rsidRPr="00EE7A99">
        <w:t xml:space="preserve">popis. </w:t>
      </w:r>
    </w:p>
    <w:p w:rsidRDefault="00334D9B" w:rsidP="00334D9B" w:rsidR="00760595" w:rsidRPr="00EE7A99">
      <w:pPr>
        <w:ind w:firstLine="708"/>
      </w:pPr>
      <w:r w:rsidRPr="00EE7A99">
        <w:t xml:space="preserve">Stečajni sudac je potvrdio da je ispitao završni račun i dao suglasnost na završni diobeni popis. </w:t>
      </w:r>
      <w:r w:rsidR="00760595" w:rsidRPr="00EE7A99">
        <w:t xml:space="preserve"> </w:t>
      </w:r>
    </w:p>
    <w:p w:rsidRDefault="00334D9B" w:rsidP="00334D9B" w:rsidR="00760595" w:rsidRPr="00EE7A99">
      <w:pPr>
        <w:ind w:firstLine="708"/>
      </w:pPr>
      <w:r w:rsidRPr="00EE7A99">
        <w:t>Završni diobeni popis je na temelju sug</w:t>
      </w:r>
      <w:r w:rsidR="00EE7A99" w:rsidRPr="00EE7A99">
        <w:t xml:space="preserve">lasnosti stečajnog suca </w:t>
      </w:r>
      <w:r w:rsidR="00566527">
        <w:t xml:space="preserve">objavljen na e-oglasnoj ploči suda dana </w:t>
      </w:r>
      <w:r w:rsidR="005F54F1">
        <w:t>21. rujna 2016</w:t>
      </w:r>
      <w:r w:rsidR="00566527">
        <w:t>. godine.</w:t>
      </w:r>
    </w:p>
    <w:p w:rsidRDefault="00760595" w:rsidP="007E64E0" w:rsidR="00757F03">
      <w:r w:rsidRPr="00EE7A99">
        <w:tab/>
        <w:t>Na završnom roči</w:t>
      </w:r>
      <w:r w:rsidR="009A40BA" w:rsidRPr="00EE7A99">
        <w:t xml:space="preserve">štu </w:t>
      </w:r>
      <w:r w:rsidR="003C3C03">
        <w:t xml:space="preserve">dana </w:t>
      </w:r>
      <w:r w:rsidR="005F54F1">
        <w:t>25. listopada 2016.</w:t>
      </w:r>
      <w:r w:rsidR="003C3C03">
        <w:t xml:space="preserve"> godine </w:t>
      </w:r>
      <w:r w:rsidR="005F54F1">
        <w:t>stečajni upravitelj je podnio</w:t>
      </w:r>
      <w:r w:rsidR="007E64E0">
        <w:t xml:space="preserve"> izvješće </w:t>
      </w:r>
      <w:r w:rsidR="005F54F1">
        <w:t>u kojem je naveo da je stečajni dužnik imao u vlasništvu nepokretnu i pokretnu imovinu na kojoj su bila upisana založna prava. Ukupno je u stečajnu masu prihodovano 4.718.616,18 kuna. Iz unovčene imovine namireni su troškovi stečajnog postupka, razlučni vjerovnici, iz preostalog iznosa namirit će se vjerovnici I višeg isplatnog reda u 100% iznosu. Vjerovnici II višeg isplatnog reda u završnoj diobi se ne namiruju, a tražbine razlučnih vjerovnika su namirene u diobama kupovnine u iznosu od 3.371.584,59 kuna za koji iznos se umanjuju tražbine vjerovnika II višeg isplatnog reda. Preostala sredstva nakon provedene završne diobe u iznosu od 5.570,15 kuna se odnose na troškove nakon zaključenja stečajnog postupka.</w:t>
      </w:r>
    </w:p>
    <w:p w:rsidRDefault="007E64E0" w:rsidP="007E64E0" w:rsidR="007E64E0" w:rsidRPr="00EE7A99">
      <w:r>
        <w:tab/>
        <w:t xml:space="preserve">Podneskom od </w:t>
      </w:r>
      <w:r w:rsidR="005F54F1">
        <w:t xml:space="preserve">4. studenog </w:t>
      </w:r>
      <w:r w:rsidR="00566527">
        <w:t>2016</w:t>
      </w:r>
      <w:r w:rsidR="005F54F1">
        <w:t>. godine stečajni upravitelj  obavijestio</w:t>
      </w:r>
      <w:r>
        <w:t xml:space="preserve"> je sud da je provedena završna dioba.</w:t>
      </w:r>
    </w:p>
    <w:p w:rsidRDefault="001B0470" w:rsidP="00F12E16" w:rsidR="001D2032" w:rsidRPr="00EE7A99">
      <w:r w:rsidRPr="00EE7A99">
        <w:lastRenderedPageBreak/>
        <w:tab/>
        <w:t xml:space="preserve">Prema odredbi čl. 196 Stečajnog zakona odmah nakon okončanja završne diobe stečajni sudac će donijeti rješenje o zaključenju stečajnog postupka, pa kako je završna dioba okončana na način da je izvršena isplata vjerovnika valjalo je temeljem čl. 196 Stečajnog zakona riješiti kao u izreci. </w:t>
      </w:r>
    </w:p>
    <w:p w:rsidRDefault="001D2032" w:rsidP="00757F03" w:rsidR="00F12E16" w:rsidRPr="00EE7A99">
      <w:pPr>
        <w:jc w:val="center"/>
      </w:pPr>
      <w:r w:rsidRPr="00EE7A99">
        <w:t>U Zagrebu,</w:t>
      </w:r>
      <w:r w:rsidR="00817B39" w:rsidRPr="00EE7A99">
        <w:t xml:space="preserve"> </w:t>
      </w:r>
      <w:r w:rsidR="006B65B1">
        <w:t>17</w:t>
      </w:r>
      <w:r w:rsidR="005F54F1">
        <w:t>. studenog</w:t>
      </w:r>
      <w:r w:rsidR="00566527">
        <w:t xml:space="preserve"> 2016. </w:t>
      </w:r>
      <w:r w:rsidR="00EE7A99" w:rsidRPr="00EE7A99">
        <w:t xml:space="preserve"> </w:t>
      </w:r>
      <w:r w:rsidR="003D2441" w:rsidRPr="00EE7A99">
        <w:t xml:space="preserve"> </w:t>
      </w:r>
    </w:p>
    <w:p w:rsidRDefault="001D2032" w:rsidP="00457559" w:rsidR="001D2032" w:rsidRPr="00EE7A99"/>
    <w:p w:rsidRDefault="001D2032" w:rsidP="001D2032" w:rsidR="001D2032" w:rsidRPr="00EE7A99">
      <w:r w:rsidRPr="00EE7A99">
        <w:tab/>
      </w:r>
      <w:r w:rsidRPr="00EE7A99">
        <w:tab/>
      </w:r>
      <w:r w:rsidRPr="00EE7A99">
        <w:tab/>
      </w:r>
      <w:r w:rsidRPr="00EE7A99">
        <w:tab/>
      </w:r>
      <w:r w:rsidRPr="00EE7A99">
        <w:tab/>
      </w:r>
      <w:r w:rsidRPr="00EE7A99">
        <w:tab/>
      </w:r>
      <w:r w:rsidRPr="00EE7A99">
        <w:tab/>
      </w:r>
      <w:r w:rsidRPr="00EE7A99">
        <w:tab/>
        <w:t xml:space="preserve">STEČAJNI SUDAC </w:t>
      </w:r>
    </w:p>
    <w:p w:rsidRDefault="005545B9" w:rsidP="001D2032" w:rsidR="007E64E0" w:rsidRPr="00EE7A99">
      <w:r w:rsidRPr="00EE7A99">
        <w:tab/>
      </w:r>
      <w:r w:rsidRPr="00EE7A99">
        <w:tab/>
      </w:r>
      <w:r w:rsidRPr="00EE7A99">
        <w:tab/>
      </w:r>
      <w:r w:rsidRPr="00EE7A99">
        <w:tab/>
      </w:r>
      <w:r w:rsidRPr="00EE7A99">
        <w:tab/>
      </w:r>
      <w:r w:rsidRPr="00EE7A99">
        <w:tab/>
      </w:r>
      <w:r w:rsidRPr="00EE7A99">
        <w:tab/>
      </w:r>
      <w:r w:rsidRPr="00EE7A99">
        <w:tab/>
        <w:t>Nada Kraljić</w:t>
      </w:r>
      <w:r w:rsidR="00DC2A00">
        <w:t>,v.r.</w:t>
      </w:r>
    </w:p>
    <w:p w:rsidRDefault="001D2032" w:rsidP="001D2032" w:rsidR="001D2032" w:rsidRPr="00EE7A99">
      <w:r w:rsidRPr="00EE7A99">
        <w:t xml:space="preserve">POUKA O PRAVNOM LIJEKU </w:t>
      </w:r>
    </w:p>
    <w:p w:rsidRDefault="001D2032" w:rsidP="001D2032" w:rsidR="001D2032" w:rsidRPr="00EE7A99">
      <w:r w:rsidRPr="00EE7A99">
        <w:t xml:space="preserve">Protiv ovog rješenja vjerovnici mogu uložiti žalbu u roku od 8 dana od objave </w:t>
      </w:r>
      <w:r w:rsidR="00061C5F">
        <w:t xml:space="preserve">na e-oglasnoj ploči </w:t>
      </w:r>
    </w:p>
    <w:p w:rsidRDefault="009F7426" w:rsidP="009F7426" w:rsidR="009F7426" w:rsidRPr="00EE7A99"/>
    <w:p w:rsidRDefault="00DC2A00" w:rsidR="00DC2A00">
      <w:r>
        <w:tab/>
      </w:r>
      <w:r>
        <w:tab/>
      </w:r>
      <w:r>
        <w:tab/>
      </w:r>
      <w:r>
        <w:tab/>
      </w:r>
      <w:r>
        <w:tab/>
      </w:r>
      <w:r>
        <w:tab/>
      </w:r>
      <w:r>
        <w:tab/>
        <w:t>Za točnost otpravka-ovl.službenik</w:t>
      </w:r>
    </w:p>
    <w:p w:rsidRDefault="00DC2A00" w:rsidP="00DC2A00" w:rsidR="00DC2A00">
      <w:pPr>
        <w:ind w:firstLine="708" w:left="5664"/>
      </w:pPr>
      <w:r>
        <w:t>Vinka Mihalinčić</w:t>
      </w:r>
    </w:p>
    <w:p w:rsidRDefault="00566527" w:rsidP="009F7426" w:rsidR="00C949B0" w:rsidRPr="00EE7A99">
      <w:pPr>
        <w:ind w:left="360"/>
      </w:pPr>
      <w:r>
        <w:t xml:space="preserve"> </w:t>
      </w:r>
    </w:p>
    <w:sectPr w:rsidSect="00A84081" w:rsidR="00C949B0" w:rsidRPr="00EE7A99">
      <w:headerReference w:type="default" r:id="rId10"/>
      <w:pgSz w:h="16838" w:w="11906"/>
      <w:pgMar w:gutter="0" w:footer="709" w:header="709" w:left="1418" w:bottom="1259"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4081" w:rsidP="00A84081" w:rsidR="00A84081">
      <w:r>
        <w:separator/>
      </w:r>
    </w:p>
  </w:endnote>
  <w:endnote w:id="0" w:type="continuationSeparator">
    <w:p w:rsidRDefault="00A84081" w:rsidP="00A84081" w:rsidR="00A840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4081" w:rsidP="00A84081" w:rsidR="00A84081">
      <w:r>
        <w:separator/>
      </w:r>
    </w:p>
  </w:footnote>
  <w:footnote w:id="0" w:type="continuationSeparator">
    <w:p w:rsidRDefault="00A84081" w:rsidP="00A84081" w:rsidR="00A840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97342169"/>
      <w:docPartObj>
        <w:docPartGallery w:val="Page Numbers (Top of Page)"/>
        <w:docPartUnique/>
      </w:docPartObj>
    </w:sdtPr>
    <w:sdtEndPr/>
    <w:sdtContent>
      <w:p w:rsidRDefault="00A84081" w:rsidR="00A84081">
        <w:pPr>
          <w:pStyle w:val="Zaglavlje"/>
          <w:jc w:val="center"/>
        </w:pPr>
        <w:r>
          <w:t xml:space="preserve">                                   </w:t>
        </w:r>
        <w:r>
          <w:fldChar w:fldCharType="begin"/>
        </w:r>
        <w:r>
          <w:instrText>PAGE   \* MERGEFORMAT</w:instrText>
        </w:r>
        <w:r>
          <w:fldChar w:fldCharType="separate"/>
        </w:r>
        <w:r w:rsidR="00DC2A00">
          <w:rPr>
            <w:noProof/>
          </w:rPr>
          <w:t>2</w:t>
        </w:r>
        <w:r>
          <w:fldChar w:fldCharType="end"/>
        </w:r>
        <w:r>
          <w:t xml:space="preserve">                         31-ST-</w:t>
        </w:r>
        <w:r w:rsidR="006B65B1">
          <w:t>1077/14-183</w:t>
        </w:r>
      </w:p>
    </w:sdtContent>
  </w:sdt>
  <w:p w:rsidRDefault="00A84081" w:rsidR="00A8408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8F1569"/>
    <w:multiLevelType w:val="hybridMultilevel"/>
    <w:tmpl w:val="040CB81E"/>
    <w:lvl w:tplc="9E0254C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79C459E"/>
    <w:multiLevelType w:val="hybridMultilevel"/>
    <w:tmpl w:val="72FE0076"/>
    <w:lvl w:tplc="4590FA0E" w:ilvl="0">
      <w:start w:val="31"/>
      <w:numFmt w:val="bullet"/>
      <w:lvlText w:val="-"/>
      <w:lvlJc w:val="left"/>
      <w:pPr>
        <w:tabs>
          <w:tab w:pos="3900" w:val="num"/>
        </w:tabs>
        <w:ind w:hanging="360" w:left="3900"/>
      </w:pPr>
      <w:rPr>
        <w:rFonts w:cs="Courier New" w:eastAsia="Times New Roman" w:hAnsi="Courier New" w:ascii="Courier New" w:hint="default"/>
      </w:rPr>
    </w:lvl>
    <w:lvl w:tentative="true" w:tplc="041A0003" w:ilvl="1">
      <w:start w:val="1"/>
      <w:numFmt w:val="bullet"/>
      <w:lvlText w:val="o"/>
      <w:lvlJc w:val="left"/>
      <w:pPr>
        <w:tabs>
          <w:tab w:pos="4620" w:val="num"/>
        </w:tabs>
        <w:ind w:hanging="360" w:left="4620"/>
      </w:pPr>
      <w:rPr>
        <w:rFonts w:cs="Courier New" w:hAnsi="Courier New" w:ascii="Courier New" w:hint="default"/>
      </w:rPr>
    </w:lvl>
    <w:lvl w:tentative="true" w:tplc="041A0005" w:ilvl="2">
      <w:start w:val="1"/>
      <w:numFmt w:val="bullet"/>
      <w:lvlText w:val=""/>
      <w:lvlJc w:val="left"/>
      <w:pPr>
        <w:tabs>
          <w:tab w:pos="5340" w:val="num"/>
        </w:tabs>
        <w:ind w:hanging="360" w:left="5340"/>
      </w:pPr>
      <w:rPr>
        <w:rFonts w:hAnsi="Wingdings" w:ascii="Wingdings" w:hint="default"/>
      </w:rPr>
    </w:lvl>
    <w:lvl w:tentative="true" w:tplc="041A0001" w:ilvl="3">
      <w:start w:val="1"/>
      <w:numFmt w:val="bullet"/>
      <w:lvlText w:val=""/>
      <w:lvlJc w:val="left"/>
      <w:pPr>
        <w:tabs>
          <w:tab w:pos="6060" w:val="num"/>
        </w:tabs>
        <w:ind w:hanging="360" w:left="6060"/>
      </w:pPr>
      <w:rPr>
        <w:rFonts w:hAnsi="Symbol" w:ascii="Symbol" w:hint="default"/>
      </w:rPr>
    </w:lvl>
    <w:lvl w:tentative="true" w:tplc="041A0003" w:ilvl="4">
      <w:start w:val="1"/>
      <w:numFmt w:val="bullet"/>
      <w:lvlText w:val="o"/>
      <w:lvlJc w:val="left"/>
      <w:pPr>
        <w:tabs>
          <w:tab w:pos="6780" w:val="num"/>
        </w:tabs>
        <w:ind w:hanging="360" w:left="6780"/>
      </w:pPr>
      <w:rPr>
        <w:rFonts w:cs="Courier New" w:hAnsi="Courier New" w:ascii="Courier New" w:hint="default"/>
      </w:rPr>
    </w:lvl>
    <w:lvl w:tentative="true" w:tplc="041A0005" w:ilvl="5">
      <w:start w:val="1"/>
      <w:numFmt w:val="bullet"/>
      <w:lvlText w:val=""/>
      <w:lvlJc w:val="left"/>
      <w:pPr>
        <w:tabs>
          <w:tab w:pos="7500" w:val="num"/>
        </w:tabs>
        <w:ind w:hanging="360" w:left="7500"/>
      </w:pPr>
      <w:rPr>
        <w:rFonts w:hAnsi="Wingdings" w:ascii="Wingdings" w:hint="default"/>
      </w:rPr>
    </w:lvl>
    <w:lvl w:tentative="true" w:tplc="041A0001" w:ilvl="6">
      <w:start w:val="1"/>
      <w:numFmt w:val="bullet"/>
      <w:lvlText w:val=""/>
      <w:lvlJc w:val="left"/>
      <w:pPr>
        <w:tabs>
          <w:tab w:pos="8220" w:val="num"/>
        </w:tabs>
        <w:ind w:hanging="360" w:left="8220"/>
      </w:pPr>
      <w:rPr>
        <w:rFonts w:hAnsi="Symbol" w:ascii="Symbol" w:hint="default"/>
      </w:rPr>
    </w:lvl>
    <w:lvl w:tentative="true" w:tplc="041A0003" w:ilvl="7">
      <w:start w:val="1"/>
      <w:numFmt w:val="bullet"/>
      <w:lvlText w:val="o"/>
      <w:lvlJc w:val="left"/>
      <w:pPr>
        <w:tabs>
          <w:tab w:pos="8940" w:val="num"/>
        </w:tabs>
        <w:ind w:hanging="360" w:left="8940"/>
      </w:pPr>
      <w:rPr>
        <w:rFonts w:cs="Courier New" w:hAnsi="Courier New" w:ascii="Courier New" w:hint="default"/>
      </w:rPr>
    </w:lvl>
    <w:lvl w:tentative="true" w:tplc="041A0005" w:ilvl="8">
      <w:start w:val="1"/>
      <w:numFmt w:val="bullet"/>
      <w:lvlText w:val=""/>
      <w:lvlJc w:val="left"/>
      <w:pPr>
        <w:tabs>
          <w:tab w:pos="9660" w:val="num"/>
        </w:tabs>
        <w:ind w:hanging="360" w:left="9660"/>
      </w:pPr>
      <w:rPr>
        <w:rFonts w:hAnsi="Wingdings" w:ascii="Wingdings" w:hint="default"/>
      </w:rPr>
    </w:lvl>
  </w:abstractNum>
  <w:abstractNum w:abstractNumId="2">
    <w:nsid w:val="34DB00CE"/>
    <w:multiLevelType w:val="hybridMultilevel"/>
    <w:tmpl w:val="9B5EE0D6"/>
    <w:lvl w:tplc="F112C21E"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DD67617"/>
    <w:multiLevelType w:val="hybridMultilevel"/>
    <w:tmpl w:val="D3CEFE32"/>
    <w:lvl w:tplc="D8421194" w:ilvl="0">
      <w:start w:val="1"/>
      <w:numFmt w:val="decimal"/>
      <w:lvlText w:val="%1."/>
      <w:lvlJc w:val="left"/>
      <w:pPr>
        <w:tabs>
          <w:tab w:pos="795" w:val="num"/>
        </w:tabs>
        <w:ind w:hanging="435" w:left="795"/>
      </w:pPr>
      <w:rPr>
        <w:rFont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F84778E"/>
    <w:multiLevelType w:val="hybridMultilevel"/>
    <w:tmpl w:val="14B84822"/>
    <w:lvl w:tplc="295AE574"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4F93"/>
    <w:rsid w:val="000006EC"/>
    <w:rsid w:val="000009C6"/>
    <w:rsid w:val="000016BF"/>
    <w:rsid w:val="00001C8A"/>
    <w:rsid w:val="00004093"/>
    <w:rsid w:val="00006E64"/>
    <w:rsid w:val="0000791E"/>
    <w:rsid w:val="00010F47"/>
    <w:rsid w:val="00011179"/>
    <w:rsid w:val="0001259E"/>
    <w:rsid w:val="00012887"/>
    <w:rsid w:val="00013536"/>
    <w:rsid w:val="00013E99"/>
    <w:rsid w:val="00015184"/>
    <w:rsid w:val="000153E1"/>
    <w:rsid w:val="000203BF"/>
    <w:rsid w:val="00021497"/>
    <w:rsid w:val="00022368"/>
    <w:rsid w:val="0002333B"/>
    <w:rsid w:val="00026BC8"/>
    <w:rsid w:val="00026DC3"/>
    <w:rsid w:val="0002786C"/>
    <w:rsid w:val="000326C0"/>
    <w:rsid w:val="00035354"/>
    <w:rsid w:val="00036D46"/>
    <w:rsid w:val="00037431"/>
    <w:rsid w:val="000415C6"/>
    <w:rsid w:val="00041988"/>
    <w:rsid w:val="00041DD9"/>
    <w:rsid w:val="000442AF"/>
    <w:rsid w:val="0004495F"/>
    <w:rsid w:val="0004680A"/>
    <w:rsid w:val="00047ACA"/>
    <w:rsid w:val="00051115"/>
    <w:rsid w:val="00056DF3"/>
    <w:rsid w:val="000572D8"/>
    <w:rsid w:val="00061445"/>
    <w:rsid w:val="00061C5F"/>
    <w:rsid w:val="00062656"/>
    <w:rsid w:val="00062A36"/>
    <w:rsid w:val="00062B45"/>
    <w:rsid w:val="00065972"/>
    <w:rsid w:val="000662D3"/>
    <w:rsid w:val="00067BD6"/>
    <w:rsid w:val="00070BA5"/>
    <w:rsid w:val="00074266"/>
    <w:rsid w:val="00074375"/>
    <w:rsid w:val="0007487C"/>
    <w:rsid w:val="0007531D"/>
    <w:rsid w:val="00076B9D"/>
    <w:rsid w:val="0008075A"/>
    <w:rsid w:val="00080D24"/>
    <w:rsid w:val="00084B82"/>
    <w:rsid w:val="00085BE6"/>
    <w:rsid w:val="0008742D"/>
    <w:rsid w:val="00087587"/>
    <w:rsid w:val="00090DEC"/>
    <w:rsid w:val="000924AF"/>
    <w:rsid w:val="0009266A"/>
    <w:rsid w:val="000A030E"/>
    <w:rsid w:val="000A6371"/>
    <w:rsid w:val="000A6C8A"/>
    <w:rsid w:val="000A7254"/>
    <w:rsid w:val="000B16C2"/>
    <w:rsid w:val="000B21A0"/>
    <w:rsid w:val="000B2A57"/>
    <w:rsid w:val="000B3200"/>
    <w:rsid w:val="000B40B1"/>
    <w:rsid w:val="000B59A5"/>
    <w:rsid w:val="000B6AFD"/>
    <w:rsid w:val="000B6E1B"/>
    <w:rsid w:val="000B74A1"/>
    <w:rsid w:val="000B7EFA"/>
    <w:rsid w:val="000C4B5E"/>
    <w:rsid w:val="000C76F2"/>
    <w:rsid w:val="000D022F"/>
    <w:rsid w:val="000D069B"/>
    <w:rsid w:val="000D2AE5"/>
    <w:rsid w:val="000D3157"/>
    <w:rsid w:val="000D3751"/>
    <w:rsid w:val="000D3C56"/>
    <w:rsid w:val="000D64E8"/>
    <w:rsid w:val="000D76BC"/>
    <w:rsid w:val="000E0A00"/>
    <w:rsid w:val="000E1654"/>
    <w:rsid w:val="000E33AE"/>
    <w:rsid w:val="000E452F"/>
    <w:rsid w:val="000F0F81"/>
    <w:rsid w:val="000F195D"/>
    <w:rsid w:val="000F2087"/>
    <w:rsid w:val="000F5A91"/>
    <w:rsid w:val="000F5F65"/>
    <w:rsid w:val="000F5FA9"/>
    <w:rsid w:val="000F6AB0"/>
    <w:rsid w:val="000F6D52"/>
    <w:rsid w:val="000F6E9F"/>
    <w:rsid w:val="000F712F"/>
    <w:rsid w:val="0010545E"/>
    <w:rsid w:val="0010665F"/>
    <w:rsid w:val="00107621"/>
    <w:rsid w:val="00107A36"/>
    <w:rsid w:val="00112D57"/>
    <w:rsid w:val="001138CD"/>
    <w:rsid w:val="00113B6C"/>
    <w:rsid w:val="0011572E"/>
    <w:rsid w:val="00116113"/>
    <w:rsid w:val="00116F6E"/>
    <w:rsid w:val="00120632"/>
    <w:rsid w:val="00120F32"/>
    <w:rsid w:val="001229D5"/>
    <w:rsid w:val="00122C47"/>
    <w:rsid w:val="00124047"/>
    <w:rsid w:val="00124B2E"/>
    <w:rsid w:val="00125B8D"/>
    <w:rsid w:val="00127D33"/>
    <w:rsid w:val="00131C18"/>
    <w:rsid w:val="001341D0"/>
    <w:rsid w:val="001346CB"/>
    <w:rsid w:val="00137BEA"/>
    <w:rsid w:val="0014542D"/>
    <w:rsid w:val="0014603D"/>
    <w:rsid w:val="00150696"/>
    <w:rsid w:val="001515F0"/>
    <w:rsid w:val="00151DD6"/>
    <w:rsid w:val="00157508"/>
    <w:rsid w:val="0016015D"/>
    <w:rsid w:val="001608FB"/>
    <w:rsid w:val="00164A93"/>
    <w:rsid w:val="001670BF"/>
    <w:rsid w:val="00167291"/>
    <w:rsid w:val="00170E5A"/>
    <w:rsid w:val="001727BF"/>
    <w:rsid w:val="00174B3D"/>
    <w:rsid w:val="00176476"/>
    <w:rsid w:val="00176625"/>
    <w:rsid w:val="0017770D"/>
    <w:rsid w:val="00181893"/>
    <w:rsid w:val="001828EE"/>
    <w:rsid w:val="0018504E"/>
    <w:rsid w:val="0018620D"/>
    <w:rsid w:val="0018797F"/>
    <w:rsid w:val="00190425"/>
    <w:rsid w:val="00193150"/>
    <w:rsid w:val="00194A17"/>
    <w:rsid w:val="00194E5C"/>
    <w:rsid w:val="00196E7E"/>
    <w:rsid w:val="001978E0"/>
    <w:rsid w:val="001A0AEA"/>
    <w:rsid w:val="001A2460"/>
    <w:rsid w:val="001A4AA5"/>
    <w:rsid w:val="001A5EBE"/>
    <w:rsid w:val="001A631A"/>
    <w:rsid w:val="001B0470"/>
    <w:rsid w:val="001B102F"/>
    <w:rsid w:val="001B2016"/>
    <w:rsid w:val="001B48EC"/>
    <w:rsid w:val="001B5085"/>
    <w:rsid w:val="001B618D"/>
    <w:rsid w:val="001C0DC6"/>
    <w:rsid w:val="001C1B3C"/>
    <w:rsid w:val="001C1CC6"/>
    <w:rsid w:val="001C432D"/>
    <w:rsid w:val="001C44D7"/>
    <w:rsid w:val="001C4D4F"/>
    <w:rsid w:val="001C57FA"/>
    <w:rsid w:val="001C583D"/>
    <w:rsid w:val="001C739C"/>
    <w:rsid w:val="001D1564"/>
    <w:rsid w:val="001D1B28"/>
    <w:rsid w:val="001D2032"/>
    <w:rsid w:val="001D3368"/>
    <w:rsid w:val="001D72A8"/>
    <w:rsid w:val="001E4117"/>
    <w:rsid w:val="001E42D3"/>
    <w:rsid w:val="001E4F35"/>
    <w:rsid w:val="001E5E58"/>
    <w:rsid w:val="001F13CA"/>
    <w:rsid w:val="001F172F"/>
    <w:rsid w:val="001F2077"/>
    <w:rsid w:val="001F4DBC"/>
    <w:rsid w:val="001F7545"/>
    <w:rsid w:val="00201D30"/>
    <w:rsid w:val="0020577C"/>
    <w:rsid w:val="002063E8"/>
    <w:rsid w:val="00206FCE"/>
    <w:rsid w:val="00207AB7"/>
    <w:rsid w:val="0021022A"/>
    <w:rsid w:val="00211388"/>
    <w:rsid w:val="00211937"/>
    <w:rsid w:val="0021485D"/>
    <w:rsid w:val="002151C9"/>
    <w:rsid w:val="00215C6C"/>
    <w:rsid w:val="002161E6"/>
    <w:rsid w:val="00216A63"/>
    <w:rsid w:val="00217D0B"/>
    <w:rsid w:val="00217D27"/>
    <w:rsid w:val="002215E6"/>
    <w:rsid w:val="002218B0"/>
    <w:rsid w:val="00223F70"/>
    <w:rsid w:val="00224DBA"/>
    <w:rsid w:val="00226E21"/>
    <w:rsid w:val="00226E30"/>
    <w:rsid w:val="0023047F"/>
    <w:rsid w:val="00240CB7"/>
    <w:rsid w:val="002412CA"/>
    <w:rsid w:val="00241746"/>
    <w:rsid w:val="00244A1F"/>
    <w:rsid w:val="002454E0"/>
    <w:rsid w:val="00245B50"/>
    <w:rsid w:val="002462F8"/>
    <w:rsid w:val="00256FE0"/>
    <w:rsid w:val="0026148C"/>
    <w:rsid w:val="00265621"/>
    <w:rsid w:val="00265EB2"/>
    <w:rsid w:val="00266A1B"/>
    <w:rsid w:val="00266B0F"/>
    <w:rsid w:val="00267423"/>
    <w:rsid w:val="0026742A"/>
    <w:rsid w:val="00267A63"/>
    <w:rsid w:val="002701AE"/>
    <w:rsid w:val="00271EB4"/>
    <w:rsid w:val="00271EBF"/>
    <w:rsid w:val="00272182"/>
    <w:rsid w:val="0027348F"/>
    <w:rsid w:val="00281A07"/>
    <w:rsid w:val="00281F80"/>
    <w:rsid w:val="002829D8"/>
    <w:rsid w:val="002830F2"/>
    <w:rsid w:val="00284234"/>
    <w:rsid w:val="0028593B"/>
    <w:rsid w:val="0028749A"/>
    <w:rsid w:val="00291BCC"/>
    <w:rsid w:val="00292775"/>
    <w:rsid w:val="00293CC4"/>
    <w:rsid w:val="00295BCE"/>
    <w:rsid w:val="002A0D2E"/>
    <w:rsid w:val="002A239B"/>
    <w:rsid w:val="002A3646"/>
    <w:rsid w:val="002A47E9"/>
    <w:rsid w:val="002A5D10"/>
    <w:rsid w:val="002A6828"/>
    <w:rsid w:val="002B1F95"/>
    <w:rsid w:val="002B4693"/>
    <w:rsid w:val="002C04F2"/>
    <w:rsid w:val="002C1D18"/>
    <w:rsid w:val="002C2230"/>
    <w:rsid w:val="002C2628"/>
    <w:rsid w:val="002C2A8B"/>
    <w:rsid w:val="002C2B78"/>
    <w:rsid w:val="002C2E1C"/>
    <w:rsid w:val="002C416C"/>
    <w:rsid w:val="002C72DE"/>
    <w:rsid w:val="002D4F7F"/>
    <w:rsid w:val="002D554C"/>
    <w:rsid w:val="002D7423"/>
    <w:rsid w:val="002E3F29"/>
    <w:rsid w:val="002E53EF"/>
    <w:rsid w:val="002E662B"/>
    <w:rsid w:val="002E78D2"/>
    <w:rsid w:val="002F1467"/>
    <w:rsid w:val="002F170C"/>
    <w:rsid w:val="002F17E5"/>
    <w:rsid w:val="002F1BBE"/>
    <w:rsid w:val="002F2B40"/>
    <w:rsid w:val="002F2D7C"/>
    <w:rsid w:val="002F48C9"/>
    <w:rsid w:val="00300C23"/>
    <w:rsid w:val="00302D34"/>
    <w:rsid w:val="00307E30"/>
    <w:rsid w:val="00310ACA"/>
    <w:rsid w:val="00310FD2"/>
    <w:rsid w:val="00311616"/>
    <w:rsid w:val="0031275F"/>
    <w:rsid w:val="0031348D"/>
    <w:rsid w:val="003141F8"/>
    <w:rsid w:val="0031481C"/>
    <w:rsid w:val="003148CB"/>
    <w:rsid w:val="00315ECC"/>
    <w:rsid w:val="00317E94"/>
    <w:rsid w:val="003228CD"/>
    <w:rsid w:val="00322A15"/>
    <w:rsid w:val="00322FB1"/>
    <w:rsid w:val="003231FE"/>
    <w:rsid w:val="003237F7"/>
    <w:rsid w:val="003248CB"/>
    <w:rsid w:val="00324F93"/>
    <w:rsid w:val="00330778"/>
    <w:rsid w:val="00330EC6"/>
    <w:rsid w:val="0033101F"/>
    <w:rsid w:val="00331E99"/>
    <w:rsid w:val="003323C6"/>
    <w:rsid w:val="0033326C"/>
    <w:rsid w:val="00334D9B"/>
    <w:rsid w:val="00335800"/>
    <w:rsid w:val="00336234"/>
    <w:rsid w:val="00337676"/>
    <w:rsid w:val="00337888"/>
    <w:rsid w:val="00342135"/>
    <w:rsid w:val="003435A5"/>
    <w:rsid w:val="003443EC"/>
    <w:rsid w:val="00344B9B"/>
    <w:rsid w:val="00350727"/>
    <w:rsid w:val="00351FF9"/>
    <w:rsid w:val="00352E5F"/>
    <w:rsid w:val="00353349"/>
    <w:rsid w:val="00355B3E"/>
    <w:rsid w:val="00355BA9"/>
    <w:rsid w:val="00357786"/>
    <w:rsid w:val="00363661"/>
    <w:rsid w:val="0036407A"/>
    <w:rsid w:val="00366AD7"/>
    <w:rsid w:val="0036736F"/>
    <w:rsid w:val="003676C8"/>
    <w:rsid w:val="003710B5"/>
    <w:rsid w:val="00372847"/>
    <w:rsid w:val="00374666"/>
    <w:rsid w:val="00374C6B"/>
    <w:rsid w:val="00374F4C"/>
    <w:rsid w:val="00377AE2"/>
    <w:rsid w:val="00377D04"/>
    <w:rsid w:val="00380229"/>
    <w:rsid w:val="003808AE"/>
    <w:rsid w:val="003809CA"/>
    <w:rsid w:val="00385195"/>
    <w:rsid w:val="00386497"/>
    <w:rsid w:val="0039336C"/>
    <w:rsid w:val="0039352B"/>
    <w:rsid w:val="003935C4"/>
    <w:rsid w:val="00393958"/>
    <w:rsid w:val="00393F23"/>
    <w:rsid w:val="00393FDA"/>
    <w:rsid w:val="00395B86"/>
    <w:rsid w:val="0039629E"/>
    <w:rsid w:val="003963C7"/>
    <w:rsid w:val="00397929"/>
    <w:rsid w:val="003A27F8"/>
    <w:rsid w:val="003A3D3F"/>
    <w:rsid w:val="003A4789"/>
    <w:rsid w:val="003A5CFF"/>
    <w:rsid w:val="003A6F94"/>
    <w:rsid w:val="003A7E41"/>
    <w:rsid w:val="003A7E44"/>
    <w:rsid w:val="003B02F8"/>
    <w:rsid w:val="003B07BC"/>
    <w:rsid w:val="003B3B5A"/>
    <w:rsid w:val="003B4ACB"/>
    <w:rsid w:val="003B5949"/>
    <w:rsid w:val="003B7357"/>
    <w:rsid w:val="003C128A"/>
    <w:rsid w:val="003C17A5"/>
    <w:rsid w:val="003C3C03"/>
    <w:rsid w:val="003C3C35"/>
    <w:rsid w:val="003C5CCD"/>
    <w:rsid w:val="003C6DB6"/>
    <w:rsid w:val="003C6E35"/>
    <w:rsid w:val="003C74DC"/>
    <w:rsid w:val="003D10BE"/>
    <w:rsid w:val="003D2045"/>
    <w:rsid w:val="003D2441"/>
    <w:rsid w:val="003D5473"/>
    <w:rsid w:val="003E0287"/>
    <w:rsid w:val="003E1BE3"/>
    <w:rsid w:val="003E2C4E"/>
    <w:rsid w:val="003E35A7"/>
    <w:rsid w:val="003E37F9"/>
    <w:rsid w:val="003E413F"/>
    <w:rsid w:val="003E4A64"/>
    <w:rsid w:val="003E506F"/>
    <w:rsid w:val="003E601B"/>
    <w:rsid w:val="003F1B1F"/>
    <w:rsid w:val="003F3A5C"/>
    <w:rsid w:val="003F3C0F"/>
    <w:rsid w:val="003F6F52"/>
    <w:rsid w:val="003F73CE"/>
    <w:rsid w:val="00400F65"/>
    <w:rsid w:val="004012A0"/>
    <w:rsid w:val="0040174D"/>
    <w:rsid w:val="004036CF"/>
    <w:rsid w:val="00404982"/>
    <w:rsid w:val="004059F6"/>
    <w:rsid w:val="00407556"/>
    <w:rsid w:val="00413A13"/>
    <w:rsid w:val="00414CF7"/>
    <w:rsid w:val="00416241"/>
    <w:rsid w:val="0041725C"/>
    <w:rsid w:val="00426BC5"/>
    <w:rsid w:val="00426F21"/>
    <w:rsid w:val="00430DEA"/>
    <w:rsid w:val="0043208A"/>
    <w:rsid w:val="0043497D"/>
    <w:rsid w:val="0043516C"/>
    <w:rsid w:val="004355E3"/>
    <w:rsid w:val="004368B1"/>
    <w:rsid w:val="00441CA8"/>
    <w:rsid w:val="004427F8"/>
    <w:rsid w:val="004470BA"/>
    <w:rsid w:val="0044776D"/>
    <w:rsid w:val="00453A32"/>
    <w:rsid w:val="004545ED"/>
    <w:rsid w:val="00457559"/>
    <w:rsid w:val="00461448"/>
    <w:rsid w:val="004624B5"/>
    <w:rsid w:val="00462A96"/>
    <w:rsid w:val="00463217"/>
    <w:rsid w:val="00464D75"/>
    <w:rsid w:val="00470C97"/>
    <w:rsid w:val="00470ED7"/>
    <w:rsid w:val="00472E32"/>
    <w:rsid w:val="004756D7"/>
    <w:rsid w:val="00477161"/>
    <w:rsid w:val="00477A0D"/>
    <w:rsid w:val="0048262F"/>
    <w:rsid w:val="00483076"/>
    <w:rsid w:val="004838B0"/>
    <w:rsid w:val="00483D8B"/>
    <w:rsid w:val="00484197"/>
    <w:rsid w:val="0049043A"/>
    <w:rsid w:val="004930EB"/>
    <w:rsid w:val="00493248"/>
    <w:rsid w:val="00495E96"/>
    <w:rsid w:val="0049664E"/>
    <w:rsid w:val="00496DE7"/>
    <w:rsid w:val="00497DEE"/>
    <w:rsid w:val="004A219F"/>
    <w:rsid w:val="004A2E81"/>
    <w:rsid w:val="004A51FB"/>
    <w:rsid w:val="004A5DB8"/>
    <w:rsid w:val="004A7355"/>
    <w:rsid w:val="004A7792"/>
    <w:rsid w:val="004B0BB6"/>
    <w:rsid w:val="004B0D3D"/>
    <w:rsid w:val="004B13EA"/>
    <w:rsid w:val="004B2277"/>
    <w:rsid w:val="004B4B77"/>
    <w:rsid w:val="004B5447"/>
    <w:rsid w:val="004B59D0"/>
    <w:rsid w:val="004B6920"/>
    <w:rsid w:val="004B6A24"/>
    <w:rsid w:val="004C0CAE"/>
    <w:rsid w:val="004C0F41"/>
    <w:rsid w:val="004C7C6A"/>
    <w:rsid w:val="004D015E"/>
    <w:rsid w:val="004D1D06"/>
    <w:rsid w:val="004D2C8C"/>
    <w:rsid w:val="004D30B6"/>
    <w:rsid w:val="004D3849"/>
    <w:rsid w:val="004E1E9F"/>
    <w:rsid w:val="004E2384"/>
    <w:rsid w:val="004E23CD"/>
    <w:rsid w:val="004E254C"/>
    <w:rsid w:val="004E2DA2"/>
    <w:rsid w:val="004E459E"/>
    <w:rsid w:val="004E4ED0"/>
    <w:rsid w:val="004E53C4"/>
    <w:rsid w:val="004E7FFC"/>
    <w:rsid w:val="004F1C1B"/>
    <w:rsid w:val="004F508C"/>
    <w:rsid w:val="004F55BD"/>
    <w:rsid w:val="004F5E60"/>
    <w:rsid w:val="004F6913"/>
    <w:rsid w:val="004F7AC2"/>
    <w:rsid w:val="004F7CF5"/>
    <w:rsid w:val="00500C0A"/>
    <w:rsid w:val="00502961"/>
    <w:rsid w:val="005040A6"/>
    <w:rsid w:val="00504993"/>
    <w:rsid w:val="00505A03"/>
    <w:rsid w:val="00505A92"/>
    <w:rsid w:val="005070F3"/>
    <w:rsid w:val="00510531"/>
    <w:rsid w:val="00510E4A"/>
    <w:rsid w:val="005126D8"/>
    <w:rsid w:val="00512866"/>
    <w:rsid w:val="005129DD"/>
    <w:rsid w:val="00512A19"/>
    <w:rsid w:val="005143CD"/>
    <w:rsid w:val="00515C2A"/>
    <w:rsid w:val="00515C6E"/>
    <w:rsid w:val="00515C73"/>
    <w:rsid w:val="00516021"/>
    <w:rsid w:val="00517324"/>
    <w:rsid w:val="00520150"/>
    <w:rsid w:val="00523FD3"/>
    <w:rsid w:val="005317C9"/>
    <w:rsid w:val="0053183C"/>
    <w:rsid w:val="00531B85"/>
    <w:rsid w:val="00532660"/>
    <w:rsid w:val="00532CC6"/>
    <w:rsid w:val="00535FDB"/>
    <w:rsid w:val="005370DA"/>
    <w:rsid w:val="005379F7"/>
    <w:rsid w:val="00541718"/>
    <w:rsid w:val="00542037"/>
    <w:rsid w:val="00545C54"/>
    <w:rsid w:val="00546877"/>
    <w:rsid w:val="00546F7B"/>
    <w:rsid w:val="00547124"/>
    <w:rsid w:val="00547BC0"/>
    <w:rsid w:val="005505BA"/>
    <w:rsid w:val="00550D50"/>
    <w:rsid w:val="00550DFE"/>
    <w:rsid w:val="00551303"/>
    <w:rsid w:val="00551D07"/>
    <w:rsid w:val="005545B9"/>
    <w:rsid w:val="005555CB"/>
    <w:rsid w:val="0055690B"/>
    <w:rsid w:val="005571F2"/>
    <w:rsid w:val="0056068E"/>
    <w:rsid w:val="005614E4"/>
    <w:rsid w:val="00561F72"/>
    <w:rsid w:val="0056353F"/>
    <w:rsid w:val="00563A66"/>
    <w:rsid w:val="00564720"/>
    <w:rsid w:val="005647F7"/>
    <w:rsid w:val="00564F48"/>
    <w:rsid w:val="00566527"/>
    <w:rsid w:val="005666EA"/>
    <w:rsid w:val="00567831"/>
    <w:rsid w:val="0057065F"/>
    <w:rsid w:val="0057147F"/>
    <w:rsid w:val="0057350D"/>
    <w:rsid w:val="00574FD4"/>
    <w:rsid w:val="00577684"/>
    <w:rsid w:val="00582E0A"/>
    <w:rsid w:val="005830BC"/>
    <w:rsid w:val="00583779"/>
    <w:rsid w:val="00585F99"/>
    <w:rsid w:val="005866AC"/>
    <w:rsid w:val="0059009E"/>
    <w:rsid w:val="00590297"/>
    <w:rsid w:val="00590769"/>
    <w:rsid w:val="00592DE8"/>
    <w:rsid w:val="005A0210"/>
    <w:rsid w:val="005A2446"/>
    <w:rsid w:val="005A39DB"/>
    <w:rsid w:val="005A4880"/>
    <w:rsid w:val="005A5330"/>
    <w:rsid w:val="005B59D7"/>
    <w:rsid w:val="005B659E"/>
    <w:rsid w:val="005B65BB"/>
    <w:rsid w:val="005B7493"/>
    <w:rsid w:val="005C0570"/>
    <w:rsid w:val="005C154C"/>
    <w:rsid w:val="005C17FD"/>
    <w:rsid w:val="005C1FDA"/>
    <w:rsid w:val="005C25C3"/>
    <w:rsid w:val="005C40DB"/>
    <w:rsid w:val="005C40F6"/>
    <w:rsid w:val="005C53E7"/>
    <w:rsid w:val="005C5ECC"/>
    <w:rsid w:val="005C5FB1"/>
    <w:rsid w:val="005C7DF4"/>
    <w:rsid w:val="005D155E"/>
    <w:rsid w:val="005D1F68"/>
    <w:rsid w:val="005D32A2"/>
    <w:rsid w:val="005D6D8E"/>
    <w:rsid w:val="005D74A8"/>
    <w:rsid w:val="005D797C"/>
    <w:rsid w:val="005E18AF"/>
    <w:rsid w:val="005E2AC0"/>
    <w:rsid w:val="005E4BF8"/>
    <w:rsid w:val="005E4EBF"/>
    <w:rsid w:val="005E4F37"/>
    <w:rsid w:val="005E5664"/>
    <w:rsid w:val="005E5C73"/>
    <w:rsid w:val="005F01A0"/>
    <w:rsid w:val="005F13F5"/>
    <w:rsid w:val="005F24E3"/>
    <w:rsid w:val="005F4352"/>
    <w:rsid w:val="005F4FAE"/>
    <w:rsid w:val="005F54F1"/>
    <w:rsid w:val="005F5676"/>
    <w:rsid w:val="00600EE8"/>
    <w:rsid w:val="00602128"/>
    <w:rsid w:val="00602133"/>
    <w:rsid w:val="0060613A"/>
    <w:rsid w:val="00606DED"/>
    <w:rsid w:val="0061122B"/>
    <w:rsid w:val="00612E23"/>
    <w:rsid w:val="0061603B"/>
    <w:rsid w:val="006216B7"/>
    <w:rsid w:val="0062260E"/>
    <w:rsid w:val="00623396"/>
    <w:rsid w:val="00624E04"/>
    <w:rsid w:val="00625241"/>
    <w:rsid w:val="0062732C"/>
    <w:rsid w:val="006277AC"/>
    <w:rsid w:val="00627BD4"/>
    <w:rsid w:val="00633932"/>
    <w:rsid w:val="00633E7C"/>
    <w:rsid w:val="00634335"/>
    <w:rsid w:val="00634485"/>
    <w:rsid w:val="00634C40"/>
    <w:rsid w:val="00635CE7"/>
    <w:rsid w:val="00642889"/>
    <w:rsid w:val="00642A41"/>
    <w:rsid w:val="00642EB4"/>
    <w:rsid w:val="00643BC2"/>
    <w:rsid w:val="0064500B"/>
    <w:rsid w:val="00646A22"/>
    <w:rsid w:val="00647300"/>
    <w:rsid w:val="00651CAC"/>
    <w:rsid w:val="00655B82"/>
    <w:rsid w:val="00657A06"/>
    <w:rsid w:val="00661C29"/>
    <w:rsid w:val="00662B37"/>
    <w:rsid w:val="0066395B"/>
    <w:rsid w:val="00664ACE"/>
    <w:rsid w:val="00665568"/>
    <w:rsid w:val="006663AD"/>
    <w:rsid w:val="00667748"/>
    <w:rsid w:val="0067008B"/>
    <w:rsid w:val="006703F5"/>
    <w:rsid w:val="006705A8"/>
    <w:rsid w:val="0067096E"/>
    <w:rsid w:val="00670CAB"/>
    <w:rsid w:val="006747C6"/>
    <w:rsid w:val="00675C96"/>
    <w:rsid w:val="0067784D"/>
    <w:rsid w:val="00677B0E"/>
    <w:rsid w:val="00677CD5"/>
    <w:rsid w:val="00677D48"/>
    <w:rsid w:val="00677DB3"/>
    <w:rsid w:val="00680E10"/>
    <w:rsid w:val="006813BE"/>
    <w:rsid w:val="0068183A"/>
    <w:rsid w:val="00684269"/>
    <w:rsid w:val="00685F61"/>
    <w:rsid w:val="00686670"/>
    <w:rsid w:val="00687835"/>
    <w:rsid w:val="0069051A"/>
    <w:rsid w:val="00692C6C"/>
    <w:rsid w:val="0069369C"/>
    <w:rsid w:val="00694107"/>
    <w:rsid w:val="006970D4"/>
    <w:rsid w:val="006A1577"/>
    <w:rsid w:val="006A2C5F"/>
    <w:rsid w:val="006A4143"/>
    <w:rsid w:val="006A60B3"/>
    <w:rsid w:val="006A76EE"/>
    <w:rsid w:val="006A7ECB"/>
    <w:rsid w:val="006B0179"/>
    <w:rsid w:val="006B0651"/>
    <w:rsid w:val="006B3748"/>
    <w:rsid w:val="006B4849"/>
    <w:rsid w:val="006B5660"/>
    <w:rsid w:val="006B570D"/>
    <w:rsid w:val="006B65B1"/>
    <w:rsid w:val="006B71DE"/>
    <w:rsid w:val="006C1685"/>
    <w:rsid w:val="006C1E68"/>
    <w:rsid w:val="006C4274"/>
    <w:rsid w:val="006C5DCE"/>
    <w:rsid w:val="006C6290"/>
    <w:rsid w:val="006C6551"/>
    <w:rsid w:val="006C7B76"/>
    <w:rsid w:val="006D0CC8"/>
    <w:rsid w:val="006D1225"/>
    <w:rsid w:val="006D3F99"/>
    <w:rsid w:val="006D409B"/>
    <w:rsid w:val="006D5839"/>
    <w:rsid w:val="006D5E87"/>
    <w:rsid w:val="006D6D5E"/>
    <w:rsid w:val="006D7A5C"/>
    <w:rsid w:val="006E0265"/>
    <w:rsid w:val="006E076B"/>
    <w:rsid w:val="006E100A"/>
    <w:rsid w:val="006E13EA"/>
    <w:rsid w:val="006E264B"/>
    <w:rsid w:val="006E42BE"/>
    <w:rsid w:val="006F13E5"/>
    <w:rsid w:val="006F1B78"/>
    <w:rsid w:val="006F2834"/>
    <w:rsid w:val="006F32BA"/>
    <w:rsid w:val="006F33C4"/>
    <w:rsid w:val="00700136"/>
    <w:rsid w:val="00700C1F"/>
    <w:rsid w:val="00703646"/>
    <w:rsid w:val="00704AA8"/>
    <w:rsid w:val="00704F78"/>
    <w:rsid w:val="00705E35"/>
    <w:rsid w:val="0070659F"/>
    <w:rsid w:val="00711E42"/>
    <w:rsid w:val="00722506"/>
    <w:rsid w:val="00722858"/>
    <w:rsid w:val="00724727"/>
    <w:rsid w:val="00731100"/>
    <w:rsid w:val="00731207"/>
    <w:rsid w:val="00732F60"/>
    <w:rsid w:val="00733D89"/>
    <w:rsid w:val="00734152"/>
    <w:rsid w:val="00734185"/>
    <w:rsid w:val="00735927"/>
    <w:rsid w:val="00735A01"/>
    <w:rsid w:val="00735F79"/>
    <w:rsid w:val="0073676D"/>
    <w:rsid w:val="00736E3A"/>
    <w:rsid w:val="007372AF"/>
    <w:rsid w:val="00742977"/>
    <w:rsid w:val="00743B8A"/>
    <w:rsid w:val="0074587D"/>
    <w:rsid w:val="00747A7F"/>
    <w:rsid w:val="00747C39"/>
    <w:rsid w:val="007505D2"/>
    <w:rsid w:val="007512FF"/>
    <w:rsid w:val="00751FA4"/>
    <w:rsid w:val="00754055"/>
    <w:rsid w:val="0075479C"/>
    <w:rsid w:val="007566C3"/>
    <w:rsid w:val="00757F03"/>
    <w:rsid w:val="00760595"/>
    <w:rsid w:val="007612D6"/>
    <w:rsid w:val="00761595"/>
    <w:rsid w:val="00764896"/>
    <w:rsid w:val="00766CA0"/>
    <w:rsid w:val="00767A48"/>
    <w:rsid w:val="00771B68"/>
    <w:rsid w:val="00773EAD"/>
    <w:rsid w:val="00774E4D"/>
    <w:rsid w:val="00777FAD"/>
    <w:rsid w:val="00781354"/>
    <w:rsid w:val="007818C1"/>
    <w:rsid w:val="00782B24"/>
    <w:rsid w:val="00782F20"/>
    <w:rsid w:val="00784814"/>
    <w:rsid w:val="00790157"/>
    <w:rsid w:val="00793460"/>
    <w:rsid w:val="00795472"/>
    <w:rsid w:val="0079593D"/>
    <w:rsid w:val="007972D0"/>
    <w:rsid w:val="007A195D"/>
    <w:rsid w:val="007B2B7C"/>
    <w:rsid w:val="007B3E4E"/>
    <w:rsid w:val="007B49F6"/>
    <w:rsid w:val="007B5C4F"/>
    <w:rsid w:val="007B68D3"/>
    <w:rsid w:val="007C014E"/>
    <w:rsid w:val="007C18E6"/>
    <w:rsid w:val="007D118B"/>
    <w:rsid w:val="007D4CE3"/>
    <w:rsid w:val="007E4C64"/>
    <w:rsid w:val="007E536A"/>
    <w:rsid w:val="007E64E0"/>
    <w:rsid w:val="007E6C0D"/>
    <w:rsid w:val="007E6EAE"/>
    <w:rsid w:val="007F3B7C"/>
    <w:rsid w:val="007F50AA"/>
    <w:rsid w:val="007F763D"/>
    <w:rsid w:val="007F770C"/>
    <w:rsid w:val="008001B6"/>
    <w:rsid w:val="00801A3B"/>
    <w:rsid w:val="00801DA2"/>
    <w:rsid w:val="00803888"/>
    <w:rsid w:val="0080405B"/>
    <w:rsid w:val="00804840"/>
    <w:rsid w:val="0080559D"/>
    <w:rsid w:val="00805EA5"/>
    <w:rsid w:val="008062A9"/>
    <w:rsid w:val="00806B04"/>
    <w:rsid w:val="00807204"/>
    <w:rsid w:val="00807286"/>
    <w:rsid w:val="008105EE"/>
    <w:rsid w:val="00811B19"/>
    <w:rsid w:val="00811D06"/>
    <w:rsid w:val="00811DA9"/>
    <w:rsid w:val="0081220B"/>
    <w:rsid w:val="008132A5"/>
    <w:rsid w:val="008150DE"/>
    <w:rsid w:val="00815FCA"/>
    <w:rsid w:val="008169C9"/>
    <w:rsid w:val="00817B39"/>
    <w:rsid w:val="00817BD7"/>
    <w:rsid w:val="0082075E"/>
    <w:rsid w:val="00821E76"/>
    <w:rsid w:val="00822165"/>
    <w:rsid w:val="008230B9"/>
    <w:rsid w:val="008244D3"/>
    <w:rsid w:val="0082478D"/>
    <w:rsid w:val="008249C9"/>
    <w:rsid w:val="00826D18"/>
    <w:rsid w:val="008271FB"/>
    <w:rsid w:val="008312E3"/>
    <w:rsid w:val="00833AF6"/>
    <w:rsid w:val="00833FCC"/>
    <w:rsid w:val="00836316"/>
    <w:rsid w:val="0083693C"/>
    <w:rsid w:val="0083773D"/>
    <w:rsid w:val="00837C19"/>
    <w:rsid w:val="0084207A"/>
    <w:rsid w:val="00843289"/>
    <w:rsid w:val="0084442C"/>
    <w:rsid w:val="0084568D"/>
    <w:rsid w:val="00846B4E"/>
    <w:rsid w:val="008501FA"/>
    <w:rsid w:val="008519EE"/>
    <w:rsid w:val="00852B94"/>
    <w:rsid w:val="008534E7"/>
    <w:rsid w:val="00853E39"/>
    <w:rsid w:val="008561E0"/>
    <w:rsid w:val="008574DF"/>
    <w:rsid w:val="00857EB9"/>
    <w:rsid w:val="00861013"/>
    <w:rsid w:val="00861421"/>
    <w:rsid w:val="0086265B"/>
    <w:rsid w:val="008662E7"/>
    <w:rsid w:val="00867056"/>
    <w:rsid w:val="0086769E"/>
    <w:rsid w:val="008705C8"/>
    <w:rsid w:val="00872F36"/>
    <w:rsid w:val="00874B4D"/>
    <w:rsid w:val="008760E2"/>
    <w:rsid w:val="00877443"/>
    <w:rsid w:val="008776ED"/>
    <w:rsid w:val="00880BB5"/>
    <w:rsid w:val="008835B7"/>
    <w:rsid w:val="00883AEE"/>
    <w:rsid w:val="0088477C"/>
    <w:rsid w:val="0088519C"/>
    <w:rsid w:val="0089125F"/>
    <w:rsid w:val="008914A4"/>
    <w:rsid w:val="00891D17"/>
    <w:rsid w:val="0089267E"/>
    <w:rsid w:val="0089410D"/>
    <w:rsid w:val="00894315"/>
    <w:rsid w:val="00894613"/>
    <w:rsid w:val="00894890"/>
    <w:rsid w:val="00896A08"/>
    <w:rsid w:val="00896DA2"/>
    <w:rsid w:val="00897045"/>
    <w:rsid w:val="008A0A53"/>
    <w:rsid w:val="008A0F9E"/>
    <w:rsid w:val="008A30A0"/>
    <w:rsid w:val="008A5B0F"/>
    <w:rsid w:val="008A65FA"/>
    <w:rsid w:val="008A69F8"/>
    <w:rsid w:val="008A6DEE"/>
    <w:rsid w:val="008B0C39"/>
    <w:rsid w:val="008B194C"/>
    <w:rsid w:val="008B2BFD"/>
    <w:rsid w:val="008B31FD"/>
    <w:rsid w:val="008B3435"/>
    <w:rsid w:val="008B385C"/>
    <w:rsid w:val="008C0A02"/>
    <w:rsid w:val="008C0B79"/>
    <w:rsid w:val="008C0C4D"/>
    <w:rsid w:val="008C2BC5"/>
    <w:rsid w:val="008C2BD8"/>
    <w:rsid w:val="008C3DCF"/>
    <w:rsid w:val="008C4DB4"/>
    <w:rsid w:val="008C5FE9"/>
    <w:rsid w:val="008C62C7"/>
    <w:rsid w:val="008D1C4C"/>
    <w:rsid w:val="008D2B02"/>
    <w:rsid w:val="008D5C28"/>
    <w:rsid w:val="008D6D87"/>
    <w:rsid w:val="008D7BBE"/>
    <w:rsid w:val="008E052B"/>
    <w:rsid w:val="008E2363"/>
    <w:rsid w:val="008E30B6"/>
    <w:rsid w:val="008E40FE"/>
    <w:rsid w:val="008F05A4"/>
    <w:rsid w:val="008F087F"/>
    <w:rsid w:val="008F4703"/>
    <w:rsid w:val="008F4B99"/>
    <w:rsid w:val="008F6180"/>
    <w:rsid w:val="008F6AFA"/>
    <w:rsid w:val="008F7F11"/>
    <w:rsid w:val="00901F55"/>
    <w:rsid w:val="0090721C"/>
    <w:rsid w:val="0090730D"/>
    <w:rsid w:val="0090763C"/>
    <w:rsid w:val="009101B6"/>
    <w:rsid w:val="00917EA5"/>
    <w:rsid w:val="00920AF0"/>
    <w:rsid w:val="00922739"/>
    <w:rsid w:val="00924360"/>
    <w:rsid w:val="00924B20"/>
    <w:rsid w:val="00924F84"/>
    <w:rsid w:val="009325DD"/>
    <w:rsid w:val="00933494"/>
    <w:rsid w:val="00933518"/>
    <w:rsid w:val="00934845"/>
    <w:rsid w:val="00934F93"/>
    <w:rsid w:val="00936D73"/>
    <w:rsid w:val="00937168"/>
    <w:rsid w:val="0093795B"/>
    <w:rsid w:val="00937FA6"/>
    <w:rsid w:val="00940096"/>
    <w:rsid w:val="0094203E"/>
    <w:rsid w:val="00942436"/>
    <w:rsid w:val="00943C96"/>
    <w:rsid w:val="00946B9B"/>
    <w:rsid w:val="00952185"/>
    <w:rsid w:val="00952BDD"/>
    <w:rsid w:val="009536EC"/>
    <w:rsid w:val="00953FCB"/>
    <w:rsid w:val="00954262"/>
    <w:rsid w:val="0096087E"/>
    <w:rsid w:val="009621D7"/>
    <w:rsid w:val="00965F23"/>
    <w:rsid w:val="00966321"/>
    <w:rsid w:val="00971F55"/>
    <w:rsid w:val="00973380"/>
    <w:rsid w:val="00981278"/>
    <w:rsid w:val="00983A12"/>
    <w:rsid w:val="00985A3E"/>
    <w:rsid w:val="009905FA"/>
    <w:rsid w:val="00990FC8"/>
    <w:rsid w:val="009926C7"/>
    <w:rsid w:val="00992F05"/>
    <w:rsid w:val="00993D95"/>
    <w:rsid w:val="00994601"/>
    <w:rsid w:val="00994CBA"/>
    <w:rsid w:val="009957C0"/>
    <w:rsid w:val="00995D7D"/>
    <w:rsid w:val="00997676"/>
    <w:rsid w:val="00997C19"/>
    <w:rsid w:val="009A04CE"/>
    <w:rsid w:val="009A392E"/>
    <w:rsid w:val="009A40BA"/>
    <w:rsid w:val="009A423A"/>
    <w:rsid w:val="009B4742"/>
    <w:rsid w:val="009B5623"/>
    <w:rsid w:val="009C0F52"/>
    <w:rsid w:val="009C384D"/>
    <w:rsid w:val="009C5068"/>
    <w:rsid w:val="009D02EF"/>
    <w:rsid w:val="009D3653"/>
    <w:rsid w:val="009D4084"/>
    <w:rsid w:val="009D4713"/>
    <w:rsid w:val="009D5A77"/>
    <w:rsid w:val="009D6BA2"/>
    <w:rsid w:val="009D6EB3"/>
    <w:rsid w:val="009E1975"/>
    <w:rsid w:val="009E1C38"/>
    <w:rsid w:val="009E2590"/>
    <w:rsid w:val="009E51FA"/>
    <w:rsid w:val="009E7DAD"/>
    <w:rsid w:val="009F0D29"/>
    <w:rsid w:val="009F2D80"/>
    <w:rsid w:val="009F738C"/>
    <w:rsid w:val="009F7426"/>
    <w:rsid w:val="009F7CDF"/>
    <w:rsid w:val="00A007EA"/>
    <w:rsid w:val="00A015F9"/>
    <w:rsid w:val="00A02CE2"/>
    <w:rsid w:val="00A039D3"/>
    <w:rsid w:val="00A067E0"/>
    <w:rsid w:val="00A068D6"/>
    <w:rsid w:val="00A078C9"/>
    <w:rsid w:val="00A11464"/>
    <w:rsid w:val="00A125E2"/>
    <w:rsid w:val="00A13561"/>
    <w:rsid w:val="00A13B3D"/>
    <w:rsid w:val="00A156EF"/>
    <w:rsid w:val="00A16580"/>
    <w:rsid w:val="00A1690B"/>
    <w:rsid w:val="00A20F31"/>
    <w:rsid w:val="00A23D4D"/>
    <w:rsid w:val="00A24257"/>
    <w:rsid w:val="00A2431A"/>
    <w:rsid w:val="00A26816"/>
    <w:rsid w:val="00A309E9"/>
    <w:rsid w:val="00A31E27"/>
    <w:rsid w:val="00A32AED"/>
    <w:rsid w:val="00A3360C"/>
    <w:rsid w:val="00A33DD4"/>
    <w:rsid w:val="00A37C0B"/>
    <w:rsid w:val="00A400B3"/>
    <w:rsid w:val="00A46455"/>
    <w:rsid w:val="00A5003C"/>
    <w:rsid w:val="00A5143F"/>
    <w:rsid w:val="00A563F8"/>
    <w:rsid w:val="00A5754F"/>
    <w:rsid w:val="00A577A2"/>
    <w:rsid w:val="00A57E77"/>
    <w:rsid w:val="00A638E5"/>
    <w:rsid w:val="00A63F12"/>
    <w:rsid w:val="00A63F13"/>
    <w:rsid w:val="00A66C55"/>
    <w:rsid w:val="00A66CAF"/>
    <w:rsid w:val="00A67008"/>
    <w:rsid w:val="00A67E89"/>
    <w:rsid w:val="00A67EB2"/>
    <w:rsid w:val="00A67FDA"/>
    <w:rsid w:val="00A716BC"/>
    <w:rsid w:val="00A72B67"/>
    <w:rsid w:val="00A72FA1"/>
    <w:rsid w:val="00A736F0"/>
    <w:rsid w:val="00A747C4"/>
    <w:rsid w:val="00A761DF"/>
    <w:rsid w:val="00A76816"/>
    <w:rsid w:val="00A77112"/>
    <w:rsid w:val="00A778C1"/>
    <w:rsid w:val="00A77D6A"/>
    <w:rsid w:val="00A81706"/>
    <w:rsid w:val="00A81A95"/>
    <w:rsid w:val="00A82E62"/>
    <w:rsid w:val="00A84081"/>
    <w:rsid w:val="00A85DF2"/>
    <w:rsid w:val="00A8601E"/>
    <w:rsid w:val="00A866BA"/>
    <w:rsid w:val="00A87D75"/>
    <w:rsid w:val="00A901A8"/>
    <w:rsid w:val="00A910DF"/>
    <w:rsid w:val="00A91129"/>
    <w:rsid w:val="00A91ABC"/>
    <w:rsid w:val="00A94D52"/>
    <w:rsid w:val="00A9588A"/>
    <w:rsid w:val="00A96A1B"/>
    <w:rsid w:val="00A97A23"/>
    <w:rsid w:val="00AA11CB"/>
    <w:rsid w:val="00AA1B7F"/>
    <w:rsid w:val="00AA1E8C"/>
    <w:rsid w:val="00AA29C1"/>
    <w:rsid w:val="00AA5668"/>
    <w:rsid w:val="00AA5D00"/>
    <w:rsid w:val="00AA5D20"/>
    <w:rsid w:val="00AA7963"/>
    <w:rsid w:val="00AB5CDE"/>
    <w:rsid w:val="00AC0F3F"/>
    <w:rsid w:val="00AC26A5"/>
    <w:rsid w:val="00AC2F95"/>
    <w:rsid w:val="00AC36F1"/>
    <w:rsid w:val="00AC4AE6"/>
    <w:rsid w:val="00AC70F5"/>
    <w:rsid w:val="00AD1064"/>
    <w:rsid w:val="00AD10C4"/>
    <w:rsid w:val="00AD6A00"/>
    <w:rsid w:val="00AD7456"/>
    <w:rsid w:val="00AD7B94"/>
    <w:rsid w:val="00AD7FA2"/>
    <w:rsid w:val="00AE0B72"/>
    <w:rsid w:val="00AE0CB8"/>
    <w:rsid w:val="00AE6F6C"/>
    <w:rsid w:val="00AE7557"/>
    <w:rsid w:val="00AF0884"/>
    <w:rsid w:val="00AF129C"/>
    <w:rsid w:val="00AF1E87"/>
    <w:rsid w:val="00AF5588"/>
    <w:rsid w:val="00AF6C41"/>
    <w:rsid w:val="00B004E4"/>
    <w:rsid w:val="00B01514"/>
    <w:rsid w:val="00B02AB8"/>
    <w:rsid w:val="00B02DBB"/>
    <w:rsid w:val="00B02F86"/>
    <w:rsid w:val="00B04754"/>
    <w:rsid w:val="00B06556"/>
    <w:rsid w:val="00B107DA"/>
    <w:rsid w:val="00B12F46"/>
    <w:rsid w:val="00B1409B"/>
    <w:rsid w:val="00B1528A"/>
    <w:rsid w:val="00B17FC0"/>
    <w:rsid w:val="00B20173"/>
    <w:rsid w:val="00B21159"/>
    <w:rsid w:val="00B22129"/>
    <w:rsid w:val="00B228F3"/>
    <w:rsid w:val="00B25F2A"/>
    <w:rsid w:val="00B27645"/>
    <w:rsid w:val="00B30411"/>
    <w:rsid w:val="00B30575"/>
    <w:rsid w:val="00B3394D"/>
    <w:rsid w:val="00B33D52"/>
    <w:rsid w:val="00B35B48"/>
    <w:rsid w:val="00B376F1"/>
    <w:rsid w:val="00B3774B"/>
    <w:rsid w:val="00B37D5C"/>
    <w:rsid w:val="00B408A1"/>
    <w:rsid w:val="00B413E3"/>
    <w:rsid w:val="00B4148F"/>
    <w:rsid w:val="00B423F3"/>
    <w:rsid w:val="00B43906"/>
    <w:rsid w:val="00B43D00"/>
    <w:rsid w:val="00B43FAD"/>
    <w:rsid w:val="00B45F28"/>
    <w:rsid w:val="00B462D5"/>
    <w:rsid w:val="00B472CC"/>
    <w:rsid w:val="00B54A6C"/>
    <w:rsid w:val="00B56360"/>
    <w:rsid w:val="00B60801"/>
    <w:rsid w:val="00B60804"/>
    <w:rsid w:val="00B615A0"/>
    <w:rsid w:val="00B6185D"/>
    <w:rsid w:val="00B6214B"/>
    <w:rsid w:val="00B62FDE"/>
    <w:rsid w:val="00B63AFE"/>
    <w:rsid w:val="00B63B24"/>
    <w:rsid w:val="00B63C51"/>
    <w:rsid w:val="00B66369"/>
    <w:rsid w:val="00B67498"/>
    <w:rsid w:val="00B71862"/>
    <w:rsid w:val="00B7479C"/>
    <w:rsid w:val="00B751C3"/>
    <w:rsid w:val="00B76232"/>
    <w:rsid w:val="00B779CB"/>
    <w:rsid w:val="00B80449"/>
    <w:rsid w:val="00B81ACC"/>
    <w:rsid w:val="00B8335D"/>
    <w:rsid w:val="00B84D6B"/>
    <w:rsid w:val="00B85064"/>
    <w:rsid w:val="00B86121"/>
    <w:rsid w:val="00B8697D"/>
    <w:rsid w:val="00B90725"/>
    <w:rsid w:val="00B9208B"/>
    <w:rsid w:val="00B9222F"/>
    <w:rsid w:val="00B9387C"/>
    <w:rsid w:val="00B949B0"/>
    <w:rsid w:val="00B95C5A"/>
    <w:rsid w:val="00BA1111"/>
    <w:rsid w:val="00BA1126"/>
    <w:rsid w:val="00BA18A0"/>
    <w:rsid w:val="00BA2934"/>
    <w:rsid w:val="00BA31CE"/>
    <w:rsid w:val="00BA3DBE"/>
    <w:rsid w:val="00BA3F30"/>
    <w:rsid w:val="00BA61D7"/>
    <w:rsid w:val="00BA724E"/>
    <w:rsid w:val="00BA7AC9"/>
    <w:rsid w:val="00BB0061"/>
    <w:rsid w:val="00BB0079"/>
    <w:rsid w:val="00BB28EF"/>
    <w:rsid w:val="00BB2968"/>
    <w:rsid w:val="00BB3C45"/>
    <w:rsid w:val="00BB45AF"/>
    <w:rsid w:val="00BB6035"/>
    <w:rsid w:val="00BB686B"/>
    <w:rsid w:val="00BB747C"/>
    <w:rsid w:val="00BC0B8A"/>
    <w:rsid w:val="00BC1674"/>
    <w:rsid w:val="00BC222B"/>
    <w:rsid w:val="00BC370F"/>
    <w:rsid w:val="00BC52BC"/>
    <w:rsid w:val="00BC5513"/>
    <w:rsid w:val="00BC588A"/>
    <w:rsid w:val="00BC5F54"/>
    <w:rsid w:val="00BD232B"/>
    <w:rsid w:val="00BD392E"/>
    <w:rsid w:val="00BD3B80"/>
    <w:rsid w:val="00BD42EF"/>
    <w:rsid w:val="00BD560C"/>
    <w:rsid w:val="00BD76E2"/>
    <w:rsid w:val="00BD7F6E"/>
    <w:rsid w:val="00BE02FD"/>
    <w:rsid w:val="00BE0F4D"/>
    <w:rsid w:val="00BE2362"/>
    <w:rsid w:val="00BE2C8E"/>
    <w:rsid w:val="00BE39DE"/>
    <w:rsid w:val="00BE3F9B"/>
    <w:rsid w:val="00BE4B2D"/>
    <w:rsid w:val="00BE4C07"/>
    <w:rsid w:val="00BE5FD3"/>
    <w:rsid w:val="00BE6EB4"/>
    <w:rsid w:val="00BF3C1B"/>
    <w:rsid w:val="00BF465A"/>
    <w:rsid w:val="00BF4AEF"/>
    <w:rsid w:val="00BF5DAA"/>
    <w:rsid w:val="00BF600C"/>
    <w:rsid w:val="00BF6D84"/>
    <w:rsid w:val="00C006C4"/>
    <w:rsid w:val="00C03B1F"/>
    <w:rsid w:val="00C03D68"/>
    <w:rsid w:val="00C10964"/>
    <w:rsid w:val="00C13631"/>
    <w:rsid w:val="00C14A28"/>
    <w:rsid w:val="00C15412"/>
    <w:rsid w:val="00C155BB"/>
    <w:rsid w:val="00C16DC0"/>
    <w:rsid w:val="00C201B6"/>
    <w:rsid w:val="00C211AE"/>
    <w:rsid w:val="00C26A86"/>
    <w:rsid w:val="00C27470"/>
    <w:rsid w:val="00C3149F"/>
    <w:rsid w:val="00C31792"/>
    <w:rsid w:val="00C3180F"/>
    <w:rsid w:val="00C3498D"/>
    <w:rsid w:val="00C34C3B"/>
    <w:rsid w:val="00C36DEA"/>
    <w:rsid w:val="00C3779F"/>
    <w:rsid w:val="00C43DF4"/>
    <w:rsid w:val="00C44D47"/>
    <w:rsid w:val="00C454F1"/>
    <w:rsid w:val="00C45C1F"/>
    <w:rsid w:val="00C5385F"/>
    <w:rsid w:val="00C5418A"/>
    <w:rsid w:val="00C54D55"/>
    <w:rsid w:val="00C610FB"/>
    <w:rsid w:val="00C61486"/>
    <w:rsid w:val="00C65220"/>
    <w:rsid w:val="00C658F2"/>
    <w:rsid w:val="00C7373E"/>
    <w:rsid w:val="00C76A17"/>
    <w:rsid w:val="00C76BBC"/>
    <w:rsid w:val="00C7753F"/>
    <w:rsid w:val="00C801AA"/>
    <w:rsid w:val="00C80769"/>
    <w:rsid w:val="00C807D8"/>
    <w:rsid w:val="00C80C57"/>
    <w:rsid w:val="00C81093"/>
    <w:rsid w:val="00C83BB2"/>
    <w:rsid w:val="00C87321"/>
    <w:rsid w:val="00C90171"/>
    <w:rsid w:val="00C91816"/>
    <w:rsid w:val="00C92ACF"/>
    <w:rsid w:val="00C949B0"/>
    <w:rsid w:val="00C9610C"/>
    <w:rsid w:val="00CA3176"/>
    <w:rsid w:val="00CA3898"/>
    <w:rsid w:val="00CA5E37"/>
    <w:rsid w:val="00CA7102"/>
    <w:rsid w:val="00CB4274"/>
    <w:rsid w:val="00CB503C"/>
    <w:rsid w:val="00CB5559"/>
    <w:rsid w:val="00CB717D"/>
    <w:rsid w:val="00CB7FDC"/>
    <w:rsid w:val="00CC0A4C"/>
    <w:rsid w:val="00CC19CA"/>
    <w:rsid w:val="00CC3C96"/>
    <w:rsid w:val="00CC6DF6"/>
    <w:rsid w:val="00CD6400"/>
    <w:rsid w:val="00CE253D"/>
    <w:rsid w:val="00CE26EC"/>
    <w:rsid w:val="00CE344D"/>
    <w:rsid w:val="00CE4102"/>
    <w:rsid w:val="00CE7C13"/>
    <w:rsid w:val="00CE7DBD"/>
    <w:rsid w:val="00CF1394"/>
    <w:rsid w:val="00CF2EEA"/>
    <w:rsid w:val="00CF4330"/>
    <w:rsid w:val="00CF7260"/>
    <w:rsid w:val="00CF7C6F"/>
    <w:rsid w:val="00D00A26"/>
    <w:rsid w:val="00D01692"/>
    <w:rsid w:val="00D01F86"/>
    <w:rsid w:val="00D02E8B"/>
    <w:rsid w:val="00D0436B"/>
    <w:rsid w:val="00D05443"/>
    <w:rsid w:val="00D07014"/>
    <w:rsid w:val="00D1076E"/>
    <w:rsid w:val="00D10BBB"/>
    <w:rsid w:val="00D12046"/>
    <w:rsid w:val="00D125AB"/>
    <w:rsid w:val="00D12BE8"/>
    <w:rsid w:val="00D12F42"/>
    <w:rsid w:val="00D13323"/>
    <w:rsid w:val="00D1367A"/>
    <w:rsid w:val="00D13CC9"/>
    <w:rsid w:val="00D14444"/>
    <w:rsid w:val="00D1731B"/>
    <w:rsid w:val="00D2033A"/>
    <w:rsid w:val="00D209BD"/>
    <w:rsid w:val="00D22F09"/>
    <w:rsid w:val="00D261F6"/>
    <w:rsid w:val="00D268F3"/>
    <w:rsid w:val="00D300F7"/>
    <w:rsid w:val="00D30356"/>
    <w:rsid w:val="00D30FD4"/>
    <w:rsid w:val="00D331A5"/>
    <w:rsid w:val="00D33C3B"/>
    <w:rsid w:val="00D347DD"/>
    <w:rsid w:val="00D3558A"/>
    <w:rsid w:val="00D364AB"/>
    <w:rsid w:val="00D378CE"/>
    <w:rsid w:val="00D4026F"/>
    <w:rsid w:val="00D419AF"/>
    <w:rsid w:val="00D41C3E"/>
    <w:rsid w:val="00D45836"/>
    <w:rsid w:val="00D458E3"/>
    <w:rsid w:val="00D45A29"/>
    <w:rsid w:val="00D46324"/>
    <w:rsid w:val="00D463F0"/>
    <w:rsid w:val="00D50321"/>
    <w:rsid w:val="00D51896"/>
    <w:rsid w:val="00D524BC"/>
    <w:rsid w:val="00D5297A"/>
    <w:rsid w:val="00D530DA"/>
    <w:rsid w:val="00D538FE"/>
    <w:rsid w:val="00D57A39"/>
    <w:rsid w:val="00D57E7C"/>
    <w:rsid w:val="00D615DB"/>
    <w:rsid w:val="00D62811"/>
    <w:rsid w:val="00D63FB6"/>
    <w:rsid w:val="00D640BB"/>
    <w:rsid w:val="00D64BCD"/>
    <w:rsid w:val="00D64F1C"/>
    <w:rsid w:val="00D67715"/>
    <w:rsid w:val="00D72124"/>
    <w:rsid w:val="00D72CC4"/>
    <w:rsid w:val="00D74D65"/>
    <w:rsid w:val="00D752C3"/>
    <w:rsid w:val="00D75B7D"/>
    <w:rsid w:val="00D75F3C"/>
    <w:rsid w:val="00D8033C"/>
    <w:rsid w:val="00D83C68"/>
    <w:rsid w:val="00D83F3D"/>
    <w:rsid w:val="00D8547E"/>
    <w:rsid w:val="00D8590C"/>
    <w:rsid w:val="00D9231E"/>
    <w:rsid w:val="00D94E5A"/>
    <w:rsid w:val="00D95239"/>
    <w:rsid w:val="00DA598F"/>
    <w:rsid w:val="00DA7045"/>
    <w:rsid w:val="00DB10EB"/>
    <w:rsid w:val="00DB356C"/>
    <w:rsid w:val="00DB6505"/>
    <w:rsid w:val="00DC2A00"/>
    <w:rsid w:val="00DC6B93"/>
    <w:rsid w:val="00DD094B"/>
    <w:rsid w:val="00DD0AFA"/>
    <w:rsid w:val="00DD787A"/>
    <w:rsid w:val="00DE057D"/>
    <w:rsid w:val="00DE4E52"/>
    <w:rsid w:val="00DE6124"/>
    <w:rsid w:val="00DE6790"/>
    <w:rsid w:val="00DF2B9A"/>
    <w:rsid w:val="00DF2D33"/>
    <w:rsid w:val="00DF416D"/>
    <w:rsid w:val="00DF64E5"/>
    <w:rsid w:val="00DF73F1"/>
    <w:rsid w:val="00E03493"/>
    <w:rsid w:val="00E04237"/>
    <w:rsid w:val="00E067C5"/>
    <w:rsid w:val="00E06FC0"/>
    <w:rsid w:val="00E07A55"/>
    <w:rsid w:val="00E07B78"/>
    <w:rsid w:val="00E1050F"/>
    <w:rsid w:val="00E115FF"/>
    <w:rsid w:val="00E11B89"/>
    <w:rsid w:val="00E12B70"/>
    <w:rsid w:val="00E13002"/>
    <w:rsid w:val="00E13CA2"/>
    <w:rsid w:val="00E14405"/>
    <w:rsid w:val="00E14523"/>
    <w:rsid w:val="00E14AF4"/>
    <w:rsid w:val="00E14C48"/>
    <w:rsid w:val="00E167AD"/>
    <w:rsid w:val="00E17214"/>
    <w:rsid w:val="00E22249"/>
    <w:rsid w:val="00E223F8"/>
    <w:rsid w:val="00E22CBF"/>
    <w:rsid w:val="00E23675"/>
    <w:rsid w:val="00E2488F"/>
    <w:rsid w:val="00E26787"/>
    <w:rsid w:val="00E273E4"/>
    <w:rsid w:val="00E3204C"/>
    <w:rsid w:val="00E3531E"/>
    <w:rsid w:val="00E37B84"/>
    <w:rsid w:val="00E40240"/>
    <w:rsid w:val="00E41EC3"/>
    <w:rsid w:val="00E4431B"/>
    <w:rsid w:val="00E4582B"/>
    <w:rsid w:val="00E46518"/>
    <w:rsid w:val="00E472CD"/>
    <w:rsid w:val="00E4771B"/>
    <w:rsid w:val="00E47798"/>
    <w:rsid w:val="00E500D8"/>
    <w:rsid w:val="00E5028E"/>
    <w:rsid w:val="00E50408"/>
    <w:rsid w:val="00E54222"/>
    <w:rsid w:val="00E5551E"/>
    <w:rsid w:val="00E5706B"/>
    <w:rsid w:val="00E61F59"/>
    <w:rsid w:val="00E6515A"/>
    <w:rsid w:val="00E67358"/>
    <w:rsid w:val="00E771CC"/>
    <w:rsid w:val="00E83E30"/>
    <w:rsid w:val="00E83E82"/>
    <w:rsid w:val="00E85243"/>
    <w:rsid w:val="00E85CF7"/>
    <w:rsid w:val="00E87163"/>
    <w:rsid w:val="00E87FF8"/>
    <w:rsid w:val="00E9160E"/>
    <w:rsid w:val="00E93864"/>
    <w:rsid w:val="00E95C28"/>
    <w:rsid w:val="00E97493"/>
    <w:rsid w:val="00EA0668"/>
    <w:rsid w:val="00EA0B24"/>
    <w:rsid w:val="00EA0E2B"/>
    <w:rsid w:val="00EA3230"/>
    <w:rsid w:val="00EA4829"/>
    <w:rsid w:val="00EA4BC0"/>
    <w:rsid w:val="00EA5B12"/>
    <w:rsid w:val="00EA5B6A"/>
    <w:rsid w:val="00EA6138"/>
    <w:rsid w:val="00EA7DD8"/>
    <w:rsid w:val="00EB0031"/>
    <w:rsid w:val="00EB0931"/>
    <w:rsid w:val="00EB0F9D"/>
    <w:rsid w:val="00EB403C"/>
    <w:rsid w:val="00EB4415"/>
    <w:rsid w:val="00EB73EA"/>
    <w:rsid w:val="00EC06E3"/>
    <w:rsid w:val="00EC1FB8"/>
    <w:rsid w:val="00EC2CC0"/>
    <w:rsid w:val="00EC33EB"/>
    <w:rsid w:val="00EC6D01"/>
    <w:rsid w:val="00EC7097"/>
    <w:rsid w:val="00ED1903"/>
    <w:rsid w:val="00ED195B"/>
    <w:rsid w:val="00ED47CD"/>
    <w:rsid w:val="00ED4F02"/>
    <w:rsid w:val="00ED5F61"/>
    <w:rsid w:val="00ED6365"/>
    <w:rsid w:val="00ED6F2D"/>
    <w:rsid w:val="00EE0A4F"/>
    <w:rsid w:val="00EE0C10"/>
    <w:rsid w:val="00EE3C70"/>
    <w:rsid w:val="00EE6297"/>
    <w:rsid w:val="00EE71FC"/>
    <w:rsid w:val="00EE7A99"/>
    <w:rsid w:val="00EE7B71"/>
    <w:rsid w:val="00EF24BF"/>
    <w:rsid w:val="00EF4346"/>
    <w:rsid w:val="00EF7401"/>
    <w:rsid w:val="00F01085"/>
    <w:rsid w:val="00F01D3C"/>
    <w:rsid w:val="00F0448E"/>
    <w:rsid w:val="00F04E13"/>
    <w:rsid w:val="00F05788"/>
    <w:rsid w:val="00F115F2"/>
    <w:rsid w:val="00F12DEB"/>
    <w:rsid w:val="00F12E16"/>
    <w:rsid w:val="00F135EB"/>
    <w:rsid w:val="00F14311"/>
    <w:rsid w:val="00F16536"/>
    <w:rsid w:val="00F16A10"/>
    <w:rsid w:val="00F20D38"/>
    <w:rsid w:val="00F218D5"/>
    <w:rsid w:val="00F2216D"/>
    <w:rsid w:val="00F23818"/>
    <w:rsid w:val="00F24AAF"/>
    <w:rsid w:val="00F27913"/>
    <w:rsid w:val="00F333C9"/>
    <w:rsid w:val="00F33592"/>
    <w:rsid w:val="00F347FB"/>
    <w:rsid w:val="00F349D3"/>
    <w:rsid w:val="00F4173B"/>
    <w:rsid w:val="00F45414"/>
    <w:rsid w:val="00F45E01"/>
    <w:rsid w:val="00F50F44"/>
    <w:rsid w:val="00F5148D"/>
    <w:rsid w:val="00F518D5"/>
    <w:rsid w:val="00F53126"/>
    <w:rsid w:val="00F53949"/>
    <w:rsid w:val="00F5468B"/>
    <w:rsid w:val="00F55649"/>
    <w:rsid w:val="00F569BD"/>
    <w:rsid w:val="00F56A93"/>
    <w:rsid w:val="00F57454"/>
    <w:rsid w:val="00F6056E"/>
    <w:rsid w:val="00F61860"/>
    <w:rsid w:val="00F62555"/>
    <w:rsid w:val="00F62CB8"/>
    <w:rsid w:val="00F64EF4"/>
    <w:rsid w:val="00F66C7F"/>
    <w:rsid w:val="00F67F9C"/>
    <w:rsid w:val="00F7435F"/>
    <w:rsid w:val="00F74CB4"/>
    <w:rsid w:val="00F77661"/>
    <w:rsid w:val="00F80686"/>
    <w:rsid w:val="00F81BC4"/>
    <w:rsid w:val="00F828C8"/>
    <w:rsid w:val="00F84196"/>
    <w:rsid w:val="00F855E7"/>
    <w:rsid w:val="00F86DCE"/>
    <w:rsid w:val="00F8763F"/>
    <w:rsid w:val="00F87648"/>
    <w:rsid w:val="00F90435"/>
    <w:rsid w:val="00F92656"/>
    <w:rsid w:val="00F92B84"/>
    <w:rsid w:val="00F92EBB"/>
    <w:rsid w:val="00F96193"/>
    <w:rsid w:val="00F97175"/>
    <w:rsid w:val="00FA1D50"/>
    <w:rsid w:val="00FB0599"/>
    <w:rsid w:val="00FB10BD"/>
    <w:rsid w:val="00FB2BEE"/>
    <w:rsid w:val="00FB50F6"/>
    <w:rsid w:val="00FB5354"/>
    <w:rsid w:val="00FB59BB"/>
    <w:rsid w:val="00FB5DF3"/>
    <w:rsid w:val="00FC0A35"/>
    <w:rsid w:val="00FC16DD"/>
    <w:rsid w:val="00FC258C"/>
    <w:rsid w:val="00FC6414"/>
    <w:rsid w:val="00FC7DD1"/>
    <w:rsid w:val="00FD1A7C"/>
    <w:rsid w:val="00FD3575"/>
    <w:rsid w:val="00FD7A9E"/>
    <w:rsid w:val="00FE2C5A"/>
    <w:rsid w:val="00FE39F2"/>
    <w:rsid w:val="00FE5142"/>
    <w:rsid w:val="00FE6622"/>
    <w:rsid w:val="00FE763A"/>
    <w:rsid w:val="00FF31F5"/>
    <w:rsid w:val="00FF3C65"/>
    <w:rsid w:val="00FF7213"/>
    <w:rsid w:val="00FF75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84081"/>
    <w:pPr>
      <w:tabs>
        <w:tab w:pos="4536" w:val="center"/>
        <w:tab w:pos="9072" w:val="right"/>
      </w:tabs>
    </w:pPr>
  </w:style>
  <w:style w:customStyle="true" w:styleId="ZaglavljeChar" w:type="character">
    <w:name w:val="Zaglavlje Char"/>
    <w:basedOn w:val="Zadanifontodlomka"/>
    <w:link w:val="Zaglavlje"/>
    <w:uiPriority w:val="99"/>
    <w:rsid w:val="00A84081"/>
    <w:rPr>
      <w:sz w:val="24"/>
      <w:szCs w:val="24"/>
    </w:rPr>
  </w:style>
  <w:style w:styleId="Podnoje" w:type="paragraph">
    <w:name w:val="footer"/>
    <w:basedOn w:val="Normal"/>
    <w:link w:val="PodnojeChar"/>
    <w:rsid w:val="00A84081"/>
    <w:pPr>
      <w:tabs>
        <w:tab w:pos="4536" w:val="center"/>
        <w:tab w:pos="9072" w:val="right"/>
      </w:tabs>
    </w:pPr>
  </w:style>
  <w:style w:customStyle="true" w:styleId="PodnojeChar" w:type="character">
    <w:name w:val="Podnožje Char"/>
    <w:basedOn w:val="Zadanifontodlomka"/>
    <w:link w:val="Podnoje"/>
    <w:rsid w:val="00A84081"/>
    <w:rPr>
      <w:sz w:val="24"/>
      <w:szCs w:val="24"/>
    </w:rPr>
  </w:style>
  <w:style w:styleId="Tekstbalonia" w:type="paragraph">
    <w:name w:val="Balloon Text"/>
    <w:basedOn w:val="Normal"/>
    <w:link w:val="TekstbaloniaChar"/>
    <w:rsid w:val="00680E10"/>
    <w:rPr>
      <w:rFonts w:cs="Tahoma" w:hAnsi="Tahoma" w:ascii="Tahoma"/>
      <w:sz w:val="16"/>
      <w:szCs w:val="16"/>
    </w:rPr>
  </w:style>
  <w:style w:customStyle="true" w:styleId="TekstbaloniaChar" w:type="character">
    <w:name w:val="Tekst balončića Char"/>
    <w:basedOn w:val="Zadanifontodlomka"/>
    <w:link w:val="Tekstbalonia"/>
    <w:rsid w:val="00680E10"/>
    <w:rPr>
      <w:rFonts w:cs="Tahoma" w:hAnsi="Tahoma" w:ascii="Tahoma"/>
      <w:sz w:val="16"/>
      <w:szCs w:val="16"/>
    </w:rPr>
  </w:style>
  <w:style w:styleId="Tekstrezerviranogmjesta" w:type="character">
    <w:name w:val="Placeholder Text"/>
    <w:basedOn w:val="Zadanifontodlomka"/>
    <w:uiPriority w:val="99"/>
    <w:semiHidden/>
    <w:rsid w:val="00DC2A00"/>
    <w:rPr>
      <w:color w:val="808080"/>
      <w:bdr w:space="0" w:sz="0" w:color="auto" w:val="none"/>
      <w:shd w:fill="auto" w:color="auto" w:val="clear"/>
    </w:rPr>
  </w:style>
  <w:style w:customStyle="true" w:styleId="eSPISCCParagraphDefaultFont" w:type="character">
    <w:name w:val="eSPIS_CC_Paragraph Default Font"/>
    <w:basedOn w:val="Zadanifontodlomka"/>
    <w:rsid w:val="00DC2A0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C2A00"/>
    <w:rPr>
      <w:bdr w:space="0" w:sz="0" w:color="auto" w:val="none"/>
      <w:shd w:fill="FFFFCC" w:color="auto" w:val="clear"/>
      <w:lang w:val="hr-HR"/>
    </w:rPr>
  </w:style>
  <w:style w:customStyle="true" w:styleId="PozadinaSvijetloCrvena" w:type="character">
    <w:name w:val="Pozadina_SvijetloCrvena"/>
    <w:basedOn w:val="eSPISCCParagraphDefaultFont"/>
    <w:rsid w:val="00DC2A0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C2A0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84081"/>
    <w:pPr>
      <w:tabs>
        <w:tab w:pos="4536" w:val="center"/>
        <w:tab w:pos="9072" w:val="right"/>
      </w:tabs>
    </w:pPr>
  </w:style>
  <w:style w:customStyle="1" w:styleId="ZaglavljeChar" w:type="character">
    <w:name w:val="Zaglavlje Char"/>
    <w:basedOn w:val="Zadanifontodlomka"/>
    <w:link w:val="Zaglavlje"/>
    <w:uiPriority w:val="99"/>
    <w:rsid w:val="00A84081"/>
    <w:rPr>
      <w:sz w:val="24"/>
      <w:szCs w:val="24"/>
    </w:rPr>
  </w:style>
  <w:style w:styleId="Podnoje" w:type="paragraph">
    <w:name w:val="footer"/>
    <w:basedOn w:val="Normal"/>
    <w:link w:val="PodnojeChar"/>
    <w:rsid w:val="00A84081"/>
    <w:pPr>
      <w:tabs>
        <w:tab w:pos="4536" w:val="center"/>
        <w:tab w:pos="9072" w:val="right"/>
      </w:tabs>
    </w:pPr>
  </w:style>
  <w:style w:customStyle="1" w:styleId="PodnojeChar" w:type="character">
    <w:name w:val="Podnožje Char"/>
    <w:basedOn w:val="Zadanifontodlomka"/>
    <w:link w:val="Podnoje"/>
    <w:rsid w:val="00A84081"/>
    <w:rPr>
      <w:sz w:val="24"/>
      <w:szCs w:val="24"/>
    </w:rPr>
  </w:style>
  <w:style w:styleId="Tekstbalonia" w:type="paragraph">
    <w:name w:val="Balloon Text"/>
    <w:basedOn w:val="Normal"/>
    <w:link w:val="TekstbaloniaChar"/>
    <w:rsid w:val="00680E10"/>
    <w:rPr>
      <w:rFonts w:ascii="Tahoma" w:cs="Tahoma" w:hAnsi="Tahoma"/>
      <w:sz w:val="16"/>
      <w:szCs w:val="16"/>
    </w:rPr>
  </w:style>
  <w:style w:customStyle="1" w:styleId="TekstbaloniaChar" w:type="character">
    <w:name w:val="Tekst balončića Char"/>
    <w:basedOn w:val="Zadanifontodlomka"/>
    <w:link w:val="Tekstbalonia"/>
    <w:rsid w:val="00680E10"/>
    <w:rPr>
      <w:rFonts w:ascii="Tahoma" w:cs="Tahoma" w:hAnsi="Tahoma"/>
      <w:sz w:val="16"/>
      <w:szCs w:val="16"/>
    </w:rPr>
  </w:style>
  <w:style w:styleId="Tekstrezerviranogmjesta" w:type="character">
    <w:name w:val="Placeholder Text"/>
    <w:basedOn w:val="Zadanifontodlomka"/>
    <w:uiPriority w:val="99"/>
    <w:semiHidden/>
    <w:rsid w:val="00DC2A00"/>
    <w:rPr>
      <w:color w:val="808080"/>
      <w:bdr w:color="auto" w:space="0" w:sz="0" w:val="none"/>
      <w:shd w:color="auto" w:fill="auto" w:val="clear"/>
    </w:rPr>
  </w:style>
  <w:style w:customStyle="1" w:styleId="eSPISCCParagraphDefaultFont" w:type="character">
    <w:name w:val="eSPIS_CC_Paragraph Default Font"/>
    <w:basedOn w:val="Zadanifontodlomka"/>
    <w:rsid w:val="00DC2A0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C2A00"/>
    <w:rPr>
      <w:bdr w:color="auto" w:space="0" w:sz="0" w:val="none"/>
      <w:shd w:color="auto" w:fill="FFFFCC" w:val="clear"/>
      <w:lang w:val="hr-HR"/>
    </w:rPr>
  </w:style>
  <w:style w:customStyle="1" w:styleId="PozadinaSvijetloCrvena" w:type="character">
    <w:name w:val="Pozadina_SvijetloCrvena"/>
    <w:basedOn w:val="eSPISCCParagraphDefaultFont"/>
    <w:rsid w:val="00DC2A0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C2A0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0912181">
      <w:bodyDiv w:val="true"/>
      <w:marLeft w:val="104"/>
      <w:marRight w:val="104"/>
      <w:marTop w:val="104"/>
      <w:marBottom w:val="104"/>
      <w:divBdr>
        <w:top w:space="0" w:sz="0" w:color="auto" w:val="none"/>
        <w:left w:space="0" w:sz="0" w:color="auto" w:val="none"/>
        <w:bottom w:space="0" w:sz="0" w:color="auto" w:val="none"/>
        <w:right w:space="0" w:sz="0" w:color="auto" w:val="none"/>
      </w:divBdr>
      <w:divsChild>
        <w:div w:id="1009065580">
          <w:marLeft w:val="0"/>
          <w:marRight w:val="0"/>
          <w:marTop w:val="52"/>
          <w:marBottom w:val="0"/>
          <w:divBdr>
            <w:top w:space="0" w:sz="0" w:color="auto" w:val="none"/>
            <w:left w:space="0" w:sz="0" w:color="auto" w:val="none"/>
            <w:bottom w:space="0" w:sz="0" w:color="auto" w:val="none"/>
            <w:right w:space="0" w:sz="0" w:color="auto" w:val="none"/>
          </w:divBdr>
          <w:divsChild>
            <w:div w:id="388964362">
              <w:marLeft w:val="0"/>
              <w:marRight w:val="0"/>
              <w:marTop w:val="0"/>
              <w:marBottom w:val="0"/>
              <w:divBdr>
                <w:top w:space="0" w:sz="0" w:color="auto" w:val="none"/>
                <w:left w:space="0" w:sz="0" w:color="auto" w:val="none"/>
                <w:bottom w:space="0" w:sz="0" w:color="auto" w:val="none"/>
                <w:right w:space="0" w:sz="0" w:color="auto" w:val="none"/>
              </w:divBdr>
              <w:divsChild>
                <w:div w:id="394593548">
                  <w:marLeft w:val="3243"/>
                  <w:marRight w:val="0"/>
                  <w:marTop w:val="0"/>
                  <w:marBottom w:val="259"/>
                  <w:divBdr>
                    <w:top w:space="0" w:sz="0" w:color="auto" w:val="none"/>
                    <w:left w:space="0" w:sz="0" w:color="auto" w:val="none"/>
                    <w:bottom w:space="0" w:sz="0" w:color="auto" w:val="none"/>
                    <w:right w:space="0" w:sz="0" w:color="auto" w:val="none"/>
                  </w:divBdr>
                  <w:divsChild>
                    <w:div w:id="122307699">
                      <w:marLeft w:val="0"/>
                      <w:marRight w:val="0"/>
                      <w:marTop w:val="0"/>
                      <w:marBottom w:val="0"/>
                      <w:divBdr>
                        <w:top w:space="0" w:sz="0" w:color="auto" w:val="none"/>
                        <w:left w:space="0" w:sz="0" w:color="auto" w:val="none"/>
                        <w:bottom w:space="0" w:sz="0" w:color="auto" w:val="none"/>
                        <w:right w:space="0" w:sz="0" w:color="auto" w:val="none"/>
                      </w:divBdr>
                      <w:divsChild>
                        <w:div w:id="1791319053">
                          <w:marLeft w:val="0"/>
                          <w:marRight w:val="0"/>
                          <w:marTop w:val="0"/>
                          <w:marBottom w:val="0"/>
                          <w:divBdr>
                            <w:top w:space="0" w:sz="0" w:color="auto" w:val="none"/>
                            <w:left w:space="0" w:sz="0" w:color="auto" w:val="none"/>
                            <w:bottom w:space="0" w:sz="0" w:color="auto" w:val="none"/>
                            <w:right w:space="0" w:sz="0" w:color="auto" w:val="none"/>
                          </w:divBdr>
                          <w:divsChild>
                            <w:div w:id="1067417501">
                              <w:marLeft w:val="0"/>
                              <w:marRight w:val="0"/>
                              <w:marTop w:val="0"/>
                              <w:marBottom w:val="0"/>
                              <w:divBdr>
                                <w:top w:space="0" w:sz="0" w:color="auto" w:val="none"/>
                                <w:left w:space="0" w:sz="0" w:color="auto" w:val="none"/>
                                <w:bottom w:space="0" w:sz="0" w:color="auto" w:val="none"/>
                                <w:right w:space="0" w:sz="0" w:color="auto" w:val="none"/>
                              </w:divBdr>
                              <w:divsChild>
                                <w:div w:id="2018265098">
                                  <w:marLeft w:val="0"/>
                                  <w:marRight w:val="0"/>
                                  <w:marTop w:val="0"/>
                                  <w:marBottom w:val="0"/>
                                  <w:divBdr>
                                    <w:top w:space="0" w:sz="0" w:color="auto" w:val="none"/>
                                    <w:left w:space="0" w:sz="0" w:color="auto" w:val="none"/>
                                    <w:bottom w:space="0" w:sz="0" w:color="auto" w:val="none"/>
                                    <w:right w:space="0" w:sz="0" w:color="auto" w:val="none"/>
                                  </w:divBdr>
                                  <w:divsChild>
                                    <w:div w:id="642543460">
                                      <w:marLeft w:val="0"/>
                                      <w:marRight w:val="0"/>
                                      <w:marTop w:val="0"/>
                                      <w:marBottom w:val="0"/>
                                      <w:divBdr>
                                        <w:top w:space="0" w:sz="0" w:color="auto" w:val="none"/>
                                        <w:left w:space="0" w:sz="0" w:color="auto" w:val="none"/>
                                        <w:bottom w:space="0" w:sz="0" w:color="auto" w:val="none"/>
                                        <w:right w:space="0" w:sz="0" w:color="auto" w:val="none"/>
                                      </w:divBdr>
                                      <w:divsChild>
                                        <w:div w:id="121921237">
                                          <w:marLeft w:val="0"/>
                                          <w:marRight w:val="0"/>
                                          <w:marTop w:val="0"/>
                                          <w:marBottom w:val="0"/>
                                          <w:divBdr>
                                            <w:top w:space="0" w:sz="0" w:color="auto" w:val="none"/>
                                            <w:left w:space="0" w:sz="0" w:color="auto" w:val="none"/>
                                            <w:bottom w:space="0" w:sz="0" w:color="auto" w:val="none"/>
                                            <w:right w:space="0" w:sz="0" w:color="auto" w:val="none"/>
                                          </w:divBdr>
                                          <w:divsChild>
                                            <w:div w:id="112538821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2016.</izvorni_sadrzaj>
    <derivirana_varijabla naziv="DomainObject.DatumDonosenjaOdluke_1">17.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1077</izvorni_sadrzaj>
    <derivirana_varijabla naziv="DomainObject.Predmet.Broj_1">1077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2014.</izvorni_sadrzaj>
    <derivirana_varijabla naziv="DomainObject.Predmet.DatumOsnivanja_1">10.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St-1077/2014</izvorni_sadrzaj>
    <derivirana_varijabla naziv="DomainObject.Predmet.OznakaBroj_1">St-1077/2014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ENIGMA d.o.o.</izvorni_sadrzaj>
    <derivirana_varijabla naziv="DomainObject.Predmet.ProtustrankaFormated_1">  ENIGMA d.o.o.</derivirana_varijabla>
  </DomainObject.Predmet.ProtustrankaFormated>
  <DomainObject.Predmet.ProtustrankaFormatedOIB>
    <izvorni_sadrzaj>  ENIGMA d.o.o., OIB 14770792714</izvorni_sadrzaj>
    <derivirana_varijabla naziv="DomainObject.Predmet.ProtustrankaFormatedOIB_1">  ENIGMA d.o.o., OIB 14770792714</derivirana_varijabla>
  </DomainObject.Predmet.ProtustrankaFormatedOIB>
  <DomainObject.Predmet.ProtustrankaFormatedWithAdress>
    <izvorni_sadrzaj> ENIGMA d.o.o., Skela 64, 44400 Glina</izvorni_sadrzaj>
    <derivirana_varijabla naziv="DomainObject.Predmet.ProtustrankaFormatedWithAdress_1"> ENIGMA d.o.o., Skela 64, 44400 Glina</derivirana_varijabla>
  </DomainObject.Predmet.ProtustrankaFormatedWithAdress>
  <DomainObject.Predmet.ProtustrankaFormatedWithAdressOIB>
    <izvorni_sadrzaj> ENIGMA d.o.o., OIB 14770792714, Skela 64, 44400 Glina</izvorni_sadrzaj>
    <derivirana_varijabla naziv="DomainObject.Predmet.ProtustrankaFormatedWithAdressOIB_1"> ENIGMA d.o.o., OIB 14770792714, Skela 64, 44400 Glina</derivirana_varijabla>
  </DomainObject.Predmet.ProtustrankaFormatedWithAdressOIB>
  <DomainObject.Predmet.ProtustrankaWithAdress>
    <izvorni_sadrzaj>ENIGMA d.o.o. Skela 64, 44400 Glina</izvorni_sadrzaj>
    <derivirana_varijabla naziv="DomainObject.Predmet.ProtustrankaWithAdress_1">ENIGMA d.o.o. Skela 64, 44400 Glina</derivirana_varijabla>
  </DomainObject.Predmet.ProtustrankaWithAdress>
  <DomainObject.Predmet.ProtustrankaWithAdressOIB>
    <izvorni_sadrzaj>ENIGMA d.o.o., OIB 14770792714, Skela 64, 44400 Glina</izvorni_sadrzaj>
    <derivirana_varijabla naziv="DomainObject.Predmet.ProtustrankaWithAdressOIB_1">ENIGMA d.o.o., OIB 14770792714, Skela 64, 44400 Glina</derivirana_varijabla>
  </DomainObject.Predmet.ProtustrankaWithAdressOIB>
  <DomainObject.Predmet.ProtustrankaNazivFormated>
    <izvorni_sadrzaj>ENIGMA d.o.o.</izvorni_sadrzaj>
    <derivirana_varijabla naziv="DomainObject.Predmet.ProtustrankaNazivFormated_1">ENIGMA d.o.o.</derivirana_varijabla>
  </DomainObject.Predmet.ProtustrankaNazivFormated>
  <DomainObject.Predmet.ProtustrankaNazivFormatedOIB>
    <izvorni_sadrzaj>ENIGMA d.o.o., OIB 14770792714</izvorni_sadrzaj>
    <derivirana_varijabla naziv="DomainObject.Predmet.ProtustrankaNazivFormatedOIB_1">ENIGMA d.o.o., OIB 14770792714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PRVO PLINARSKO DRUŠTVO d.o.o. za distribuciju plina; DOK-ING, društvo s ograničenom odgovornošću za inženjering i unutarnju i vanjsku trgovinu; Safija Denkwitz Cerić; Ante Mihaljević; Slaven Tomić; MARENČIĆ TRANSPORTI j.d.o.o. za trgovinu i prijevoz; MEHANIKA-ELEKTRONIKA društvo s ograničenom odgovornošću za usluge; Zlatko Tomašinec; Marijo-marko Pavletić; Milorad Volaš; AUTO - PULS d.o.o. za trgovinu i usluge; FHC d.o.o. za graditeljstvo, projektiranje i usluge; Jelena Kraljević Bašić; Branko Bašić; Leon Kukec; Marko Štefanac; AUTO-MAK društvo s ograničenom odgovornošću za trgovinu i usluge; VI-ZA MOBILE j.d.o.o. za trgovinu i usluge; AUTO BEKI 13 društvo s ograničenom odgovornošću za trgovinu i usluge; TITAN društvo s ograničenom odgovornošću za trgovinu, prijevoz i građenje; AUTO-DABO društvo s ograničenom odgovornošću za trgovinu i usluge; Z.T.T., d.o.o. za unutarnju i vanjsku trgovinu i usluge; VV - PROMET d.o.o. prijevoz,građevinarstvo, trgovina i usluge; SAMO TREBA DELATI d.o.o. za trgovinu i usluge; Mario Bosiljkov; Kruno Štefanek; Zvonko Hlevnjak; V.D.M. PROMET d.o.o. za graditeljstvo; Davor Videc; M.R.TRANSPORT d.o.o. za trgovinu i usluge; Davor Bogović; D.I. ING. d.o.o. za građevinarstvo, trgovinu i usluge; HOC LOCO d.o.o. za trgovinu; BAK UNIJA d.o.o. za usluge i trgovinu</izvorni_sadrzaj>
    <derivirana_varijabla naziv="DomainObject.Predmet.StrankaFormated_1">  RH Ministarstvo financija, Porezna uprava; PRVO PLINARSKO DRUŠTVO d.o.o. za distribuciju plina; DOK-ING, društvo s ograničenom odgovornošću za inženjering i unutarnju i vanjsku trgovinu; Safija Denkwitz Cerić; Ante Mihaljević; Slaven Tomić; MARENČIĆ TRANSPORTI j.d.o.o. za trgovinu i prijevoz; MEHANIKA-ELEKTRONIKA društvo s ograničenom odgovornošću za usluge; Zlatko Tomašinec; Marijo-marko Pavletić; Milorad Volaš; AUTO - PULS d.o.o. za trgovinu i usluge; FHC d.o.o. za graditeljstvo, projektiranje i usluge; Jelena Kraljević Bašić; Branko Bašić; Leon Kukec; Marko Štefanac; AUTO-MAK društvo s ograničenom odgovornošću za trgovinu i usluge; VI-ZA MOBILE j.d.o.o. za trgovinu i usluge; AUTO BEKI 13 društvo s ograničenom odgovornošću za trgovinu i usluge; TITAN društvo s ograničenom odgovornošću za trgovinu, prijevoz i građenje; AUTO-DABO društvo s ograničenom odgovornošću za trgovinu i usluge; Z.T.T., d.o.o. za unutarnju i vanjsku trgovinu i usluge; VV - PROMET d.o.o. prijevoz,građevinarstvo, trgovina i usluge; SAMO TREBA DELATI d.o.o. za trgovinu i usluge; Mario Bosiljkov; Kruno Štefanek; Zvonko Hlevnjak; V.D.M. PROMET d.o.o. za graditeljstvo; Davor Videc; M.R.TRANSPORT d.o.o. za trgovinu i usluge; Davor Bogović; D.I. ING. d.o.o. za građevinarstvo, trgovinu i usluge; HOC LOCO d.o.o. za trgovinu; BAK UNIJA d.o.o. za usluge i trgovinu</derivirana_varijabla>
  </DomainObject.Predmet.StrankaFormated>
  <DomainObject.Predmet.StrankaFormatedOIB>
    <izvorni_sadrzaj>  RH Ministarstvo financija, Porezna uprava, OIB 18683136487; PRVO PLINARSKO DRUŠTVO d.o.o. za distribuciju plina, OIB 58292277611; DOK-ING, društvo s ograničenom odgovornošću za inženjering i unutarnju i vanjsku trgovinu, OIB 39982657045; Safija Denkwitz Cerić, OIB 26929862693; Ante Mihaljević, OIB 83579267014; Slaven Tomić, OIB 51108258209; MARENČIĆ TRANSPORTI j.d.o.o. za trgovinu i prijevoz, OIB 69118894996; MEHANIKA-ELEKTRONIKA društvo s ograničenom odgovornošću za usluge, OIB 44579903781; Zlatko Tomašinec, OIB 45830945751; Marijo-marko Pavletić, OIB 62982725235; Milorad Volaš, OIB 85309020949; AUTO - PULS d.o.o. za trgovinu i usluge, OIB 30937172834; FHC d.o.o. za graditeljstvo, projektiranje i usluge, OIB 73396822478; Jelena Kraljević Bašić, OIB 29791745585; Branko Bašić, OIB 10893920769; Leon Kukec, OIB 72074545880; Marko Štefanac; AUTO-MAK društvo s ograničenom odgovornošću za trgovinu i usluge, OIB 11480283722; VI-ZA MOBILE j.d.o.o. za trgovinu i usluge, OIB 80038405182; AUTO BEKI 13 društvo s ograničenom odgovornošću za trgovinu i usluge, OIB 56778285696; TITAN društvo s ograničenom odgovornošću za trgovinu, prijevoz i građenje, OIB 85148271926; AUTO-DABO društvo s ograničenom odgovornošću za trgovinu i usluge, OIB 81363721800; Z.T.T., d.o.o. za unutarnju i vanjsku trgovinu i usluge, OIB 75935511444; VV - PROMET d.o.o. prijevoz,građevinarstvo, trgovina i usluge, OIB 41078691127; SAMO TREBA DELATI d.o.o. za trgovinu i usluge, OIB 91854435907; Mario Bosiljkov, OIB 17821905027; Kruno Štefanek, OIB 61067848748; Zvonko Hlevnjak, OIB 35841292482; V.D.M. PROMET d.o.o. za graditeljstvo, OIB 77440333831; Davor Videc, OIB 59014486653; M.R.TRANSPORT d.o.o. za trgovinu i usluge, OIB 95687639772; Davor Bogović, OIB 90737617352; D.I. ING. d.o.o. za građevinarstvo, trgovinu i usluge, OIB 28968593743; HOC LOCO d.o.o. za trgovinu, OIB 34166635138; BAK UNIJA d.o.o. za usluge i trgovinu, OIB 54860305385</izvorni_sadrzaj>
    <derivirana_varijabla naziv="DomainObject.Predmet.StrankaFormatedOIB_1">  RH Ministarstvo financija, Porezna uprava, OIB 18683136487; PRVO PLINARSKO DRUŠTVO d.o.o. za distribuciju plina, OIB 58292277611; DOK-ING, društvo s ograničenom odgovornošću za inženjering i unutarnju i vanjsku trgovinu, OIB 39982657045; Safija Denkwitz Cerić, OIB 26929862693; Ante Mihaljević, OIB 83579267014; Slaven Tomić, OIB 51108258209; MARENČIĆ TRANSPORTI j.d.o.o. za trgovinu i prijevoz, OIB 69118894996; MEHANIKA-ELEKTRONIKA društvo s ograničenom odgovornošću za usluge, OIB 44579903781; Zlatko Tomašinec, OIB 45830945751; Marijo-marko Pavletić, OIB 62982725235; Milorad Volaš, OIB 85309020949; AUTO - PULS d.o.o. za trgovinu i usluge, OIB 30937172834; FHC d.o.o. za graditeljstvo, projektiranje i usluge, OIB 73396822478; Jelena Kraljević Bašić, OIB 29791745585; Branko Bašić, OIB 10893920769; Leon Kukec, OIB 72074545880; Marko Štefanac; AUTO-MAK društvo s ograničenom odgovornošću za trgovinu i usluge, OIB 11480283722; VI-ZA MOBILE j.d.o.o. za trgovinu i usluge, OIB 80038405182; AUTO BEKI 13 društvo s ograničenom odgovornošću za trgovinu i usluge, OIB 56778285696; TITAN društvo s ograničenom odgovornošću za trgovinu, prijevoz i građenje, OIB 85148271926; AUTO-DABO društvo s ograničenom odgovornošću za trgovinu i usluge, OIB 81363721800; Z.T.T., d.o.o. za unutarnju i vanjsku trgovinu i usluge, OIB 75935511444; VV - PROMET d.o.o. prijevoz,građevinarstvo, trgovina i usluge, OIB 41078691127; SAMO TREBA DELATI d.o.o. za trgovinu i usluge, OIB 91854435907; Mario Bosiljkov, OIB 17821905027; Kruno Štefanek, OIB 61067848748; Zvonko Hlevnjak, OIB 35841292482; V.D.M. PROMET d.o.o. za graditeljstvo, OIB 77440333831; Davor Videc, OIB 59014486653; M.R.TRANSPORT d.o.o. za trgovinu i usluge, OIB 95687639772; Davor Bogović, OIB 90737617352; D.I. ING. d.o.o. za građevinarstvo, trgovinu i usluge, OIB 28968593743; HOC LOCO d.o.o. za trgovinu, OIB 34166635138; BAK UNIJA d.o.o. za usluge i trgovinu, OIB 54860305385</derivirana_varijabla>
  </DomainObject.Predmet.StrankaFormatedOIB>
  <DomainObject.Predmet.StrankaFormatedWithAdress>
    <izvorni_sadrzaj> RH Ministarstvo financija, Porezna uprava, S. i A. Radića 30, 44000 Sisak; PRVO PLINARSKO DRUŠTVO d.o.o. za distribuciju plina, A.Stepinca 27, 32000 Vukovar; DOK-ING, društvo s ograničenom odgovornošću za inženjering i unutarnju i vanjsku trgovinu, Kanalski put 1, Zagreb; Safija Denkwitz Cerić, Seljine Brigade 55c, 10410 Staro Čiče; Ante Mihaljević, Pavlenski Put 7c, 10000 Zagreb; Slaven Tomić, GORIČKA 15, 10370 Dugo Selo; MARENČIĆ TRANSPORTI j.d.o.o. za trgovinu i prijevoz, Podvorec 22, 42225 Podvorec; MEHANIKA-ELEKTRONIKA društvo s ograničenom odgovornošću za usluge, Petra Svačića 10, 10450 Donja Zdenčina; Zlatko Tomašinec, Zvečaj 18, 10000 Zagreb; Marijo-marko Pavletić, Selska 8, 10437 Rakitje; Milorad Volaš, Milana Rustanbega 9, 51000 Rijeka; AUTO - PULS d.o.o. za trgovinu i usluge, Blaževdol, Ulica Đuki 5, 10380 Sveti Ivan Zelina; FHC d.o.o. za graditeljstvo, projektiranje i usluge, Butkovec 54/E, 42225 Butkovec; Jelena Kraljević Bašić, Mlinovi 75, 10000 Zagreb; Branko Bašić, Mlinovi 75, 10000 Zagreb; Leon Kukec, Ulica Matije Antuna Reljkovića 12, 42000 Varaždin; Marko Štefanac; AUTO-MAK društvo s ograničenom odgovornošću za trgovinu i usluge, Matije Antuna Reljkovića 12, 42000 Varaždin; VI-ZA MOBILE j.d.o.o. za trgovinu i usluge, Prekratova 56, 10000 Zagreb; AUTO BEKI 13 društvo s ograničenom odgovornošću za trgovinu i usluge, Željeznička 88, 10360 Sesvete; TITAN društvo s ograničenom odgovornošću za trgovinu, prijevoz i građenje, Sokolova 17, 34000 Požega; AUTO-DABO društvo s ograničenom odgovornošću za trgovinu i usluge, Kaniža/bb, 42240 Kaniža; Z.T.T., d.o.o. za unutarnju i vanjsku trgovinu i usluge, Fancevljev Prilaz 9, 10000 Zagreb; VV - PROMET d.o.o. prijevoz,građevinarstvo, trgovina i usluge, Marijana Haberlea 12, 10000 Zagreb; SAMO TREBA DELATI d.o.o. za trgovinu i usluge, Selska 8, 10437 Bestovje; Mario Bosiljkov, Zagrebačka Ulica 11, 10450 Gornji Desinec; Kruno Štefanek, Dubrava 180, 10000 Zagreb; Zvonko Hlevnjak, Šaša 50, 42253 Šaša; V.D.M. PROMET d.o.o. za graditeljstvo, Zagorska 22, 10000 Zagreb; Davor Videc, Kaniža 21 D, 42240 Kaniža; M.R.TRANSPORT d.o.o. za trgovinu i usluge, Križni put 120, 32221 Nuštar; Davor Bogović; D.I. ING. d.o.o. za građevinarstvo, trgovinu i usluge, I Savica 94/f, 10000 Zagreb; HOC LOCO d.o.o. za trgovinu, Zagrebačka 24, 10450 Jastrebarsko; BAK UNIJA d.o.o. za usluge i trgovinu, Dobronićeva 28, 10000 Zagreb</izvorni_sadrzaj>
    <derivirana_varijabla naziv="DomainObject.Predmet.StrankaFormatedWithAdress_1"> RH Ministarstvo financija, Porezna uprava, S. i A. Radića 30, 44000 Sisak; PRVO PLINARSKO DRUŠTVO d.o.o. za distribuciju plina, A.Stepinca 27, 32000 Vukovar; DOK-ING, društvo s ograničenom odgovornošću za inženjering i unutarnju i vanjsku trgovinu, Kanalski put 1, Zagreb; Safija Denkwitz Cerić, Seljine Brigade 55c, 10410 Staro Čiče; Ante Mihaljević, Pavlenski Put 7c, 10000 Zagreb; Slaven Tomić, GORIČKA 15, 10370 Dugo Selo; MARENČIĆ TRANSPORTI j.d.o.o. za trgovinu i prijevoz, Podvorec 22, 42225 Podvorec; MEHANIKA-ELEKTRONIKA društvo s ograničenom odgovornošću za usluge, Petra Svačića 10, 10450 Donja Zdenčina; Zlatko Tomašinec, Zvečaj 18, 10000 Zagreb; Marijo-marko Pavletić, Selska 8, 10437 Rakitje; Milorad Volaš, Milana Rustanbega 9, 51000 Rijeka; AUTO - PULS d.o.o. za trgovinu i usluge, Blaževdol, Ulica Đuki 5, 10380 Sveti Ivan Zelina; FHC d.o.o. za graditeljstvo, projektiranje i usluge, Butkovec 54/E, 42225 Butkovec; Jelena Kraljević Bašić, Mlinovi 75, 10000 Zagreb; Branko Bašić, Mlinovi 75, 10000 Zagreb; Leon Kukec, Ulica Matije Antuna Reljkovića 12, 42000 Varaždin; Marko Štefanac; AUTO-MAK društvo s ograničenom odgovornošću za trgovinu i usluge, Matije Antuna Reljkovića 12, 42000 Varaždin; VI-ZA MOBILE j.d.o.o. za trgovinu i usluge, Prekratova 56, 10000 Zagreb; AUTO BEKI 13 društvo s ograničenom odgovornošću za trgovinu i usluge, Željeznička 88, 10360 Sesvete; TITAN društvo s ograničenom odgovornošću za trgovinu, prijevoz i građenje, Sokolova 17, 34000 Požega; AUTO-DABO društvo s ograničenom odgovornošću za trgovinu i usluge, Kaniža/bb, 42240 Kaniža; Z.T.T., d.o.o. za unutarnju i vanjsku trgovinu i usluge, Fancevljev Prilaz 9, 10000 Zagreb; VV - PROMET d.o.o. prijevoz,građevinarstvo, trgovina i usluge, Marijana Haberlea 12, 10000 Zagreb; SAMO TREBA DELATI d.o.o. za trgovinu i usluge, Selska 8, 10437 Bestovje; Mario Bosiljkov, Zagrebačka Ulica 11, 10450 Gornji Desinec; Kruno Štefanek, Dubrava 180, 10000 Zagreb; Zvonko Hlevnjak, Šaša 50, 42253 Šaša; V.D.M. PROMET d.o.o. za graditeljstvo, Zagorska 22, 10000 Zagreb; Davor Videc, Kaniža 21 D, 42240 Kaniža; M.R.TRANSPORT d.o.o. za trgovinu i usluge, Križni put 120, 32221 Nuštar; Davor Bogović; D.I. ING. d.o.o. za građevinarstvo, trgovinu i usluge, I Savica 94/f, 10000 Zagreb; HOC LOCO d.o.o. za trgovinu, Zagrebačka 24, 10450 Jastrebarsko; BAK UNIJA d.o.o. za usluge i trgovinu, Dobronićeva 28, 10000 Zagreb</derivirana_varijabla>
  </DomainObject.Predmet.StrankaFormatedWithAdress>
  <DomainObject.Predmet.StrankaFormatedWithAdressOIB>
    <izvorni_sadrzaj> RH Ministarstvo financija, Porezna uprava, OIB 18683136487, S. i A. Radića 30, 44000 Sisak; PRVO PLINARSKO DRUŠTVO d.o.o. za distribuciju plina, OIB 58292277611, A.Stepinca 27, 32000 Vukovar; DOK-ING, društvo s ograničenom odgovornošću za inženjering i unutarnju i vanjsku trgovinu, OIB 39982657045, Kanalski put 1, Zagreb; Safija Denkwitz Cerić, OIB 26929862693, Seljine Brigade 55c, 10410 Staro Čiče; Ante Mihaljević, OIB 83579267014, Pavlenski Put 7c, 10000 Zagreb; Slaven Tomić, OIB 51108258209, GORIČKA 15, 10370 Dugo Selo; MARENČIĆ TRANSPORTI j.d.o.o. za trgovinu i prijevoz, OIB 69118894996, Podvorec 22, 42225 Podvorec; MEHANIKA-ELEKTRONIKA društvo s ograničenom odgovornošću za usluge, OIB 44579903781, Petra Svačića 10, 10450 Donja Zdenčina; Zlatko Tomašinec, OIB 45830945751, Zvečaj 18, 10000 Zagreb; Marijo-marko Pavletić, OIB 62982725235, Selska 8, 10437 Rakitje; Milorad Volaš, OIB 85309020949, Milana Rustanbega 9, 51000 Rijeka; AUTO - PULS d.o.o. za trgovinu i usluge, OIB 30937172834, Blaževdol, Ulica Đuki 5, 10380 Sveti Ivan Zelina; FHC d.o.o. za graditeljstvo, projektiranje i usluge, OIB 73396822478, Butkovec 54/E, 42225 Butkovec; Jelena Kraljević Bašić, OIB 29791745585, Mlinovi 75, 10000 Zagreb; Branko Bašić, OIB 10893920769, Mlinovi 75, 10000 Zagreb; Leon Kukec, OIB 72074545880, Ulica Matije Antuna Reljkovića 12, 42000 Varaždin; Marko Štefanac; AUTO-MAK društvo s ograničenom odgovornošću za trgovinu i usluge, OIB 11480283722, Matije Antuna Reljkovića 12, 42000 Varaždin; VI-ZA MOBILE j.d.o.o. za trgovinu i usluge, OIB 80038405182, Prekratova 56, 10000 Zagreb; AUTO BEKI 13 društvo s ograničenom odgovornošću za trgovinu i usluge, OIB 56778285696, Željeznička 88, 10360 Sesvete; TITAN društvo s ograničenom odgovornošću za trgovinu, prijevoz i građenje, OIB 85148271926, Sokolova 17, 34000 Požega; AUTO-DABO društvo s ograničenom odgovornošću za trgovinu i usluge, OIB 81363721800, Kaniža/bb, 42240 Kaniža; Z.T.T., d.o.o. za unutarnju i vanjsku trgovinu i usluge, OIB 75935511444, Fancevljev Prilaz 9, 10000 Zagreb; VV - PROMET d.o.o. prijevoz,građevinarstvo, trgovina i usluge, OIB 41078691127, Marijana Haberlea 12, 10000 Zagreb; SAMO TREBA DELATI d.o.o. za trgovinu i usluge, OIB 91854435907, Selska 8, 10437 Bestovje; Mario Bosiljkov, OIB 17821905027, Zagrebačka Ulica 11, 10450 Gornji Desinec; Kruno Štefanek, OIB 61067848748, Dubrava 180, 10000 Zagreb; Zvonko Hlevnjak, OIB 35841292482, Šaša 50, 42253 Šaša; V.D.M. PROMET d.o.o. za graditeljstvo, OIB 77440333831, Zagorska 22, 10000 Zagreb; Davor Videc, OIB 59014486653, Kaniža 21 D, 42240 Kaniža; M.R.TRANSPORT d.o.o. za trgovinu i usluge, OIB 95687639772, Križni put 120, 32221 Nuštar; Davor Bogović, OIB 90737617352; D.I. ING. d.o.o. za građevinarstvo, trgovinu i usluge, OIB 28968593743, I Savica 94/f, 10000 Zagreb; HOC LOCO d.o.o. za trgovinu, OIB 34166635138, Zagrebačka 24, 10450 Jastrebarsko; BAK UNIJA d.o.o. za usluge i trgovinu, OIB 54860305385, Dobronićeva 28, 10000 Zagreb</izvorni_sadrzaj>
    <derivirana_varijabla naziv="DomainObject.Predmet.StrankaFormatedWithAdressOIB_1"> RH Ministarstvo financija, Porezna uprava, OIB 18683136487, S. i A. Radića 30, 44000 Sisak; PRVO PLINARSKO DRUŠTVO d.o.o. za distribuciju plina, OIB 58292277611, A.Stepinca 27, 32000 Vukovar; DOK-ING, društvo s ograničenom odgovornošću za inženjering i unutarnju i vanjsku trgovinu, OIB 39982657045, Kanalski put 1, Zagreb; Safija Denkwitz Cerić, OIB 26929862693, Seljine Brigade 55c, 10410 Staro Čiče; Ante Mihaljević, OIB 83579267014, Pavlenski Put 7c, 10000 Zagreb; Slaven Tomić, OIB 51108258209, GORIČKA 15, 10370 Dugo Selo; MARENČIĆ TRANSPORTI j.d.o.o. za trgovinu i prijevoz, OIB 69118894996, Podvorec 22, 42225 Podvorec; MEHANIKA-ELEKTRONIKA društvo s ograničenom odgovornošću za usluge, OIB 44579903781, Petra Svačića 10, 10450 Donja Zdenčina; Zlatko Tomašinec, OIB 45830945751, Zvečaj 18, 10000 Zagreb; Marijo-marko Pavletić, OIB 62982725235, Selska 8, 10437 Rakitje; Milorad Volaš, OIB 85309020949, Milana Rustanbega 9, 51000 Rijeka; AUTO - PULS d.o.o. za trgovinu i usluge, OIB 30937172834, Blaževdol, Ulica Đuki 5, 10380 Sveti Ivan Zelina; FHC d.o.o. za graditeljstvo, projektiranje i usluge, OIB 73396822478, Butkovec 54/E, 42225 Butkovec; Jelena Kraljević Bašić, OIB 29791745585, Mlinovi 75, 10000 Zagreb; Branko Bašić, OIB 10893920769, Mlinovi 75, 10000 Zagreb; Leon Kukec, OIB 72074545880, Ulica Matije Antuna Reljkovića 12, 42000 Varaždin; Marko Štefanac; AUTO-MAK društvo s ograničenom odgovornošću za trgovinu i usluge, OIB 11480283722, Matije Antuna Reljkovića 12, 42000 Varaždin; VI-ZA MOBILE j.d.o.o. za trgovinu i usluge, OIB 80038405182, Prekratova 56, 10000 Zagreb; AUTO BEKI 13 društvo s ograničenom odgovornošću za trgovinu i usluge, OIB 56778285696, Željeznička 88, 10360 Sesvete; TITAN društvo s ograničenom odgovornošću za trgovinu, prijevoz i građenje, OIB 85148271926, Sokolova 17, 34000 Požega; AUTO-DABO društvo s ograničenom odgovornošću za trgovinu i usluge, OIB 81363721800, Kaniža/bb, 42240 Kaniža; Z.T.T., d.o.o. za unutarnju i vanjsku trgovinu i usluge, OIB 75935511444, Fancevljev Prilaz 9, 10000 Zagreb; VV - PROMET d.o.o. prijevoz,građevinarstvo, trgovina i usluge, OIB 41078691127, Marijana Haberlea 12, 10000 Zagreb; SAMO TREBA DELATI d.o.o. za trgovinu i usluge, OIB 91854435907, Selska 8, 10437 Bestovje; Mario Bosiljkov, OIB 17821905027, Zagrebačka Ulica 11, 10450 Gornji Desinec; Kruno Štefanek, OIB 61067848748, Dubrava 180, 10000 Zagreb; Zvonko Hlevnjak, OIB 35841292482, Šaša 50, 42253 Šaša; V.D.M. PROMET d.o.o. za graditeljstvo, OIB 77440333831, Zagorska 22, 10000 Zagreb; Davor Videc, OIB 59014486653, Kaniža 21 D, 42240 Kaniža; M.R.TRANSPORT d.o.o. za trgovinu i usluge, OIB 95687639772, Križni put 120, 32221 Nuštar; Davor Bogović, OIB 90737617352; D.I. ING. d.o.o. za građevinarstvo, trgovinu i usluge, OIB 28968593743, I Savica 94/f, 10000 Zagreb; HOC LOCO d.o.o. za trgovinu, OIB 34166635138, Zagrebačka 24, 10450 Jastrebarsko; BAK UNIJA d.o.o. za usluge i trgovinu, OIB 54860305385, Dobronićeva 28, 10000 Zagreb</derivirana_varijabla>
  </DomainObject.Predmet.StrankaFormatedWithAdressOIB>
  <DomainObject.Predmet.StrankaWithAdress>
    <izvorni_sadrzaj>RH Ministarstvo financija, Porezna uprava S. i A. Radića 30,44000 Sisak,PRVO PLINARSKO DRUŠTVO d.o.o. za distribuciju plina A.Stepinca 27,32000 Vukovar,DOK-ING, društvo s ograničenom odgovornošću za inženjering i unutarnju i vanjsku trgovinu Kanalski put 1,Zagreb,Safija Denkwitz Cerić Seljine Brigade 55c,10410 Staro Čiče,Ante Mihaljević Pavlenski Put 7c,10000 Zagreb,Slaven Tomić GORIČKA 15,10370 Dugo Selo,MARENČIĆ TRANSPORTI j.d.o.o. za trgovinu i prijevoz Podvorec 22,42225 Podvorec,MEHANIKA-ELEKTRONIKA društvo s ograničenom odgovornošću za usluge Petra Svačića 10,10450 Donja Zdenčina,Zlatko Tomašinec Zvečaj 18,10000 Zagreb,Marijo-marko Pavletić Selska 8,10437 Rakitje,Milorad Volaš Milana Rustanbega 9,51000 Rijeka,AUTO - PULS d.o.o. za trgovinu i usluge Blaževdol, Ulica Đuki 5,10380 Sveti Ivan Zelina,FHC d.o.o. za graditeljstvo, projektiranje i usluge Butkovec 54/E,42225 Butkovec,Jelena Kraljević Bašić Mlinovi 75,10000 Zagreb,Branko Bašić Mlinovi 75,10000 Zagreb,Leon Kukec Ulica Matije Antuna Reljkovića 12,42000 Varaždin,Marko Štefanac ,AUTO-MAK društvo s ograničenom odgovornošću za trgovinu i usluge Matije Antuna Reljkovića 12,42000 Varaždin,VI-ZA MOBILE j.d.o.o. za trgovinu i usluge Prekratova 56,10000 Zagreb,AUTO BEKI 13 društvo s ograničenom odgovornošću za trgovinu i usluge Željeznička 88,10360 Sesvete,TITAN društvo s ograničenom odgovornošću za trgovinu, prijevoz i građenje Sokolova 17,34000 Požega,AUTO-DABO društvo s ograničenom odgovornošću za trgovinu i usluge Kaniža/bb,42240 Kaniža,Z.T.T., d.o.o. za unutarnju i vanjsku trgovinu i usluge Fancevljev Prilaz 9,10000 Zagreb,VV - PROMET d.o.o. prijevoz,građevinarstvo, trgovina i usluge Marijana Haberlea 12,10000 Zagreb,SAMO TREBA DELATI d.o.o. za trgovinu i usluge Selska 8,10437 Bestovje,Mario Bosiljkov Zagrebačka Ulica 11,10450 Gornji Desinec,Kruno Štefanek Dubrava 180,10000 Zagreb,Zvonko Hlevnjak Šaša 50,42253 Šaša,V.D.M. PROMET d.o.o. za graditeljstvo Zagorska 22,10000 Zagreb,Davor Videc Kaniža 21 D,42240 Kaniža,M.R.TRANSPORT d.o.o. za trgovinu i usluge Križni put 120,32221 Nuštar,Davor Bogović ,D.I. ING. d.o.o. za građevinarstvo, trgovinu i usluge I Savica 94/f,10000 Zagreb,HOC LOCO d.o.o. za trgovinu Zagrebačka 24,10450 Jastrebarsko,BAK UNIJA d.o.o. za usluge i trgovinu Dobronićeva 28,10000 Zagreb</izvorni_sadrzaj>
    <derivirana_varijabla naziv="DomainObject.Predmet.StrankaWithAdress_1">RH Ministarstvo financija, Porezna uprava S. i A. Radića 30,44000 Sisak,PRVO PLINARSKO DRUŠTVO d.o.o. za distribuciju plina A.Stepinca 27,32000 Vukovar,DOK-ING, društvo s ograničenom odgovornošću za inženjering i unutarnju i vanjsku trgovinu Kanalski put 1,Zagreb,Safija Denkwitz Cerić Seljine Brigade 55c,10410 Staro Čiče,Ante Mihaljević Pavlenski Put 7c,10000 Zagreb,Slaven Tomić GORIČKA 15,10370 Dugo Selo,MARENČIĆ TRANSPORTI j.d.o.o. za trgovinu i prijevoz Podvorec 22,42225 Podvorec,MEHANIKA-ELEKTRONIKA društvo s ograničenom odgovornošću za usluge Petra Svačića 10,10450 Donja Zdenčina,Zlatko Tomašinec Zvečaj 18,10000 Zagreb,Marijo-marko Pavletić Selska 8,10437 Rakitje,Milorad Volaš Milana Rustanbega 9,51000 Rijeka,AUTO - PULS d.o.o. za trgovinu i usluge Blaževdol, Ulica Đuki 5,10380 Sveti Ivan Zelina,FHC d.o.o. za graditeljstvo, projektiranje i usluge Butkovec 54/E,42225 Butkovec,Jelena Kraljević Bašić Mlinovi 75,10000 Zagreb,Branko Bašić Mlinovi 75,10000 Zagreb,Leon Kukec Ulica Matije Antuna Reljkovića 12,42000 Varaždin,Marko Štefanac ,AUTO-MAK društvo s ograničenom odgovornošću za trgovinu i usluge Matije Antuna Reljkovića 12,42000 Varaždin,VI-ZA MOBILE j.d.o.o. za trgovinu i usluge Prekratova 56,10000 Zagreb,AUTO BEKI 13 društvo s ograničenom odgovornošću za trgovinu i usluge Željeznička 88,10360 Sesvete,TITAN društvo s ograničenom odgovornošću za trgovinu, prijevoz i građenje Sokolova 17,34000 Požega,AUTO-DABO društvo s ograničenom odgovornošću za trgovinu i usluge Kaniža/bb,42240 Kaniža,Z.T.T., d.o.o. za unutarnju i vanjsku trgovinu i usluge Fancevljev Prilaz 9,10000 Zagreb,VV - PROMET d.o.o. prijevoz,građevinarstvo, trgovina i usluge Marijana Haberlea 12,10000 Zagreb,SAMO TREBA DELATI d.o.o. za trgovinu i usluge Selska 8,10437 Bestovje,Mario Bosiljkov Zagrebačka Ulica 11,10450 Gornji Desinec,Kruno Štefanek Dubrava 180,10000 Zagreb,Zvonko Hlevnjak Šaša 50,42253 Šaša,V.D.M. PROMET d.o.o. za graditeljstvo Zagorska 22,10000 Zagreb,Davor Videc Kaniža 21 D,42240 Kaniža,M.R.TRANSPORT d.o.o. za trgovinu i usluge Križni put 120,32221 Nuštar,Davor Bogović ,D.I. ING. d.o.o. za građevinarstvo, trgovinu i usluge I Savica 94/f,10000 Zagreb,HOC LOCO d.o.o. za trgovinu Zagrebačka 24,10450 Jastrebarsko,BAK UNIJA d.o.o. za usluge i trgovinu Dobronićeva 28,10000 Zagreb</derivirana_varijabla>
  </DomainObject.Predmet.StrankaWithAdress>
  <DomainObject.Predmet.StrankaWithAdressOIB>
    <izvorni_sadrzaj>RH Ministarstvo financija, Porezna uprava, OIB 18683136487, S. i A. Radića 30,44000 Sisak,PRVO PLINARSKO DRUŠTVO d.o.o. za distribuciju plina, OIB 58292277611, A.Stepinca 27,32000 Vukovar,DOK-ING, društvo s ograničenom odgovornošću za inženjering i unutarnju i vanjsku trgovinu, OIB 39982657045, Kanalski put 1,Zagreb,Safija Denkwitz Cerić, OIB 26929862693, Seljine Brigade 55c,10410 Staro Čiče,Ante Mihaljević, OIB 83579267014, Pavlenski Put 7c,10000 Zagreb,Slaven Tomić, OIB 51108258209, GORIČKA 15,10370 Dugo Selo,MARENČIĆ TRANSPORTI j.d.o.o. za trgovinu i prijevoz, OIB 69118894996, Podvorec 22,42225 Podvorec,MEHANIKA-ELEKTRONIKA društvo s ograničenom odgovornošću za usluge, OIB 44579903781, Petra Svačića 10,10450 Donja Zdenčina,Zlatko Tomašinec, OIB 45830945751, Zvečaj 18,10000 Zagreb,Marijo-marko Pavletić, OIB 62982725235, Selska 8,10437 Rakitje,Milorad Volaš, OIB 85309020949, Milana Rustanbega 9,51000 Rijeka,AUTO - PULS d.o.o. za trgovinu i usluge, OIB 30937172834, Blaževdol, Ulica Đuki 5,10380 Sveti Ivan Zelina,FHC d.o.o. za graditeljstvo, projektiranje i usluge, OIB 73396822478, Butkovec 54/E,42225 Butkovec,Jelena Kraljević Bašić, OIB 29791745585, Mlinovi 75,10000 Zagreb,Branko Bašić, OIB 10893920769, Mlinovi 75,10000 Zagreb,Leon Kukec, OIB 72074545880, Ulica Matije Antuna Reljkovića 12,42000 Varaždin,Marko Štefanac,AUTO-MAK društvo s ograničenom odgovornošću za trgovinu i usluge, OIB 11480283722, Matije Antuna Reljkovića 12,42000 Varaždin,VI-ZA MOBILE j.d.o.o. za trgovinu i usluge, OIB 80038405182, Prekratova 56,10000 Zagreb,AUTO BEKI 13 društvo s ograničenom odgovornošću za trgovinu i usluge, OIB 56778285696, Željeznička 88,10360 Sesvete,TITAN društvo s ograničenom odgovornošću za trgovinu, prijevoz i građenje, OIB 85148271926, Sokolova 17,34000 Požega,AUTO-DABO društvo s ograničenom odgovornošću za trgovinu i usluge, OIB 81363721800, Kaniža/bb,42240 Kaniža,Z.T.T., d.o.o. za unutarnju i vanjsku trgovinu i usluge, OIB 75935511444, Fancevljev Prilaz 9,10000 Zagreb,VV - PROMET d.o.o. prijevoz,građevinarstvo, trgovina i usluge, OIB 41078691127, Marijana Haberlea 12,10000 Zagreb,SAMO TREBA DELATI d.o.o. za trgovinu i usluge, OIB 91854435907, Selska 8,10437 Bestovje,Mario Bosiljkov, OIB 17821905027, Zagrebačka Ulica 11,10450 Gornji Desinec,Kruno Štefanek, OIB 61067848748, Dubrava 180,10000 Zagreb,Zvonko Hlevnjak, OIB 35841292482, Šaša 50,42253 Šaša,V.D.M. PROMET d.o.o. za graditeljstvo, OIB 77440333831, Zagorska 22,10000 Zagreb,Davor Videc, OIB 59014486653, Kaniža 21 D,42240 Kaniža,M.R.TRANSPORT d.o.o. za trgovinu i usluge, OIB 95687639772, Križni put 120,32221 Nuštar,Davor Bogović, OIB 90737617352,D.I. ING. d.o.o. za građevinarstvo, trgovinu i usluge, OIB 28968593743, I Savica 94/f,10000 Zagreb,HOC LOCO d.o.o. za trgovinu, OIB 34166635138, Zagrebačka 24,10450 Jastrebarsko,BAK UNIJA d.o.o. za usluge i trgovinu, OIB 54860305385, Dobronićeva 28,10000 Zagreb</izvorni_sadrzaj>
    <derivirana_varijabla naziv="DomainObject.Predmet.StrankaWithAdressOIB_1">RH Ministarstvo financija, Porezna uprava, OIB 18683136487, S. i A. Radića 30,44000 Sisak,PRVO PLINARSKO DRUŠTVO d.o.o. za distribuciju plina, OIB 58292277611, A.Stepinca 27,32000 Vukovar,DOK-ING, društvo s ograničenom odgovornošću za inženjering i unutarnju i vanjsku trgovinu, OIB 39982657045, Kanalski put 1,Zagreb,Safija Denkwitz Cerić, OIB 26929862693, Seljine Brigade 55c,10410 Staro Čiče,Ante Mihaljević, OIB 83579267014, Pavlenski Put 7c,10000 Zagreb,Slaven Tomić, OIB 51108258209, GORIČKA 15,10370 Dugo Selo,MARENČIĆ TRANSPORTI j.d.o.o. za trgovinu i prijevoz, OIB 69118894996, Podvorec 22,42225 Podvorec,MEHANIKA-ELEKTRONIKA društvo s ograničenom odgovornošću za usluge, OIB 44579903781, Petra Svačića 10,10450 Donja Zdenčina,Zlatko Tomašinec, OIB 45830945751, Zvečaj 18,10000 Zagreb,Marijo-marko Pavletić, OIB 62982725235, Selska 8,10437 Rakitje,Milorad Volaš, OIB 85309020949, Milana Rustanbega 9,51000 Rijeka,AUTO - PULS d.o.o. za trgovinu i usluge, OIB 30937172834, Blaževdol, Ulica Đuki 5,10380 Sveti Ivan Zelina,FHC d.o.o. za graditeljstvo, projektiranje i usluge, OIB 73396822478, Butkovec 54/E,42225 Butkovec,Jelena Kraljević Bašić, OIB 29791745585, Mlinovi 75,10000 Zagreb,Branko Bašić, OIB 10893920769, Mlinovi 75,10000 Zagreb,Leon Kukec, OIB 72074545880, Ulica Matije Antuna Reljkovića 12,42000 Varaždin,Marko Štefanac,AUTO-MAK društvo s ograničenom odgovornošću za trgovinu i usluge, OIB 11480283722, Matije Antuna Reljkovića 12,42000 Varaždin,VI-ZA MOBILE j.d.o.o. za trgovinu i usluge, OIB 80038405182, Prekratova 56,10000 Zagreb,AUTO BEKI 13 društvo s ograničenom odgovornošću za trgovinu i usluge, OIB 56778285696, Željeznička 88,10360 Sesvete,TITAN društvo s ograničenom odgovornošću za trgovinu, prijevoz i građenje, OIB 85148271926, Sokolova 17,34000 Požega,AUTO-DABO društvo s ograničenom odgovornošću za trgovinu i usluge, OIB 81363721800, Kaniža/bb,42240 Kaniža,Z.T.T., d.o.o. za unutarnju i vanjsku trgovinu i usluge, OIB 75935511444, Fancevljev Prilaz 9,10000 Zagreb,VV - PROMET d.o.o. prijevoz,građevinarstvo, trgovina i usluge, OIB 41078691127, Marijana Haberlea 12,10000 Zagreb,SAMO TREBA DELATI d.o.o. za trgovinu i usluge, OIB 91854435907, Selska 8,10437 Bestovje,Mario Bosiljkov, OIB 17821905027, Zagrebačka Ulica 11,10450 Gornji Desinec,Kruno Štefanek, OIB 61067848748, Dubrava 180,10000 Zagreb,Zvonko Hlevnjak, OIB 35841292482, Šaša 50,42253 Šaša,V.D.M. PROMET d.o.o. za graditeljstvo, OIB 77440333831, Zagorska 22,10000 Zagreb,Davor Videc, OIB 59014486653, Kaniža 21 D,42240 Kaniža,M.R.TRANSPORT d.o.o. za trgovinu i usluge, OIB 95687639772, Križni put 120,32221 Nuštar,Davor Bogović, OIB 90737617352,D.I. ING. d.o.o. za građevinarstvo, trgovinu i usluge, OIB 28968593743, I Savica 94/f,10000 Zagreb,HOC LOCO d.o.o. za trgovinu, OIB 34166635138, Zagrebačka 24,10450 Jastrebarsko,BAK UNIJA d.o.o. za usluge i trgovinu, OIB 54860305385, Dobronićeva 28,10000 Zagreb</derivirana_varijabla>
  </DomainObject.Predmet.StrankaWithAdressOIB>
  <DomainObject.Predmet.StrankaNazivFormated>
    <izvorni_sadrzaj>RH Ministarstvo financija, Porezna uprava,PRVO PLINARSKO DRUŠTVO d.o.o. za distribuciju plina,DOK-ING, društvo s ograničenom odgovornošću za inženjering i unutarnju i vanjsku trgovinu,Safija Denkwitz Cerić,Ante Mihaljević,Slaven Tomić,MARENČIĆ TRANSPORTI j.d.o.o. za trgovinu i prijevoz,MEHANIKA-ELEKTRONIKA društvo s ograničenom odgovornošću za usluge,Zlatko Tomašinec,Marijo-marko Pavletić,Milorad Volaš,AUTO - PULS d.o.o. za trgovinu i usluge,FHC d.o.o. za graditeljstvo, projektiranje i usluge,Jelena Kraljević Bašić,Branko Bašić,Leon Kukec,Marko Štefanac,AUTO-MAK društvo s ograničenom odgovornošću za trgovinu i usluge,VI-ZA MOBILE j.d.o.o. za trgovinu i usluge,AUTO BEKI 13 društvo s ograničenom odgovornošću za trgovinu i usluge,TITAN društvo s ograničenom odgovornošću za trgovinu, prijevoz i građenje,AUTO-DABO društvo s ograničenom odgovornošću za trgovinu i usluge,Z.T.T., d.o.o. za unutarnju i vanjsku trgovinu i usluge,VV - PROMET d.o.o. prijevoz,građevinarstvo, trgovina i usluge,SAMO TREBA DELATI d.o.o. za trgovinu i usluge,Mario Bosiljkov,Kruno Štefanek,Zvonko Hlevnjak,V.D.M. PROMET d.o.o. za graditeljstvo,Davor Videc,M.R.TRANSPORT d.o.o. za trgovinu i usluge,Davor Bogović,D.I. ING. d.o.o. za građevinarstvo, trgovinu i usluge,HOC LOCO d.o.o. za trgovinu,BAK UNIJA d.o.o. za usluge i trgovinu</izvorni_sadrzaj>
    <derivirana_varijabla naziv="DomainObject.Predmet.StrankaNazivFormated_1">RH Ministarstvo financija, Porezna uprava,PRVO PLINARSKO DRUŠTVO d.o.o. za distribuciju plina,DOK-ING, društvo s ograničenom odgovornošću za inženjering i unutarnju i vanjsku trgovinu,Safija Denkwitz Cerić,Ante Mihaljević,Slaven Tomić,MARENČIĆ TRANSPORTI j.d.o.o. za trgovinu i prijevoz,MEHANIKA-ELEKTRONIKA društvo s ograničenom odgovornošću za usluge,Zlatko Tomašinec,Marijo-marko Pavletić,Milorad Volaš,AUTO - PULS d.o.o. za trgovinu i usluge,FHC d.o.o. za graditeljstvo, projektiranje i usluge,Jelena Kraljević Bašić,Branko Bašić,Leon Kukec,Marko Štefanac,AUTO-MAK društvo s ograničenom odgovornošću za trgovinu i usluge,VI-ZA MOBILE j.d.o.o. za trgovinu i usluge,AUTO BEKI 13 društvo s ograničenom odgovornošću za trgovinu i usluge,TITAN društvo s ograničenom odgovornošću za trgovinu, prijevoz i građenje,AUTO-DABO društvo s ograničenom odgovornošću za trgovinu i usluge,Z.T.T., d.o.o. za unutarnju i vanjsku trgovinu i usluge,VV - PROMET d.o.o. prijevoz,građevinarstvo, trgovina i usluge,SAMO TREBA DELATI d.o.o. za trgovinu i usluge,Mario Bosiljkov,Kruno Štefanek,Zvonko Hlevnjak,V.D.M. PROMET d.o.o. za graditeljstvo,Davor Videc,M.R.TRANSPORT d.o.o. za trgovinu i usluge,Davor Bogović,D.I. ING. d.o.o. za građevinarstvo, trgovinu i usluge,HOC LOCO d.o.o. za trgovinu,BAK UNIJA d.o.o. za usluge i trgovinu</derivirana_varijabla>
  </DomainObject.Predmet.StrankaNazivFormated>
  <DomainObject.Predmet.StrankaNazivFormatedOIB>
    <izvorni_sadrzaj>RH Ministarstvo financija, Porezna uprava, OIB 18683136487,PRVO PLINARSKO DRUŠTVO d.o.o. za distribuciju plina, OIB 58292277611,DOK-ING, društvo s ograničenom odgovornošću za inženjering i unutarnju i vanjsku trgovinu, OIB 39982657045,Safija Denkwitz Cerić, OIB 26929862693,Ante Mihaljević, OIB 83579267014,Slaven Tomić, OIB 51108258209,MARENČIĆ TRANSPORTI j.d.o.o. za trgovinu i prijevoz, OIB 69118894996,MEHANIKA-ELEKTRONIKA društvo s ograničenom odgovornošću za usluge, OIB 44579903781,Zlatko Tomašinec, OIB 45830945751,Marijo-marko Pavletić, OIB 62982725235,Milorad Volaš, OIB 85309020949,AUTO - PULS d.o.o. za trgovinu i usluge, OIB 30937172834,FHC d.o.o. za graditeljstvo, projektiranje i usluge, OIB 73396822478,Jelena Kraljević Bašić, OIB 29791745585,Branko Bašić, OIB 10893920769,Leon Kukec, OIB 72074545880,Marko Štefanac,AUTO-MAK društvo s ograničenom odgovornošću za trgovinu i usluge, OIB 11480283722,VI-ZA MOBILE j.d.o.o. za trgovinu i usluge, OIB 80038405182,AUTO BEKI 13 društvo s ograničenom odgovornošću za trgovinu i usluge, OIB 56778285696,TITAN društvo s ograničenom odgovornošću za trgovinu, prijevoz i građenje, OIB 85148271926,AUTO-DABO društvo s ograničenom odgovornošću za trgovinu i usluge, OIB 81363721800,Z.T.T., d.o.o. za unutarnju i vanjsku trgovinu i usluge, OIB 75935511444,VV - PROMET d.o.o. prijevoz,građevinarstvo, trgovina i usluge, OIB 41078691127,SAMO TREBA DELATI d.o.o. za trgovinu i usluge, OIB 91854435907,Mario Bosiljkov, OIB 17821905027,Kruno Štefanek, OIB 61067848748,Zvonko Hlevnjak, OIB 35841292482,V.D.M. PROMET d.o.o. za graditeljstvo, OIB 77440333831,Davor Videc, OIB 59014486653,M.R.TRANSPORT d.o.o. za trgovinu i usluge, OIB 95687639772,Davor Bogović, OIB 90737617352,D.I. ING. d.o.o. za građevinarstvo, trgovinu i usluge, OIB 28968593743,HOC LOCO d.o.o. za trgovinu, OIB 34166635138,BAK UNIJA d.o.o. za usluge i trgovinu, OIB 54860305385</izvorni_sadrzaj>
    <derivirana_varijabla naziv="DomainObject.Predmet.StrankaNazivFormatedOIB_1">RH Ministarstvo financija, Porezna uprava, OIB 18683136487,PRVO PLINARSKO DRUŠTVO d.o.o. za distribuciju plina, OIB 58292277611,DOK-ING, društvo s ograničenom odgovornošću za inženjering i unutarnju i vanjsku trgovinu, OIB 39982657045,Safija Denkwitz Cerić, OIB 26929862693,Ante Mihaljević, OIB 83579267014,Slaven Tomić, OIB 51108258209,MARENČIĆ TRANSPORTI j.d.o.o. za trgovinu i prijevoz, OIB 69118894996,MEHANIKA-ELEKTRONIKA društvo s ograničenom odgovornošću za usluge, OIB 44579903781,Zlatko Tomašinec, OIB 45830945751,Marijo-marko Pavletić, OIB 62982725235,Milorad Volaš, OIB 85309020949,AUTO - PULS d.o.o. za trgovinu i usluge, OIB 30937172834,FHC d.o.o. za graditeljstvo, projektiranje i usluge, OIB 73396822478,Jelena Kraljević Bašić, OIB 29791745585,Branko Bašić, OIB 10893920769,Leon Kukec, OIB 72074545880,Marko Štefanac,AUTO-MAK društvo s ograničenom odgovornošću za trgovinu i usluge, OIB 11480283722,VI-ZA MOBILE j.d.o.o. za trgovinu i usluge, OIB 80038405182,AUTO BEKI 13 društvo s ograničenom odgovornošću za trgovinu i usluge, OIB 56778285696,TITAN društvo s ograničenom odgovornošću za trgovinu, prijevoz i građenje, OIB 85148271926,AUTO-DABO društvo s ograničenom odgovornošću za trgovinu i usluge, OIB 81363721800,Z.T.T., d.o.o. za unutarnju i vanjsku trgovinu i usluge, OIB 75935511444,VV - PROMET d.o.o. prijevoz,građevinarstvo, trgovina i usluge, OIB 41078691127,SAMO TREBA DELATI d.o.o. za trgovinu i usluge, OIB 91854435907,Mario Bosiljkov, OIB 17821905027,Kruno Štefanek, OIB 61067848748,Zvonko Hlevnjak, OIB 35841292482,V.D.M. PROMET d.o.o. za graditeljstvo, OIB 77440333831,Davor Videc, OIB 59014486653,M.R.TRANSPORT d.o.o. za trgovinu i usluge, OIB 95687639772,Davor Bogović, OIB 90737617352,D.I. ING. d.o.o. za građevinarstvo, trgovinu i usluge, OIB 28968593743,HOC LOCO d.o.o. za trgovinu, OIB 34166635138,BAK UNIJA d.o.o. za usluge i trgovinu, OIB 54860305385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item>HOC LOCO d.o.o. za trgovinu</item>
      <item>BAK UNIJA d.o.o. za usluge i trgovinu</item>
    </izvorni_sadrzaj>
    <derivirana_varijabla naziv="DomainObject.Predmet.StrankaListFormated_1">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item>HOC LOCO d.o.o. za trgovinu</item>
      <item>BAK UNIJA d.o.o. za usluge i trgovinu</item>
    </derivirana_varijabla>
  </DomainObject.Predmet.StrankaListFormated>
  <DomainObject.Predmet.StrankaListFormatedOIB>
    <izvorni_sadrzaj>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Jelena Kraljević Bašić, OIB 29791745585</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TITAN društvo s ograničenom odgovornošću za trgovinu, prijevoz i građenje, OIB 85148271926</item>
      <item>AUTO-DABO društvo s ograničenom odgovornošću za trgovinu i usluge, OIB 81363721800</item>
      <item>Z.T.T., d.o.o. za unutarnju i vanjsku trgovinu i usluge, OIB 75935511444</item>
      <item>VV - PROMET d.o.o. prijevoz,građevinarstvo, trgovina i usluge, OIB 41078691127</item>
      <item>SAMO TREBA DELATI d.o.o. za trgovinu i usluge, OIB 91854435907</item>
      <item>Mario Bosiljkov, OIB 17821905027</item>
      <item>Kruno Štefanek, OIB 61067848748</item>
      <item>Zvonko Hlevnjak, OIB 35841292482</item>
      <item>V.D.M. PROMET d.o.o. za graditeljstvo, OIB 77440333831</item>
      <item>Davor Videc, OIB 59014486653</item>
      <item>M.R.TRANSPORT d.o.o. za trgovinu i usluge, OIB 95687639772</item>
      <item>Davor Bogović, OIB 90737617352</item>
      <item>D.I. ING. d.o.o. za građevinarstvo, trgovinu i usluge, OIB 28968593743</item>
      <item>HOC LOCO d.o.o. za trgovinu, OIB 34166635138</item>
      <item>BAK UNIJA d.o.o. za usluge i trgovinu, OIB 54860305385</item>
    </izvorni_sadrzaj>
    <derivirana_varijabla naziv="DomainObject.Predmet.StrankaListFormatedOIB_1">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Jelena Kraljević Bašić, OIB 29791745585</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TITAN društvo s ograničenom odgovornošću za trgovinu, prijevoz i građenje, OIB 85148271926</item>
      <item>AUTO-DABO društvo s ograničenom odgovornošću za trgovinu i usluge, OIB 81363721800</item>
      <item>Z.T.T., d.o.o. za unutarnju i vanjsku trgovinu i usluge, OIB 75935511444</item>
      <item>VV - PROMET d.o.o. prijevoz,građevinarstvo, trgovina i usluge, OIB 41078691127</item>
      <item>SAMO TREBA DELATI d.o.o. za trgovinu i usluge, OIB 91854435907</item>
      <item>Mario Bosiljkov, OIB 17821905027</item>
      <item>Kruno Štefanek, OIB 61067848748</item>
      <item>Zvonko Hlevnjak, OIB 35841292482</item>
      <item>V.D.M. PROMET d.o.o. za graditeljstvo, OIB 77440333831</item>
      <item>Davor Videc, OIB 59014486653</item>
      <item>M.R.TRANSPORT d.o.o. za trgovinu i usluge, OIB 95687639772</item>
      <item>Davor Bogović, OIB 90737617352</item>
      <item>D.I. ING. d.o.o. za građevinarstvo, trgovinu i usluge, OIB 28968593743</item>
      <item>HOC LOCO d.o.o. za trgovinu, OIB 34166635138</item>
      <item>BAK UNIJA d.o.o. za usluge i trgovinu, OIB 54860305385</item>
    </derivirana_varijabla>
  </DomainObject.Predmet.StrankaListFormatedOIB>
  <DomainObject.Predmet.StrankaListFormatedWithAdress>
    <izvorni_sadrzaj>
      <item>RH Ministarstvo financija, Porezna uprava, S. i A. Radića 30, 44000 Sisak</item>
      <item>PRVO PLINARSKO DRUŠTVO d.o.o. za distribuciju plina, A.Stepinca 27, 32000 Vukovar</item>
      <item>DOK-ING, društvo s ograničenom odgovornošću za inženjering i unutarnju i vanjsku trgovinu, Kanalski put 1, Zagreb</item>
      <item>Safija Denkwitz Cerić, Seljine Brigade 55c, 10410 Staro Čiče</item>
      <item>Ante Mihaljević, Pavlenski Put 7c, 10000 Zagreb</item>
      <item>Slaven Tomić, GORIČKA 15, 10370 Dugo Selo</item>
      <item>MARENČIĆ TRANSPORTI j.d.o.o. za trgovinu i prijevoz, Podvorec 22, 42225 Podvorec</item>
      <item>MEHANIKA-ELEKTRONIKA društvo s ograničenom odgovornošću za usluge, Petra Svačića 10, 10450 Donja Zdenčina</item>
      <item>Zlatko Tomašinec, Zvečaj 18, 10000 Zagreb</item>
      <item>Marijo-marko Pavletić, Selska 8, 10437 Rakitje</item>
      <item>Milorad Volaš, Milana Rustanbega 9, 51000 Rijeka</item>
      <item>AUTO - PULS d.o.o. za trgovinu i usluge, Blaževdol, Ulica Đuki 5, 10380 Sveti Ivan Zelina</item>
      <item>FHC d.o.o. za graditeljstvo, projektiranje i usluge, Butkovec 54/E, 42225 Butkovec</item>
      <item>Jelena Kraljević Bašić, Mlinovi 75, 10000 Zagreb</item>
      <item>Branko Bašić, Mlinovi 75, 10000 Zagreb</item>
      <item>Leon Kukec, Ulica Matije Antuna Reljkovića 12, 42000 Varaždin</item>
      <item>Marko Štefanac</item>
      <item>AUTO-MAK društvo s ograničenom odgovornošću za trgovinu i usluge, Matije Antuna Reljkovića 12, 42000 Varaždin</item>
      <item>VI-ZA MOBILE j.d.o.o. za trgovinu i usluge, Prekratova 56, 10000 Zagreb</item>
      <item>AUTO BEKI 13 društvo s ograničenom odgovornošću za trgovinu i usluge, Željeznička 88, 10360 Sesvete</item>
      <item>TITAN društvo s ograničenom odgovornošću za trgovinu, prijevoz i građenje, Sokolova 17, 34000 Požega</item>
      <item>AUTO-DABO društvo s ograničenom odgovornošću za trgovinu i usluge, Kaniža/bb, 42240 Kaniža</item>
      <item>Z.T.T., d.o.o. za unutarnju i vanjsku trgovinu i usluge, Fancevljev Prilaz 9, 10000 Zagreb</item>
      <item>VV - PROMET d.o.o. prijevoz,građevinarstvo, trgovina i usluge, Marijana Haberlea 12, 10000 Zagreb</item>
      <item>SAMO TREBA DELATI d.o.o. za trgovinu i usluge, Selska 8, 10437 Bestovje</item>
      <item>Mario Bosiljkov, Zagrebačka Ulica 11, 10450 Gornji Desinec</item>
      <item>Kruno Štefanek, Dubrava 180, 10000 Zagreb</item>
      <item>Zvonko Hlevnjak, Šaša 50, 42253 Šaša</item>
      <item>V.D.M. PROMET d.o.o. za graditeljstvo, Zagorska 22, 10000 Zagreb</item>
      <item>Davor Videc, Kaniža 21 D, 42240 Kaniža</item>
      <item>M.R.TRANSPORT d.o.o. za trgovinu i usluge, Križni put 120, 32221 Nuštar</item>
      <item>Davor Bogović</item>
      <item>D.I. ING. d.o.o. za građevinarstvo, trgovinu i usluge, I Savica 94/f, 10000 Zagreb</item>
      <item>HOC LOCO d.o.o. za trgovinu, Zagrebačka 24, 10450 Jastrebarsko</item>
      <item>BAK UNIJA d.o.o. za usluge i trgovinu, Dobronićeva 28, 10000 Zagreb</item>
    </izvorni_sadrzaj>
    <derivirana_varijabla naziv="DomainObject.Predmet.StrankaListFormatedWithAdress_1">
      <item>RH Ministarstvo financija, Porezna uprava, S. i A. Radića 30, 44000 Sisak</item>
      <item>PRVO PLINARSKO DRUŠTVO d.o.o. za distribuciju plina, A.Stepinca 27, 32000 Vukovar</item>
      <item>DOK-ING, društvo s ograničenom odgovornošću za inženjering i unutarnju i vanjsku trgovinu, Kanalski put 1, Zagreb</item>
      <item>Safija Denkwitz Cerić, Seljine Brigade 55c, 10410 Staro Čiče</item>
      <item>Ante Mihaljević, Pavlenski Put 7c, 10000 Zagreb</item>
      <item>Slaven Tomić, GORIČKA 15, 10370 Dugo Selo</item>
      <item>MARENČIĆ TRANSPORTI j.d.o.o. za trgovinu i prijevoz, Podvorec 22, 42225 Podvorec</item>
      <item>MEHANIKA-ELEKTRONIKA društvo s ograničenom odgovornošću za usluge, Petra Svačića 10, 10450 Donja Zdenčina</item>
      <item>Zlatko Tomašinec, Zvečaj 18, 10000 Zagreb</item>
      <item>Marijo-marko Pavletić, Selska 8, 10437 Rakitje</item>
      <item>Milorad Volaš, Milana Rustanbega 9, 51000 Rijeka</item>
      <item>AUTO - PULS d.o.o. za trgovinu i usluge, Blaževdol, Ulica Đuki 5, 10380 Sveti Ivan Zelina</item>
      <item>FHC d.o.o. za graditeljstvo, projektiranje i usluge, Butkovec 54/E, 42225 Butkovec</item>
      <item>Jelena Kraljević Bašić, Mlinovi 75, 10000 Zagreb</item>
      <item>Branko Bašić, Mlinovi 75, 10000 Zagreb</item>
      <item>Leon Kukec, Ulica Matije Antuna Reljkovića 12, 42000 Varaždin</item>
      <item>Marko Štefanac</item>
      <item>AUTO-MAK društvo s ograničenom odgovornošću za trgovinu i usluge, Matije Antuna Reljkovića 12, 42000 Varaždin</item>
      <item>VI-ZA MOBILE j.d.o.o. za trgovinu i usluge, Prekratova 56, 10000 Zagreb</item>
      <item>AUTO BEKI 13 društvo s ograničenom odgovornošću za trgovinu i usluge, Željeznička 88, 10360 Sesvete</item>
      <item>TITAN društvo s ograničenom odgovornošću za trgovinu, prijevoz i građenje, Sokolova 17, 34000 Požega</item>
      <item>AUTO-DABO društvo s ograničenom odgovornošću za trgovinu i usluge, Kaniža/bb, 42240 Kaniža</item>
      <item>Z.T.T., d.o.o. za unutarnju i vanjsku trgovinu i usluge, Fancevljev Prilaz 9, 10000 Zagreb</item>
      <item>VV - PROMET d.o.o. prijevoz,građevinarstvo, trgovina i usluge, Marijana Haberlea 12, 10000 Zagreb</item>
      <item>SAMO TREBA DELATI d.o.o. za trgovinu i usluge, Selska 8, 10437 Bestovje</item>
      <item>Mario Bosiljkov, Zagrebačka Ulica 11, 10450 Gornji Desinec</item>
      <item>Kruno Štefanek, Dubrava 180, 10000 Zagreb</item>
      <item>Zvonko Hlevnjak, Šaša 50, 42253 Šaša</item>
      <item>V.D.M. PROMET d.o.o. za graditeljstvo, Zagorska 22, 10000 Zagreb</item>
      <item>Davor Videc, Kaniža 21 D, 42240 Kaniža</item>
      <item>M.R.TRANSPORT d.o.o. za trgovinu i usluge, Križni put 120, 32221 Nuštar</item>
      <item>Davor Bogović</item>
      <item>D.I. ING. d.o.o. za građevinarstvo, trgovinu i usluge, I Savica 94/f, 10000 Zagreb</item>
      <item>HOC LOCO d.o.o. za trgovinu, Zagrebačka 24, 10450 Jastrebarsko</item>
      <item>BAK UNIJA d.o.o. za usluge i trgovinu, Dobronićeva 28, 10000 Zagreb</item>
    </derivirana_varijabla>
  </DomainObject.Predmet.StrankaListFormatedWithAdress>
  <DomainObject.Predmet.StrankaListFormatedWithAdressOIB>
    <izvorni_sadrzaj>
      <item>RH Ministarstvo financija, Porezna uprava, OIB 18683136487, S. i A. Radića 30, 44000 Sisak</item>
      <item>PRVO PLINARSKO DRUŠTVO d.o.o. za distribuciju plina, OIB 58292277611, A.Stepinca 27, 32000 Vukovar</item>
      <item>DOK-ING, društvo s ograničenom odgovornošću za inženjering i unutarnju i vanjsku trgovinu, OIB 39982657045, Kanalski put 1, Zagreb</item>
      <item>Safija Denkwitz Cerić, OIB 26929862693, Seljine Brigade 55c, 10410 Staro Čiče</item>
      <item>Ante Mihaljević, OIB 83579267014, Pavlenski Put 7c, 10000 Zagreb</item>
      <item>Slaven Tomić, OIB 51108258209, GORIČKA 15, 10370 Dugo Selo</item>
      <item>MARENČIĆ TRANSPORTI j.d.o.o. za trgovinu i prijevoz, OIB 69118894996, Podvorec 22, 42225 Podvorec</item>
      <item>MEHANIKA-ELEKTRONIKA društvo s ograničenom odgovornošću za usluge, OIB 44579903781, Petra Svačića 10, 10450 Donja Zdenčina</item>
      <item>Zlatko Tomašinec, OIB 45830945751, Zvečaj 18, 10000 Zagreb</item>
      <item>Marijo-marko Pavletić, OIB 62982725235, Selska 8, 10437 Rakitje</item>
      <item>Milorad Volaš, OIB 85309020949, Milana Rustanbega 9, 51000 Rijeka</item>
      <item>AUTO - PULS d.o.o. za trgovinu i usluge, OIB 30937172834, Blaževdol, Ulica Đuki 5, 10380 Sveti Ivan Zelina</item>
      <item>FHC d.o.o. za graditeljstvo, projektiranje i usluge, OIB 73396822478, Butkovec 54/E, 42225 Butkovec</item>
      <item>Jelena Kraljević Bašić, OIB 29791745585, Mlinovi 75, 10000 Zagreb</item>
      <item>Branko Bašić, OIB 10893920769, Mlinovi 75, 10000 Zagreb</item>
      <item>Leon Kukec, OIB 72074545880, Ulica Matije Antuna Reljkovića 12, 42000 Varaždin</item>
      <item>Marko Štefanac</item>
      <item>AUTO-MAK društvo s ograničenom odgovornošću za trgovinu i usluge, OIB 11480283722, Matije Antuna Reljkovića 12, 42000 Varaždin</item>
      <item>VI-ZA MOBILE j.d.o.o. za trgovinu i usluge, OIB 80038405182, Prekratova 56, 10000 Zagreb</item>
      <item>AUTO BEKI 13 društvo s ograničenom odgovornošću za trgovinu i usluge, OIB 56778285696, Željeznička 88, 10360 Sesvete</item>
      <item>TITAN društvo s ograničenom odgovornošću za trgovinu, prijevoz i građenje, OIB 85148271926, Sokolova 17, 34000 Požega</item>
      <item>AUTO-DABO društvo s ograničenom odgovornošću za trgovinu i usluge, OIB 81363721800, Kaniža/bb, 42240 Kaniža</item>
      <item>Z.T.T., d.o.o. za unutarnju i vanjsku trgovinu i usluge, OIB 75935511444, Fancevljev Prilaz 9, 10000 Zagreb</item>
      <item>VV - PROMET d.o.o. prijevoz,građevinarstvo, trgovina i usluge, OIB 41078691127, Marijana Haberlea 12, 10000 Zagreb</item>
      <item>SAMO TREBA DELATI d.o.o. za trgovinu i usluge, OIB 91854435907, Selska 8, 10437 Bestovje</item>
      <item>Mario Bosiljkov, OIB 17821905027, Zagrebačka Ulica 11, 10450 Gornji Desinec</item>
      <item>Kruno Štefanek, OIB 61067848748, Dubrava 180, 10000 Zagreb</item>
      <item>Zvonko Hlevnjak, OIB 35841292482, Šaša 50, 42253 Šaša</item>
      <item>V.D.M. PROMET d.o.o. za graditeljstvo, OIB 77440333831, Zagorska 22, 10000 Zagreb</item>
      <item>Davor Videc, OIB 59014486653, Kaniža 21 D, 42240 Kaniža</item>
      <item>M.R.TRANSPORT d.o.o. za trgovinu i usluge, OIB 95687639772, Križni put 120, 32221 Nuštar</item>
      <item>Davor Bogović, OIB 90737617352</item>
      <item>D.I. ING. d.o.o. za građevinarstvo, trgovinu i usluge, OIB 28968593743, I Savica 94/f, 10000 Zagreb</item>
      <item>HOC LOCO d.o.o. za trgovinu, OIB 34166635138, Zagrebačka 24, 10450 Jastrebarsko</item>
      <item>BAK UNIJA d.o.o. za usluge i trgovinu, OIB 54860305385, Dobronićeva 28, 10000 Zagreb</item>
    </izvorni_sadrzaj>
    <derivirana_varijabla naziv="DomainObject.Predmet.StrankaListFormatedWithAdressOIB_1">
      <item>RH Ministarstvo financija, Porezna uprava, OIB 18683136487, S. i A. Radića 30, 44000 Sisak</item>
      <item>PRVO PLINARSKO DRUŠTVO d.o.o. za distribuciju plina, OIB 58292277611, A.Stepinca 27, 32000 Vukovar</item>
      <item>DOK-ING, društvo s ograničenom odgovornošću za inženjering i unutarnju i vanjsku trgovinu, OIB 39982657045, Kanalski put 1, Zagreb</item>
      <item>Safija Denkwitz Cerić, OIB 26929862693, Seljine Brigade 55c, 10410 Staro Čiče</item>
      <item>Ante Mihaljević, OIB 83579267014, Pavlenski Put 7c, 10000 Zagreb</item>
      <item>Slaven Tomić, OIB 51108258209, GORIČKA 15, 10370 Dugo Selo</item>
      <item>MARENČIĆ TRANSPORTI j.d.o.o. za trgovinu i prijevoz, OIB 69118894996, Podvorec 22, 42225 Podvorec</item>
      <item>MEHANIKA-ELEKTRONIKA društvo s ograničenom odgovornošću za usluge, OIB 44579903781, Petra Svačića 10, 10450 Donja Zdenčina</item>
      <item>Zlatko Tomašinec, OIB 45830945751, Zvečaj 18, 10000 Zagreb</item>
      <item>Marijo-marko Pavletić, OIB 62982725235, Selska 8, 10437 Rakitje</item>
      <item>Milorad Volaš, OIB 85309020949, Milana Rustanbega 9, 51000 Rijeka</item>
      <item>AUTO - PULS d.o.o. za trgovinu i usluge, OIB 30937172834, Blaževdol, Ulica Đuki 5, 10380 Sveti Ivan Zelina</item>
      <item>FHC d.o.o. za graditeljstvo, projektiranje i usluge, OIB 73396822478, Butkovec 54/E, 42225 Butkovec</item>
      <item>Jelena Kraljević Bašić, OIB 29791745585, Mlinovi 75, 10000 Zagreb</item>
      <item>Branko Bašić, OIB 10893920769, Mlinovi 75, 10000 Zagreb</item>
      <item>Leon Kukec, OIB 72074545880, Ulica Matije Antuna Reljkovića 12, 42000 Varaždin</item>
      <item>Marko Štefanac</item>
      <item>AUTO-MAK društvo s ograničenom odgovornošću za trgovinu i usluge, OIB 11480283722, Matije Antuna Reljkovića 12, 42000 Varaždin</item>
      <item>VI-ZA MOBILE j.d.o.o. za trgovinu i usluge, OIB 80038405182, Prekratova 56, 10000 Zagreb</item>
      <item>AUTO BEKI 13 društvo s ograničenom odgovornošću za trgovinu i usluge, OIB 56778285696, Željeznička 88, 10360 Sesvete</item>
      <item>TITAN društvo s ograničenom odgovornošću za trgovinu, prijevoz i građenje, OIB 85148271926, Sokolova 17, 34000 Požega</item>
      <item>AUTO-DABO društvo s ograničenom odgovornošću za trgovinu i usluge, OIB 81363721800, Kaniža/bb, 42240 Kaniža</item>
      <item>Z.T.T., d.o.o. za unutarnju i vanjsku trgovinu i usluge, OIB 75935511444, Fancevljev Prilaz 9, 10000 Zagreb</item>
      <item>VV - PROMET d.o.o. prijevoz,građevinarstvo, trgovina i usluge, OIB 41078691127, Marijana Haberlea 12, 10000 Zagreb</item>
      <item>SAMO TREBA DELATI d.o.o. za trgovinu i usluge, OIB 91854435907, Selska 8, 10437 Bestovje</item>
      <item>Mario Bosiljkov, OIB 17821905027, Zagrebačka Ulica 11, 10450 Gornji Desinec</item>
      <item>Kruno Štefanek, OIB 61067848748, Dubrava 180, 10000 Zagreb</item>
      <item>Zvonko Hlevnjak, OIB 35841292482, Šaša 50, 42253 Šaša</item>
      <item>V.D.M. PROMET d.o.o. za graditeljstvo, OIB 77440333831, Zagorska 22, 10000 Zagreb</item>
      <item>Davor Videc, OIB 59014486653, Kaniža 21 D, 42240 Kaniža</item>
      <item>M.R.TRANSPORT d.o.o. za trgovinu i usluge, OIB 95687639772, Križni put 120, 32221 Nuštar</item>
      <item>Davor Bogović, OIB 90737617352</item>
      <item>D.I. ING. d.o.o. za građevinarstvo, trgovinu i usluge, OIB 28968593743, I Savica 94/f, 10000 Zagreb</item>
      <item>HOC LOCO d.o.o. za trgovinu, OIB 34166635138, Zagrebačka 24, 10450 Jastrebarsko</item>
      <item>BAK UNIJA d.o.o. za usluge i trgovinu, OIB 54860305385, Dobronićeva 28, 10000 Zagreb</item>
    </derivirana_varijabla>
  </DomainObject.Predmet.StrankaListFormatedWithAdressOIB>
  <DomainObject.Predmet.StrankaListNazivFormated>
    <izvorni_sadrzaj>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item>HOC LOCO d.o.o. za trgovinu</item>
      <item>BAK UNIJA d.o.o. za usluge i trgovinu</item>
    </izvorni_sadrzaj>
    <derivirana_varijabla naziv="DomainObject.Predmet.StrankaListNazivFormated_1">
      <item>RH Ministarstvo financija, Porezna uprava</item>
      <item>PRVO PLINARSKO DRUŠTVO d.o.o. za distribuciju plina</item>
      <item>DOK-ING, društvo s ograničenom odgovornošću za inženjering i unutarnju i vanjsku trgovinu</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item>HOC LOCO d.o.o. za trgovinu</item>
      <item>BAK UNIJA d.o.o. za usluge i trgovinu</item>
    </derivirana_varijabla>
  </DomainObject.Predmet.StrankaListNazivFormated>
  <DomainObject.Predmet.StrankaListNazivFormatedOIB>
    <izvorni_sadrzaj>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Jelena Kraljević Bašić, OIB 29791745585</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TITAN društvo s ograničenom odgovornošću za trgovinu, prijevoz i građenje, OIB 85148271926</item>
      <item>AUTO-DABO društvo s ograničenom odgovornošću za trgovinu i usluge, OIB 81363721800</item>
      <item>Z.T.T., d.o.o. za unutarnju i vanjsku trgovinu i usluge, OIB 75935511444</item>
      <item>VV - PROMET d.o.o. prijevoz,građevinarstvo, trgovina i usluge, OIB 41078691127</item>
      <item>SAMO TREBA DELATI d.o.o. za trgovinu i usluge, OIB 91854435907</item>
      <item>Mario Bosiljkov, OIB 17821905027</item>
      <item>Kruno Štefanek, OIB 61067848748</item>
      <item>Zvonko Hlevnjak, OIB 35841292482</item>
      <item>V.D.M. PROMET d.o.o. za graditeljstvo, OIB 77440333831</item>
      <item>Davor Videc, OIB 59014486653</item>
      <item>M.R.TRANSPORT d.o.o. za trgovinu i usluge, OIB 95687639772</item>
      <item>Davor Bogović, OIB 90737617352</item>
      <item>D.I. ING. d.o.o. za građevinarstvo, trgovinu i usluge, OIB 28968593743</item>
      <item>HOC LOCO d.o.o. za trgovinu, OIB 34166635138</item>
      <item>BAK UNIJA d.o.o. za usluge i trgovinu, OIB 54860305385</item>
    </izvorni_sadrzaj>
    <derivirana_varijabla naziv="DomainObject.Predmet.StrankaListNazivFormatedOIB_1">
      <item>RH Ministarstvo financija, Porezna uprava, OIB 18683136487</item>
      <item>PRVO PLINARSKO DRUŠTVO d.o.o. za distribuciju plina, OIB 58292277611</item>
      <item>DOK-ING, društvo s ograničenom odgovornošću za inženjering i unutarnju i vanjsku trgovinu, OIB 39982657045</item>
      <item>Safija Denkwitz Cerić, OIB 26929862693</item>
      <item>Ante Mihaljević, OIB 83579267014</item>
      <item>Slaven Tomić, OIB 51108258209</item>
      <item>MARENČIĆ TRANSPORTI j.d.o.o. za trgovinu i prijevoz, OIB 69118894996</item>
      <item>MEHANIKA-ELEKTRONIKA društvo s ograničenom odgovornošću za usluge, OIB 44579903781</item>
      <item>Zlatko Tomašinec, OIB 45830945751</item>
      <item>Marijo-marko Pavletić, OIB 62982725235</item>
      <item>Milorad Volaš, OIB 85309020949</item>
      <item>AUTO - PULS d.o.o. za trgovinu i usluge, OIB 30937172834</item>
      <item>FHC d.o.o. za graditeljstvo, projektiranje i usluge, OIB 73396822478</item>
      <item>Jelena Kraljević Bašić, OIB 29791745585</item>
      <item>Branko Bašić, OIB 10893920769</item>
      <item>Leon Kukec, OIB 72074545880</item>
      <item>Marko Štefanac</item>
      <item>AUTO-MAK društvo s ograničenom odgovornošću za trgovinu i usluge, OIB 11480283722</item>
      <item>VI-ZA MOBILE j.d.o.o. za trgovinu i usluge, OIB 80038405182</item>
      <item>AUTO BEKI 13 društvo s ograničenom odgovornošću za trgovinu i usluge, OIB 56778285696</item>
      <item>TITAN društvo s ograničenom odgovornošću za trgovinu, prijevoz i građenje, OIB 85148271926</item>
      <item>AUTO-DABO društvo s ograničenom odgovornošću za trgovinu i usluge, OIB 81363721800</item>
      <item>Z.T.T., d.o.o. za unutarnju i vanjsku trgovinu i usluge, OIB 75935511444</item>
      <item>VV - PROMET d.o.o. prijevoz,građevinarstvo, trgovina i usluge, OIB 41078691127</item>
      <item>SAMO TREBA DELATI d.o.o. za trgovinu i usluge, OIB 91854435907</item>
      <item>Mario Bosiljkov, OIB 17821905027</item>
      <item>Kruno Štefanek, OIB 61067848748</item>
      <item>Zvonko Hlevnjak, OIB 35841292482</item>
      <item>V.D.M. PROMET d.o.o. za graditeljstvo, OIB 77440333831</item>
      <item>Davor Videc, OIB 59014486653</item>
      <item>M.R.TRANSPORT d.o.o. za trgovinu i usluge, OIB 95687639772</item>
      <item>Davor Bogović, OIB 90737617352</item>
      <item>D.I. ING. d.o.o. za građevinarstvo, trgovinu i usluge, OIB 28968593743</item>
      <item>HOC LOCO d.o.o. za trgovinu, OIB 34166635138</item>
      <item>BAK UNIJA d.o.o. za usluge i trgovinu, OIB 54860305385</item>
    </derivirana_varijabla>
  </DomainObject.Predmet.StrankaListNazivFormatedOIB>
  <DomainObject.Predmet.ProtuStrankaListFormated>
    <izvorni_sadrzaj>
      <item>ENIGMA d.o.o.</item>
    </izvorni_sadrzaj>
    <derivirana_varijabla naziv="DomainObject.Predmet.ProtuStrankaListFormated_1">
      <item>ENIGMA d.o.o.</item>
    </derivirana_varijabla>
  </DomainObject.Predmet.ProtuStrankaListFormated>
  <DomainObject.Predmet.ProtuStrankaListFormatedOIB>
    <izvorni_sadrzaj>
      <item>ENIGMA d.o.o., OIB 14770792714</item>
    </izvorni_sadrzaj>
    <derivirana_varijabla naziv="DomainObject.Predmet.ProtuStrankaListFormatedOIB_1">
      <item>ENIGMA d.o.o., OIB 14770792714</item>
    </derivirana_varijabla>
  </DomainObject.Predmet.ProtuStrankaListFormatedOIB>
  <DomainObject.Predmet.ProtuStrankaListFormatedWithAdress>
    <izvorni_sadrzaj>
      <item>ENIGMA d.o.o., Skela 64, 44400 Glina</item>
    </izvorni_sadrzaj>
    <derivirana_varijabla naziv="DomainObject.Predmet.ProtuStrankaListFormatedWithAdress_1">
      <item>ENIGMA d.o.o., Skela 64, 44400 Glina</item>
    </derivirana_varijabla>
  </DomainObject.Predmet.ProtuStrankaListFormatedWithAdress>
  <DomainObject.Predmet.ProtuStrankaListFormatedWithAdressOIB>
    <izvorni_sadrzaj>
      <item>ENIGMA d.o.o., OIB 14770792714, Skela 64, 44400 Glina</item>
    </izvorni_sadrzaj>
    <derivirana_varijabla naziv="DomainObject.Predmet.ProtuStrankaListFormatedWithAdressOIB_1">
      <item>ENIGMA d.o.o., OIB 14770792714, Skela 64, 44400 Glina</item>
    </derivirana_varijabla>
  </DomainObject.Predmet.ProtuStrankaListFormatedWithAdressOIB>
  <DomainObject.Predmet.ProtuStrankaListNazivFormated>
    <izvorni_sadrzaj>
      <item>ENIGMA d.o.o.</item>
    </izvorni_sadrzaj>
    <derivirana_varijabla naziv="DomainObject.Predmet.ProtuStrankaListNazivFormated_1">
      <item>ENIGMA d.o.o.</item>
    </derivirana_varijabla>
  </DomainObject.Predmet.ProtuStrankaListNazivFormated>
  <DomainObject.Predmet.ProtuStrankaListNazivFormatedOIB>
    <izvorni_sadrzaj>
      <item>ENIGMA d.o.o., OIB 14770792714</item>
    </izvorni_sadrzaj>
    <derivirana_varijabla naziv="DomainObject.Predmet.ProtuStrankaListNazivFormatedOIB_1">
      <item>ENIGMA d.o.o., OIB 14770792714</item>
    </derivirana_varijabla>
  </DomainObject.Predmet.ProtuStrankaListNazivFormatedOIB>
  <DomainObject.Predmet.OstaliListFormated>
    <izvorni_sadrzaj>
      <item>Stevo Goršeta</item>
      <item>ŽDO-GRAĐANSKO UPRAVNI ODJEL</item>
      <item>Marinko Paić</item>
      <item>VELEBIT OSIGURANJE dioničko društvo za poslove neživotnog osiguranja</item>
      <item>Alojz Jančik</item>
    </izvorni_sadrzaj>
    <derivirana_varijabla naziv="DomainObject.Predmet.OstaliListFormated_1">
      <item>Stevo Goršeta</item>
      <item>ŽDO-GRAĐANSKO UPRAVNI ODJEL</item>
      <item>Marinko Paić</item>
      <item>VELEBIT OSIGURANJE dioničko društvo za poslove neživotnog osiguranja</item>
      <item>Alojz Jančik</item>
    </derivirana_varijabla>
  </DomainObject.Predmet.OstaliListFormated>
  <DomainObject.Predmet.OstaliListFormatedOIB>
    <izvorni_sadrzaj>
      <item>Stevo Goršeta, OIB 22322260939</item>
      <item>ŽDO-GRAĐANSKO UPRAVNI ODJEL</item>
      <item>Marinko Paić, OIB 55654806007</item>
      <item>VELEBIT OSIGURANJE dioničko društvo za poslove neživotnog osiguranja, OIB 42098054984</item>
      <item>Alojz Jančik</item>
    </izvorni_sadrzaj>
    <derivirana_varijabla naziv="DomainObject.Predmet.OstaliListFormatedOIB_1">
      <item>Stevo Goršeta, OIB 22322260939</item>
      <item>ŽDO-GRAĐANSKO UPRAVNI ODJEL</item>
      <item>Marinko Paić, OIB 55654806007</item>
      <item>VELEBIT OSIGURANJE dioničko društvo za poslove neživotnog osiguranja, OIB 42098054984</item>
      <item>Alojz Jančik</item>
    </derivirana_varijabla>
  </DomainObject.Predmet.OstaliListFormatedOIB>
  <DomainObject.Predmet.OstaliListFormatedWithAdress>
    <izvorni_sadrzaj>
      <item>Stevo Goršeta, Gradićka Ulica 47a, 10410 Gradići</item>
      <item>ŽDO-GRAĐANSKO UPRAVNI ODJEL, I.K.SAKCINSKOG 24, 44000 Sisak</item>
      <item>Marinko Paić, ZAHAROVA 3, 10000 Zagreb</item>
      <item>VELEBIT OSIGURANJE dioničko društvo za poslove neživotnog osiguranja, Savska 144/a, Zagreb</item>
      <item>Alojz Jančik, Čazmanska 8/VI, 10000 Zagreb</item>
    </izvorni_sadrzaj>
    <derivirana_varijabla naziv="DomainObject.Predmet.OstaliListFormatedWithAdress_1">
      <item>Stevo Goršeta, Gradićka Ulica 47a, 10410 Gradići</item>
      <item>ŽDO-GRAĐANSKO UPRAVNI ODJEL, I.K.SAKCINSKOG 24, 44000 Sisak</item>
      <item>Marinko Paić, ZAHAROVA 3, 10000 Zagreb</item>
      <item>VELEBIT OSIGURANJE dioničko društvo za poslove neživotnog osiguranja, Savska 144/a, Zagreb</item>
      <item>Alojz Jančik, Čazmanska 8/VI, 10000 Zagreb</item>
    </derivirana_varijabla>
  </DomainObject.Predmet.OstaliListFormatedWithAdress>
  <DomainObject.Predmet.OstaliListFormatedWithAdressOIB>
    <izvorni_sadrzaj>
      <item>Stevo Goršeta, OIB 22322260939, Gradićka Ulica 47a, 10410 Gradići</item>
      <item>ŽDO-GRAĐANSKO UPRAVNI ODJEL, I.K.SAKCINSKOG 24, 44000 Sisak</item>
      <item>Marinko Paić, OIB 55654806007, ZAHAROVA 3, 10000 Zagreb</item>
      <item>VELEBIT OSIGURANJE dioničko društvo za poslove neživotnog osiguranja, OIB 42098054984, Savska 144/a, Zagreb</item>
      <item>Alojz Jančik, Čazmanska 8/VI, 10000 Zagreb</item>
    </izvorni_sadrzaj>
    <derivirana_varijabla naziv="DomainObject.Predmet.OstaliListFormatedWithAdressOIB_1">
      <item>Stevo Goršeta, OIB 22322260939, Gradićka Ulica 47a, 10410 Gradići</item>
      <item>ŽDO-GRAĐANSKO UPRAVNI ODJEL, I.K.SAKCINSKOG 24, 44000 Sisak</item>
      <item>Marinko Paić, OIB 55654806007, ZAHAROVA 3, 10000 Zagreb</item>
      <item>VELEBIT OSIGURANJE dioničko društvo za poslove neživotnog osiguranja, OIB 42098054984, Savska 144/a, Zagreb</item>
      <item>Alojz Jančik, Čazmanska 8/VI, 10000 Zagreb</item>
    </derivirana_varijabla>
  </DomainObject.Predmet.OstaliListFormatedWithAdressOIB>
  <DomainObject.Predmet.OstaliListNazivFormated>
    <izvorni_sadrzaj>
      <item>Stevo Goršeta</item>
      <item>ŽDO-GRAĐANSKO UPRAVNI ODJEL</item>
      <item>Marinko Paić</item>
      <item>VELEBIT OSIGURANJE dioničko društvo za poslove neživotnog osiguranja</item>
      <item>Alojz Jančik</item>
    </izvorni_sadrzaj>
    <derivirana_varijabla naziv="DomainObject.Predmet.OstaliListNazivFormated_1">
      <item>Stevo Goršeta</item>
      <item>ŽDO-GRAĐANSKO UPRAVNI ODJEL</item>
      <item>Marinko Paić</item>
      <item>VELEBIT OSIGURANJE dioničko društvo za poslove neživotnog osiguranja</item>
      <item>Alojz Jančik</item>
    </derivirana_varijabla>
  </DomainObject.Predmet.OstaliListNazivFormated>
  <DomainObject.Predmet.OstaliListNazivFormatedOIB>
    <izvorni_sadrzaj>
      <item>Stevo Goršeta, OIB 22322260939</item>
      <item>ŽDO-GRAĐANSKO UPRAVNI ODJEL</item>
      <item>Marinko Paić, OIB 55654806007</item>
      <item>VELEBIT OSIGURANJE dioničko društvo za poslove neživotnog osiguranja, OIB 42098054984</item>
      <item>Alojz Jančik</item>
    </izvorni_sadrzaj>
    <derivirana_varijabla naziv="DomainObject.Predmet.OstaliListNazivFormatedOIB_1">
      <item>Stevo Goršeta, OIB 22322260939</item>
      <item>ŽDO-GRAĐANSKO UPRAVNI ODJEL</item>
      <item>Marinko Paić, OIB 55654806007</item>
      <item>VELEBIT OSIGURANJE dioničko društvo za poslove neživotnog osiguranja, OIB 42098054984</item>
      <item>Alojz Jančik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2016.</izvorni_sadrzaj>
    <derivirana_varijabla naziv="DomainObject.Datum_1">17. studenog 2016.</derivirana_varijabla>
  </DomainObject.Datum>
  <DomainObject.PoslovniBrojDokumenta>
    <izvorni_sadrzaj/>
    <derivirana_varijabla naziv="DomainObject.PoslovniBrojDokumenta_1"/>
  </DomainObject.PoslovniBrojDokumenta>
  <DomainObject.Predmet.StrankaIDrugi>
    <izvorni_sadrzaj>RH Ministarstvo financija, Porezna uprava i dr.</izvorni_sadrzaj>
    <derivirana_varijabla naziv="DomainObject.Predmet.StrankaIDrugi_1">RH Ministarstvo financija, Porezna uprava i dr.</derivirana_varijabla>
  </DomainObject.Predmet.StrankaIDrugi>
  <DomainObject.Predmet.ProtustrankaIDrugi>
    <izvorni_sadrzaj>ENIGMA d.o.o.</izvorni_sadrzaj>
    <derivirana_varijabla naziv="DomainObject.Predmet.ProtustrankaIDrugi_1">ENIGMA d.o.o.</derivirana_varijabla>
  </DomainObject.Predmet.ProtustrankaIDrugi>
  <DomainObject.Predmet.StrankaIDrugiAdressOIB>
    <izvorni_sadrzaj>RH Ministarstvo financija, Porezna uprava, OIB 18683136487, S. i A. Radića 30, 44000 Sisak i dr.</izvorni_sadrzaj>
    <derivirana_varijabla naziv="DomainObject.Predmet.StrankaIDrugiAdressOIB_1">RH Ministarstvo financija, Porezna uprava, OIB 18683136487, S. i A. Radića 30, 44000 Sisak i dr.</derivirana_varijabla>
  </DomainObject.Predmet.StrankaIDrugiAdressOIB>
  <DomainObject.Predmet.ProtustrankaIDrugiAdressOIB>
    <izvorni_sadrzaj>ENIGMA d.o.o., OIB 14770792714, Skela 64, 44400 Glina</izvorni_sadrzaj>
    <derivirana_varijabla naziv="DomainObject.Predmet.ProtustrankaIDrugiAdressOIB_1">ENIGMA d.o.o., OIB 14770792714, Skela 64, 44400 Glina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Porezna uprava</item>
      <item>ENIGMA d.o.o.</item>
      <item>Stevo Goršeta</item>
      <item>ŽDO-GRAĐANSKO UPRAVNI ODJEL</item>
      <item>Marinko Paić</item>
      <item>VELEBIT OSIGURANJE dioničko društvo za poslove neživotnog osiguranja</item>
      <item>PRVO PLINARSKO DRUŠTVO d.o.o. za distribuciju plina</item>
      <item>DOK-ING, društvo s ograničenom odgovornošću za inženjering i unutarnju i vanjsku trgovinu</item>
      <item>Alojz Jančik</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item>HOC LOCO d.o.o. za trgovinu</item>
      <item>BAK UNIJA d.o.o. za usluge i trgovinu</item>
    </izvorni_sadrzaj>
    <derivirana_varijabla naziv="DomainObject.Predmet.SudioniciListNaziv_1">
      <item>RH Ministarstvo financija, Porezna uprava</item>
      <item>ENIGMA d.o.o.</item>
      <item>Stevo Goršeta</item>
      <item>ŽDO-GRAĐANSKO UPRAVNI ODJEL</item>
      <item>Marinko Paić</item>
      <item>VELEBIT OSIGURANJE dioničko društvo za poslove neživotnog osiguranja</item>
      <item>PRVO PLINARSKO DRUŠTVO d.o.o. za distribuciju plina</item>
      <item>DOK-ING, društvo s ograničenom odgovornošću za inženjering i unutarnju i vanjsku trgovinu</item>
      <item>Alojz Jančik</item>
      <item>Safija Denkwitz Cerić</item>
      <item>Ante Mihaljević</item>
      <item>Slaven Tomić</item>
      <item>MARENČIĆ TRANSPORTI j.d.o.o. za trgovinu i prijevoz</item>
      <item>MEHANIKA-ELEKTRONIKA društvo s ograničenom odgovornošću za usluge</item>
      <item>Zlatko Tomašinec</item>
      <item>Marijo-marko Pavletić</item>
      <item>Milorad Volaš</item>
      <item>AUTO - PULS d.o.o. za trgovinu i usluge</item>
      <item>FHC d.o.o. za graditeljstvo, projektiranje i usluge</item>
      <item>Jelena Kraljević Bašić</item>
      <item>Branko Bašić</item>
      <item>Leon Kukec</item>
      <item>Marko Štefanac</item>
      <item>AUTO-MAK društvo s ograničenom odgovornošću za trgovinu i usluge</item>
      <item>VI-ZA MOBILE j.d.o.o. za trgovinu i usluge</item>
      <item>AUTO BEKI 13 društvo s ograničenom odgovornošću za trgovinu i usluge</item>
      <item>TITAN društvo s ograničenom odgovornošću za trgovinu, prijevoz i građenje</item>
      <item>AUTO-DABO društvo s ograničenom odgovornošću za trgovinu i usluge</item>
      <item>Z.T.T., d.o.o. za unutarnju i vanjsku trgovinu i usluge</item>
      <item>VV - PROMET d.o.o. prijevoz,građevinarstvo, trgovina i usluge</item>
      <item>SAMO TREBA DELATI d.o.o. za trgovinu i usluge</item>
      <item>Mario Bosiljkov</item>
      <item>Kruno Štefanek</item>
      <item>Zvonko Hlevnjak</item>
      <item>V.D.M. PROMET d.o.o. za graditeljstvo</item>
      <item>Davor Videc</item>
      <item>M.R.TRANSPORT d.o.o. za trgovinu i usluge</item>
      <item>Davor Bogović</item>
      <item>D.I. ING. d.o.o. za građevinarstvo, trgovinu i usluge</item>
      <item>HOC LOCO d.o.o. za trgovinu</item>
      <item>BAK UNIJA d.o.o. za usluge i trgovinu</item>
    </derivirana_varijabla>
  </DomainObject.Predmet.SudioniciListNaziv>
  <DomainObject.Predmet.SudioniciListAdressOIB>
    <izvorni_sadrzaj>
      <item>RH Ministarstvo financija, Porezna uprava, OIB 18683136487, S. i A. Radića 30,44000 Sisak</item>
      <item>ENIGMA d.o.o., OIB 14770792714, Skela 64,44400 Glina</item>
      <item>Stevo Goršeta, OIB 22322260939, Gradićka Ulica 47a,10410 Gradići</item>
      <item>ŽDO-GRAĐANSKO UPRAVNI ODJEL, I.K.SAKCINSKOG 24,44000 Sisak</item>
      <item>Marinko Paić, OIB 55654806007, ZAHAROVA 3,10000 Zagreb</item>
      <item>VELEBIT OSIGURANJE dioničko društvo za poslove neživotnog osiguranja, OIB 42098054984, Savska 144/a,Zagreb</item>
      <item>PRVO PLINARSKO DRUŠTVO d.o.o. za distribuciju plina, OIB 58292277611, A.Stepinca 27,32000 Vukovar</item>
      <item>DOK-ING, društvo s ograničenom odgovornošću za inženjering i unutarnju i vanjsku trgovinu, OIB 39982657045, Kanalski put 1,Zagreb</item>
      <item>Alojz Jančik, Čazmanska 8/VI,10000 Zagreb</item>
      <item>Safija Denkwitz Cerić, OIB 26929862693, Seljine Brigade 55c,10410 Staro Čiče</item>
      <item>Ante Mihaljević, OIB 83579267014, Pavlenski Put 7c,10000 Zagreb</item>
      <item>Slaven Tomić, OIB 51108258209, GORIČKA 15,10370 Dugo Selo</item>
      <item>MARENČIĆ TRANSPORTI j.d.o.o. za trgovinu i prijevoz, OIB 69118894996, Podvorec 22,42225 Podvorec</item>
      <item>MEHANIKA-ELEKTRONIKA društvo s ograničenom odgovornošću za usluge, OIB 44579903781, Petra Svačića 10,10450 Donja Zdenčina</item>
      <item>Zlatko Tomašinec, OIB 45830945751, Zvečaj 18,10000 Zagreb</item>
      <item>Marijo-marko Pavletić, OIB 62982725235, Selska 8,10437 Rakitje</item>
      <item>Milorad Volaš, OIB 85309020949, Milana Rustanbega 9,51000 Rijeka</item>
      <item>AUTO - PULS d.o.o. za trgovinu i usluge, OIB 30937172834, Blaževdol, Ulica Đuki 5,10380 Sveti Ivan Zelina</item>
      <item>FHC d.o.o. za graditeljstvo, projektiranje i usluge, OIB 73396822478, Butkovec 54/E,42225 Butkovec</item>
      <item>Jelena Kraljević Bašić, OIB 29791745585, Mlinovi 75,10000 Zagreb</item>
      <item>Branko Bašić, OIB 10893920769, Mlinovi 75,10000 Zagreb</item>
      <item>Leon Kukec, OIB 72074545880, Ulica Matije Antuna Reljkovića 12,42000 Varaždin</item>
      <item>Marko Štefanac</item>
      <item>AUTO-MAK društvo s ograničenom odgovornošću za trgovinu i usluge, OIB 11480283722, Matije Antuna Reljkovića 12,42000 Varaždin</item>
      <item>VI-ZA MOBILE j.d.o.o. za trgovinu i usluge, OIB 80038405182, Prekratova 56,10000 Zagreb</item>
      <item>AUTO BEKI 13 društvo s ograničenom odgovornošću za trgovinu i usluge, OIB 56778285696, Željeznička 88,10360 Sesvete</item>
      <item>TITAN društvo s ograničenom odgovornošću za trgovinu, prijevoz i građenje, OIB 85148271926, Sokolova 17,34000 Požega</item>
      <item>AUTO-DABO društvo s ograničenom odgovornošću za trgovinu i usluge, OIB 81363721800, Kaniža/bb,42240 Kaniža</item>
      <item>Z.T.T., d.o.o. za unutarnju i vanjsku trgovinu i usluge, OIB 75935511444, Fancevljev Prilaz 9,10000 Zagreb</item>
      <item>VV - PROMET d.o.o. prijevoz,građevinarstvo, trgovina i usluge, OIB 41078691127, Marijana Haberlea 12,10000 Zagreb</item>
      <item>SAMO TREBA DELATI d.o.o. za trgovinu i usluge, OIB 91854435907, Selska 8,10437 Bestovje</item>
      <item>Mario Bosiljkov, OIB 17821905027, Zagrebačka Ulica 11,10450 Gornji Desinec</item>
      <item>Kruno Štefanek, OIB 61067848748, Dubrava 180,10000 Zagreb</item>
      <item>Zvonko Hlevnjak, OIB 35841292482, Šaša 50,42253 Šaša</item>
      <item>V.D.M. PROMET d.o.o. za graditeljstvo, OIB 77440333831, Zagorska 22,10000 Zagreb</item>
      <item>Davor Videc, OIB 59014486653, Kaniža 21 D,42240 Kaniža</item>
      <item>M.R.TRANSPORT d.o.o. za trgovinu i usluge, OIB 95687639772, Križni put 120,32221 Nuštar</item>
      <item>Davor Bogović, OIB 90737617352</item>
      <item>D.I. ING. d.o.o. za građevinarstvo, trgovinu i usluge, OIB 28968593743, I Savica 94/f,10000 Zagreb</item>
      <item>HOC LOCO d.o.o. za trgovinu, OIB 34166635138, Zagrebačka 24,10450 Jastrebarsko</item>
      <item>BAK UNIJA d.o.o. za usluge i trgovinu, OIB 54860305385, Dobronićeva 28,10000 Zagreb</item>
    </izvorni_sadrzaj>
    <derivirana_varijabla naziv="DomainObject.Predmet.SudioniciListAdressOIB_1">
      <item>RH Ministarstvo financija, Porezna uprava, OIB 18683136487, S. i A. Radića 30,44000 Sisak</item>
      <item>ENIGMA d.o.o., OIB 14770792714, Skela 64,44400 Glina</item>
      <item>Stevo Goršeta, OIB 22322260939, Gradićka Ulica 47a,10410 Gradići</item>
      <item>ŽDO-GRAĐANSKO UPRAVNI ODJEL, I.K.SAKCINSKOG 24,44000 Sisak</item>
      <item>Marinko Paić, OIB 55654806007, ZAHAROVA 3,10000 Zagreb</item>
      <item>VELEBIT OSIGURANJE dioničko društvo za poslove neživotnog osiguranja, OIB 42098054984, Savska 144/a,Zagreb</item>
      <item>PRVO PLINARSKO DRUŠTVO d.o.o. za distribuciju plina, OIB 58292277611, A.Stepinca 27,32000 Vukovar</item>
      <item>DOK-ING, društvo s ograničenom odgovornošću za inženjering i unutarnju i vanjsku trgovinu, OIB 39982657045, Kanalski put 1,Zagreb</item>
      <item>Alojz Jančik, Čazmanska 8/VI,10000 Zagreb</item>
      <item>Safija Denkwitz Cerić, OIB 26929862693, Seljine Brigade 55c,10410 Staro Čiče</item>
      <item>Ante Mihaljević, OIB 83579267014, Pavlenski Put 7c,10000 Zagreb</item>
      <item>Slaven Tomić, OIB 51108258209, GORIČKA 15,10370 Dugo Selo</item>
      <item>MARENČIĆ TRANSPORTI j.d.o.o. za trgovinu i prijevoz, OIB 69118894996, Podvorec 22,42225 Podvorec</item>
      <item>MEHANIKA-ELEKTRONIKA društvo s ograničenom odgovornošću za usluge, OIB 44579903781, Petra Svačića 10,10450 Donja Zdenčina</item>
      <item>Zlatko Tomašinec, OIB 45830945751, Zvečaj 18,10000 Zagreb</item>
      <item>Marijo-marko Pavletić, OIB 62982725235, Selska 8,10437 Rakitje</item>
      <item>Milorad Volaš, OIB 85309020949, Milana Rustanbega 9,51000 Rijeka</item>
      <item>AUTO - PULS d.o.o. za trgovinu i usluge, OIB 30937172834, Blaževdol, Ulica Đuki 5,10380 Sveti Ivan Zelina</item>
      <item>FHC d.o.o. za graditeljstvo, projektiranje i usluge, OIB 73396822478, Butkovec 54/E,42225 Butkovec</item>
      <item>Jelena Kraljević Bašić, OIB 29791745585, Mlinovi 75,10000 Zagreb</item>
      <item>Branko Bašić, OIB 10893920769, Mlinovi 75,10000 Zagreb</item>
      <item>Leon Kukec, OIB 72074545880, Ulica Matije Antuna Reljkovića 12,42000 Varaždin</item>
      <item>Marko Štefanac</item>
      <item>AUTO-MAK društvo s ograničenom odgovornošću za trgovinu i usluge, OIB 11480283722, Matije Antuna Reljkovića 12,42000 Varaždin</item>
      <item>VI-ZA MOBILE j.d.o.o. za trgovinu i usluge, OIB 80038405182, Prekratova 56,10000 Zagreb</item>
      <item>AUTO BEKI 13 društvo s ograničenom odgovornošću za trgovinu i usluge, OIB 56778285696, Željeznička 88,10360 Sesvete</item>
      <item>TITAN društvo s ograničenom odgovornošću za trgovinu, prijevoz i građenje, OIB 85148271926, Sokolova 17,34000 Požega</item>
      <item>AUTO-DABO društvo s ograničenom odgovornošću za trgovinu i usluge, OIB 81363721800, Kaniža/bb,42240 Kaniža</item>
      <item>Z.T.T., d.o.o. za unutarnju i vanjsku trgovinu i usluge, OIB 75935511444, Fancevljev Prilaz 9,10000 Zagreb</item>
      <item>VV - PROMET d.o.o. prijevoz,građevinarstvo, trgovina i usluge, OIB 41078691127, Marijana Haberlea 12,10000 Zagreb</item>
      <item>SAMO TREBA DELATI d.o.o. za trgovinu i usluge, OIB 91854435907, Selska 8,10437 Bestovje</item>
      <item>Mario Bosiljkov, OIB 17821905027, Zagrebačka Ulica 11,10450 Gornji Desinec</item>
      <item>Kruno Štefanek, OIB 61067848748, Dubrava 180,10000 Zagreb</item>
      <item>Zvonko Hlevnjak, OIB 35841292482, Šaša 50,42253 Šaša</item>
      <item>V.D.M. PROMET d.o.o. za graditeljstvo, OIB 77440333831, Zagorska 22,10000 Zagreb</item>
      <item>Davor Videc, OIB 59014486653, Kaniža 21 D,42240 Kaniža</item>
      <item>M.R.TRANSPORT d.o.o. za trgovinu i usluge, OIB 95687639772, Križni put 120,32221 Nuštar</item>
      <item>Davor Bogović, OIB 90737617352</item>
      <item>D.I. ING. d.o.o. za građevinarstvo, trgovinu i usluge, OIB 28968593743, I Savica 94/f,10000 Zagreb</item>
      <item>HOC LOCO d.o.o. za trgovinu, OIB 34166635138, Zagrebačka 24,10450 Jastrebarsko</item>
      <item>BAK UNIJA d.o.o. za usluge i trgovinu, OIB 54860305385, Dobronićeva 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14770792714</item>
      <item>, OIB 22322260939</item>
      <item>, OIB null</item>
      <item>, OIB 55654806007</item>
      <item>, OIB 42098054984</item>
      <item>, OIB 58292277611</item>
      <item>, OIB 39982657045</item>
      <item>, OIB null</item>
      <item>, OIB 26929862693</item>
      <item>, OIB 83579267014</item>
      <item>, OIB 51108258209</item>
      <item>, OIB 69118894996</item>
      <item>, OIB 44579903781</item>
      <item>, OIB 45830945751</item>
      <item>, OIB 62982725235</item>
      <item>, OIB 85309020949</item>
      <item>, OIB 30937172834</item>
      <item>, OIB 73396822478</item>
      <item>, OIB 29791745585</item>
      <item>, OIB 10893920769</item>
      <item>, OIB 72074545880</item>
      <item>, OIB null</item>
      <item>, OIB 11480283722</item>
      <item>, OIB 80038405182</item>
      <item>, OIB 56778285696</item>
      <item>, OIB 85148271926</item>
      <item>, OIB 81363721800</item>
      <item>, OIB 75935511444</item>
      <item>, OIB 41078691127</item>
      <item>, OIB 91854435907</item>
      <item>, OIB 17821905027</item>
      <item>, OIB 61067848748</item>
      <item>, OIB 35841292482</item>
      <item>, OIB 77440333831</item>
      <item>, OIB 59014486653</item>
      <item>, OIB 95687639772</item>
      <item>, OIB 90737617352</item>
      <item>, OIB 28968593743</item>
      <item>, OIB 34166635138</item>
      <item>, OIB 54860305385</item>
    </izvorni_sadrzaj>
    <derivirana_varijabla naziv="DomainObject.Predmet.SudioniciListNazivOIB_1">
      <item>, OIB 18683136487</item>
      <item>, OIB 14770792714</item>
      <item>, OIB 22322260939</item>
      <item>, OIB null</item>
      <item>, OIB 55654806007</item>
      <item>, OIB 42098054984</item>
      <item>, OIB 58292277611</item>
      <item>, OIB 39982657045</item>
      <item>, OIB null</item>
      <item>, OIB 26929862693</item>
      <item>, OIB 83579267014</item>
      <item>, OIB 51108258209</item>
      <item>, OIB 69118894996</item>
      <item>, OIB 44579903781</item>
      <item>, OIB 45830945751</item>
      <item>, OIB 62982725235</item>
      <item>, OIB 85309020949</item>
      <item>, OIB 30937172834</item>
      <item>, OIB 73396822478</item>
      <item>, OIB 29791745585</item>
      <item>, OIB 10893920769</item>
      <item>, OIB 72074545880</item>
      <item>, OIB null</item>
      <item>, OIB 11480283722</item>
      <item>, OIB 80038405182</item>
      <item>, OIB 56778285696</item>
      <item>, OIB 85148271926</item>
      <item>, OIB 81363721800</item>
      <item>, OIB 75935511444</item>
      <item>, OIB 41078691127</item>
      <item>, OIB 91854435907</item>
      <item>, OIB 17821905027</item>
      <item>, OIB 61067848748</item>
      <item>, OIB 35841292482</item>
      <item>, OIB 77440333831</item>
      <item>, OIB 59014486653</item>
      <item>, OIB 95687639772</item>
      <item>, OIB 90737617352</item>
      <item>, OIB 28968593743</item>
      <item>, OIB 34166635138</item>
      <item>, OIB 54860305385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421</properties:Words>
  <properties:Characters>2235</properties:Characters>
  <properties:Lines>57</properties:Lines>
  <properties:Paragraphs>25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2016-11-14T10:25:00Z</dcterms:created>
  <dc:creator>kraljicn</dc:creator>
  <cp:lastModifiedBy>Vinka Mihalinčić</cp:lastModifiedBy>
  <cp:lastPrinted>2016-11-17T09:57:00Z</cp:lastPrinted>
  <dcterms:modified xmlns:xsi="http://www.w3.org/2001/XMLSchema-instance" xsi:type="dcterms:W3CDTF">2016-11-17T09:59:00Z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