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77ef" w14:paraId="b0277ef" w:rsidRDefault="001A42E0" w:rsidP="001A42E0" w:rsidR="001A42E0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1A42E0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>
              <w:rPr>
                <w:noProof/>
                <w:sz w:val="24"/>
              </w:rPr>
              <w:t>-128/2018</w:t>
            </w:r>
          </w:p>
        </w:tc>
      </w:tr>
    </w:tbl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Pr="001A42E0">
        <w:rPr>
          <w:rFonts w:cs="Times New Roman" w:hAnsi="Times New Roman" w:ascii="Times New Roman"/>
          <w:sz w:val="24"/>
          <w:szCs w:val="24"/>
        </w:rPr>
        <w:t>JANČICA j.d.o.o., OIB: 98824284851, Drvenik, Donja Vala 179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11. srpnja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Pr="001A42E0">
        <w:rPr>
          <w:rFonts w:cs="Times New Roman" w:hAnsi="Times New Roman" w:ascii="Times New Roman"/>
          <w:sz w:val="24"/>
          <w:szCs w:val="24"/>
        </w:rPr>
        <w:t>JANČICA j.d.o.o., OIB: 98824284851, Drvenik, Donja Vala 179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>
        <w:rPr>
          <w:rFonts w:cs="Times New Roman" w:hAnsi="Times New Roman" w:ascii="Times New Roman"/>
          <w:sz w:val="24"/>
          <w:szCs w:val="24"/>
        </w:rPr>
        <w:t>11. srpnja</w:t>
      </w:r>
      <w:r w:rsidRPr="001A42E0">
        <w:rPr>
          <w:rFonts w:cs="Times New Roman" w:hAnsi="Times New Roman" w:ascii="Times New Roman"/>
          <w:sz w:val="24"/>
          <w:szCs w:val="24"/>
        </w:rPr>
        <w:t xml:space="preserve"> 2018. u 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stečajnog upravitelja imenuje se Snježana Vrkljan iz Zagreba, Kralja Zvonimira 75, OIB: 44740101731</w:t>
      </w:r>
      <w:r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>III. Zaključuje se skraćeni stečajni postupak nad dužnikom JANČICA j.d.o.o., OIB: 98824284851, Drvenik, Donja Vala 179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6. veljače 2018. zahtjev za provedbu skraćenog stečajnog postupka nad </w:t>
      </w:r>
      <w:r w:rsidRPr="001A42E0">
        <w:t xml:space="preserve">JANČICA </w:t>
      </w:r>
      <w:proofErr w:type="spellStart"/>
      <w:r w:rsidRPr="001A42E0">
        <w:t>j.d.o.o</w:t>
      </w:r>
      <w:proofErr w:type="spellEnd"/>
      <w:r w:rsidRPr="001A42E0">
        <w:t xml:space="preserve">., OIB: 98824284851, </w:t>
      </w:r>
      <w:proofErr w:type="spellStart"/>
      <w:r w:rsidRPr="001A42E0">
        <w:t>Drvenik</w:t>
      </w:r>
      <w:proofErr w:type="spellEnd"/>
      <w:r w:rsidRPr="001A42E0">
        <w:t xml:space="preserve">, </w:t>
      </w:r>
      <w:proofErr w:type="spellStart"/>
      <w:r w:rsidRPr="001A42E0">
        <w:t>Donja</w:t>
      </w:r>
      <w:proofErr w:type="spellEnd"/>
      <w:r w:rsidRPr="001A42E0">
        <w:t xml:space="preserve"> </w:t>
      </w:r>
      <w:proofErr w:type="spellStart"/>
      <w:r w:rsidRPr="001A42E0">
        <w:t>Vala</w:t>
      </w:r>
      <w:proofErr w:type="spellEnd"/>
      <w:r w:rsidRPr="001A42E0">
        <w:t xml:space="preserve"> 179.</w:t>
      </w:r>
      <w:r w:rsidRPr="00DF09E1">
        <w:t xml:space="preserve"> </w:t>
      </w:r>
      <w:r>
        <w:rPr>
          <w:lang w:val="hr-HR"/>
        </w:rPr>
        <w:t>U podnesenom zahtjevu navedeno je da dužnik na dan 2. veljače 2018. u Očevidniku redoslijeda osnova za plaćanje ima evidentirane neizvršene osnove za plaćanje u neprekinutom razdoblju od 380 dana, u ukupnom iznosu od 107.583,32 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je 4. travnja 2018. na mrežnoj stranici e-Oglasna ploča sudova objavio oglas s podacima o identifikaciji dužnika te ukupnom iznosu duga dužnika evidentiranog na temelju neizvršenih osnova za plaćanje. Isto tako, tim oglasom </w:t>
      </w:r>
      <w:r>
        <w:rPr>
          <w:lang w:val="hr-HR"/>
        </w:rPr>
        <w:lastRenderedPageBreak/>
        <w:t xml:space="preserve">osobe ovlaštene za zastupanje dužnika pozvane su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1A42E0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 11. srpnja 2018.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1A42E0" w:rsidR="001A42E0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sudski registar – (odmah i po pravomoćnosti)</w:t>
      </w:r>
    </w:p>
    <w:p w:rsidRDefault="001A42E0" w:rsidP="001A42E0" w:rsidR="001A42E0">
      <w:pPr>
        <w:jc w:val="both"/>
      </w:pPr>
      <w:r>
        <w:rPr>
          <w:lang w:val="hr-HR"/>
        </w:rPr>
        <w:t>-  u spis</w:t>
      </w:r>
    </w:p>
    <w:p w:rsidRDefault="00853B3E" w:rsidP="001A42E0" w:rsidR="00853B3E" w:rsidRPr="001A42E0"/>
    <w:sectPr w:rsidSect="00B37D5F" w:rsidR="00853B3E" w:rsidRP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1A42E0">
      <w:rPr>
        <w:lang w:val="hr-HR"/>
      </w:rPr>
      <w:t>128/2018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5E7C"/>
    <w:rsid w:val="000B223D"/>
    <w:rsid w:val="000B4D96"/>
    <w:rsid w:val="000D5416"/>
    <w:rsid w:val="000E6D83"/>
    <w:rsid w:val="001614AD"/>
    <w:rsid w:val="001712C9"/>
    <w:rsid w:val="001A42E0"/>
    <w:rsid w:val="0024181F"/>
    <w:rsid w:val="002C285B"/>
    <w:rsid w:val="003379BD"/>
    <w:rsid w:val="003C2F22"/>
    <w:rsid w:val="00417EA6"/>
    <w:rsid w:val="00445000"/>
    <w:rsid w:val="004A7E70"/>
    <w:rsid w:val="005112CF"/>
    <w:rsid w:val="00614AA2"/>
    <w:rsid w:val="00672D9A"/>
    <w:rsid w:val="006736B6"/>
    <w:rsid w:val="0071519E"/>
    <w:rsid w:val="007F78E4"/>
    <w:rsid w:val="007F7A84"/>
    <w:rsid w:val="00811DBC"/>
    <w:rsid w:val="00814EDB"/>
    <w:rsid w:val="00815142"/>
    <w:rsid w:val="0083598C"/>
    <w:rsid w:val="00853B3E"/>
    <w:rsid w:val="00862C57"/>
    <w:rsid w:val="00912D60"/>
    <w:rsid w:val="00981D37"/>
    <w:rsid w:val="00A51DE9"/>
    <w:rsid w:val="00B00231"/>
    <w:rsid w:val="00B37D5F"/>
    <w:rsid w:val="00B7506F"/>
    <w:rsid w:val="00BA2339"/>
    <w:rsid w:val="00D8632A"/>
    <w:rsid w:val="00DA5590"/>
    <w:rsid w:val="00DB02DB"/>
    <w:rsid w:val="00DD0D50"/>
    <w:rsid w:val="00E33E04"/>
    <w:rsid w:val="00E81F50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1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F5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1F50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1F5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1F5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1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F5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1F50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1F5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1F5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JANČICA turistička agencija jednostavno društvo s ograničenom odgovornošću za ugostiteljstvo i usluge</izvorni_sadrzaj>
    <derivirana_varijabla naziv="DomainObject.Predmet.ProtustrankaFormated_1">  JANČICA turistička agencija jednostavno društvo s ograničenom odgovornošću za ugostiteljstvo i usluge</derivirana_varijabla>
  </DomainObject.Predmet.ProtustrankaFormated>
  <DomainObject.Predmet.ProtustrankaFormatedOIB>
    <izvorni_sadrzaj>  JANČICA turistička agencija jednostavno društvo s ograničenom odgovornošću za ugostiteljstvo i usluge, OIB 98824284851</izvorni_sadrzaj>
    <derivirana_varijabla naziv="DomainObject.Predmet.ProtustrankaFormatedOIB_1">  JANČICA turistička agencija jednostavno društvo s ograničenom odgovornošću za ugostiteljstvo i usluge, OIB 98824284851</derivirana_varijabla>
  </DomainObject.Predmet.ProtustrankaFormatedOIB>
  <DomainObject.Predmet.ProtustrankaFormatedWithAdress>
    <izvorni_sadrzaj> JANČICA turistička agencija jednostavno društvo s ograničenom odgovornošću za ugostiteljstvo i usluge, Donja vala 179, 21334 Drvenik</izvorni_sadrzaj>
    <derivirana_varijabla naziv="DomainObject.Predmet.ProtustrankaFormatedWithAdress_1"> JANČICA turistička agencija jednostavno društvo s ograničenom odgovornošću za ugostiteljstvo i usluge, Donja vala 179, 21334 Drvenik</derivirana_varijabla>
  </DomainObject.Predmet.ProtustrankaFormatedWithAdress>
  <DomainObject.Predmet.ProtustrankaFormatedWithAdressOIB>
    <izvorni_sadrzaj> JANČICA turistička agencija jednostavno društvo s ograničenom odgovornošću za ugostiteljstvo i usluge, OIB 98824284851, Donja vala 179, 21334 Drvenik</izvorni_sadrzaj>
    <derivirana_varijabla naziv="DomainObject.Predmet.ProtustrankaFormatedWithAdressOIB_1"> JANČICA turistička agencija jednostavno društvo s ograničenom odgovornošću za ugostiteljstvo i usluge, OIB 98824284851, Donja vala 179, 21334 Drvenik</derivirana_varijabla>
  </DomainObject.Predmet.ProtustrankaFormatedWithAdressOIB>
  <DomainObject.Predmet.ProtustrankaWithAdress>
    <izvorni_sadrzaj>JANČICA turistička agencija jednostavno društvo s ograničenom odgovornošću za ugostiteljstvo i usluge Donja vala 179, 21334 Drvenik</izvorni_sadrzaj>
    <derivirana_varijabla naziv="DomainObject.Predmet.ProtustrankaWithAdress_1">JANČICA turistička agencija jednostavno društvo s ograničenom odgovornošću za ugostiteljstvo i usluge Donja vala 179, 21334 Drvenik</derivirana_varijabla>
  </DomainObject.Predmet.ProtustrankaWithAdress>
  <DomainObject.Predmet.ProtustrankaWithAdressOIB>
    <izvorni_sadrzaj>JANČICA turistička agencija jednostavno društvo s ograničenom odgovornošću za ugostiteljstvo i usluge, OIB 98824284851, Donja vala 179, 21334 Drvenik</izvorni_sadrzaj>
    <derivirana_varijabla naziv="DomainObject.Predmet.ProtustrankaWithAdressOIB_1">JANČICA turistička agencija jednostavno društvo s ograničenom odgovornošću za ugostiteljstvo i usluge, OIB 98824284851, Donja vala 179, 21334 Drvenik</derivirana_varijabla>
  </DomainObject.Predmet.ProtustrankaWithAdressOIB>
  <DomainObject.Predmet.ProtustrankaNazivFormated>
    <izvorni_sadrzaj>JANČICA turistička agencija jednostavno društvo s ograničenom odgovornošću za ugostiteljstvo i usluge</izvorni_sadrzaj>
    <derivirana_varijabla naziv="DomainObject.Predmet.ProtustrankaNazivFormated_1">JANČICA turistička agencija jednostavno društvo s ograničenom odgovornošću za ugostiteljstvo i usluge</derivirana_varijabla>
  </DomainObject.Predmet.ProtustrankaNazivFormated>
  <DomainObject.Predmet.ProtustrankaNazivFormatedOIB>
    <izvorni_sadrzaj>JANČICA turistička agencija jednostavno društvo s ograničenom odgovornošću za ugostiteljstvo i usluge, OIB 98824284851</izvorni_sadrzaj>
    <derivirana_varijabla naziv="DomainObject.Predmet.ProtustrankaNazivFormatedOIB_1">JANČICA turistička agencija jednostavno društvo s ograničenom odgovornošću za ugostiteljstvo i usluge, OIB 98824284851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107583.32</izvorni_sadrzaj>
    <derivirana_varijabla naziv="DomainObject.Predmet.TrenutnaVrijednost_1">107583.32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JANČICA turistička agencija jednostavno društvo s ograničenom odgovornošću za ugostiteljstvo i usluge</item>
    </izvorni_sadrzaj>
    <derivirana_varijabla naziv="DomainObject.Predmet.ProtuStrankaListFormated_1">
      <item>JANČICA turistička agencija jednostavno društvo s ograničenom odgovornošću za ugostiteljstvo i usluge</item>
    </derivirana_varijabla>
  </DomainObject.Predmet.ProtuStrankaListFormated>
  <DomainObject.Predmet.ProtuStrankaListFormatedOIB>
    <izvorni_sadrzaj>
      <item>JANČICA turistička agencija jednostavno društvo s ograničenom odgovornošću za ugostiteljstvo i usluge, OIB 98824284851</item>
    </izvorni_sadrzaj>
    <derivirana_varijabla naziv="DomainObject.Predmet.ProtuStrankaListFormatedOIB_1">
      <item>JANČICA turistička agencija jednostavno društvo s ograničenom odgovornošću za ugostiteljstvo i usluge, OIB 98824284851</item>
    </derivirana_varijabla>
  </DomainObject.Predmet.ProtuStrankaListFormatedOIB>
  <DomainObject.Predmet.ProtuStrankaListFormatedWithAdress>
    <izvorni_sadrzaj>
      <item>JANČICA turistička agencija jednostavno društvo s ograničenom odgovornošću za ugostiteljstvo i usluge, Donja vala 179, 21334 Drvenik</item>
    </izvorni_sadrzaj>
    <derivirana_varijabla naziv="DomainObject.Predmet.ProtuStrankaListFormatedWithAdress_1">
      <item>JANČICA turistička agencija jednostavno društvo s ograničenom odgovornošću za ugostiteljstvo i usluge, Donja vala 179, 21334 Drvenik</item>
    </derivirana_varijabla>
  </DomainObject.Predmet.ProtuStrankaListFormatedWithAdress>
  <DomainObject.Predmet.ProtuStrankaListFormatedWithAdressOIB>
    <izvorni_sadrzaj>
      <item>JANČICA turistička agencija jednostavno društvo s ograničenom odgovornošću za ugostiteljstvo i usluge, OIB 98824284851, Donja vala 179, 21334 Drvenik</item>
    </izvorni_sadrzaj>
    <derivirana_varijabla naziv="DomainObject.Predmet.ProtuStrankaListFormatedWithAdressOIB_1">
      <item>JANČICA turistička agencija jednostavno društvo s ograničenom odgovornošću za ugostiteljstvo i usluge, OIB 98824284851, Donja vala 179, 21334 Drvenik</item>
    </derivirana_varijabla>
  </DomainObject.Predmet.ProtuStrankaListFormatedWithAdressOIB>
  <DomainObject.Predmet.ProtuStrankaListNazivFormated>
    <izvorni_sadrzaj>
      <item>JANČICA turistička agencija jednostavno društvo s ograničenom odgovornošću za ugostiteljstvo i usluge</item>
    </izvorni_sadrzaj>
    <derivirana_varijabla naziv="DomainObject.Predmet.ProtuStrankaListNazivFormated_1">
      <item>JANČICA turistička agencija jednostavno društvo s ograničenom odgovornošću za ugostiteljstvo i usluge</item>
    </derivirana_varijabla>
  </DomainObject.Predmet.ProtuStrankaListNazivFormated>
  <DomainObject.Predmet.ProtuStrankaListNazivFormatedOIB>
    <izvorni_sadrzaj>
      <item>JANČICA turistička agencija jednostavno društvo s ograničenom odgovornošću za ugostiteljstvo i usluge, OIB 98824284851</item>
    </izvorni_sadrzaj>
    <derivirana_varijabla naziv="DomainObject.Predmet.ProtuStrankaListNazivFormatedOIB_1">
      <item>JANČICA turistička agencija jednostavno društvo s ograničenom odgovornošću za ugostiteljstvo i usluge, OIB 98824284851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JANČICA turistička agencija jednostavno društvo s ograničenom odgovornošću za ugostiteljstvo i usluge</izvorni_sadrzaj>
    <derivirana_varijabla naziv="DomainObject.Predmet.ProtustrankaIDrugi_1">JANČICA turistička agencija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JANČICA turistička agencija jednostavno društvo s ograničenom odgovornošću za ugostiteljstvo i usluge, OIB 98824284851, Donja vala 179, 21334 Drvenik</izvorni_sadrzaj>
    <derivirana_varijabla naziv="DomainObject.Predmet.ProtustrankaIDrugiAdressOIB_1">JANČICA turistička agencija jednostavno društvo s ograničenom odgovornošću za ugostiteljstvo i usluge, OIB 98824284851, Donja vala 179,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JANČICA turistička agencija jednostavno društvo s ograničenom odgovornošću za ugostiteljstvo i usluge</item>
      <item>FINANCIJSKA AGENCIJA, RC SPLIT</item>
    </izvorni_sadrzaj>
    <derivirana_varijabla naziv="DomainObject.Predmet.SudioniciListNaziv_1">
      <item>JANČICA turistička agencija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JANČICA turistička agencija jednostavno društvo s ograničenom odgovornošću za ugostiteljstvo i usluge, OIB 98824284851, Donja vala 179,21334 Drvenik</item>
      <item>FINANCIJSKA AGENCIJA, RC SPLIT, OIB 85821130368, Mažuranićevo šetalište 24 b,21000 Split</item>
    </izvorni_sadrzaj>
    <derivirana_varijabla naziv="DomainObject.Predmet.SudioniciListAdressOIB_1">
      <item>JANČICA turistička agencija jednostavno društvo s ograničenom odgovornošću za ugostiteljstvo i usluge, OIB 98824284851, Donja vala 179,21334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98824284851</item>
      <item>, OIB 85821130368</item>
    </izvorni_sadrzaj>
    <derivirana_varijabla naziv="DomainObject.Predmet.SudioniciListNazivOIB_1">
      <item>, OIB 98824284851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9C42E-3C54-4BB7-981C-6DB72C278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763</properties:Words>
  <properties:Characters>4092</properties:Characters>
  <properties:Lines>92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2018-07-11T12:12:00Z</cp:lastPrinted>
  <dcterms:modified xmlns:xsi="http://www.w3.org/2001/XMLSchema-instance" xsi:type="dcterms:W3CDTF">2018-07-11T12:24:00Z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(St-128-2018 Jančica -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