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f00e" w14:paraId="cf8f00e" w:rsidRDefault="006D2325" w:rsidP="006D2325" w:rsidR="006D2325">
      <w:pPr>
        <w:pStyle w:val="Tijeloteksta"/>
        <w:jc w:val="right"/>
        <w15:collapsed w:val="false"/>
      </w:pPr>
      <w:r>
        <w:t>6 St-</w:t>
      </w:r>
      <w:r w:rsidR="007F0B6D">
        <w:t>664</w:t>
      </w:r>
      <w:r>
        <w:t>/16-</w:t>
      </w:r>
      <w:r w:rsidR="007F0B6D">
        <w:t>17</w:t>
      </w:r>
    </w:p>
    <w:p w:rsidRDefault="006D2325" w:rsidP="006D2325" w:rsidR="006D23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325" w:rsidP="006D2325" w:rsidR="006D2325"/>
    <w:p w:rsidRDefault="006D2325" w:rsidP="006D2325" w:rsidR="006D23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D2325" w:rsidP="006D2325" w:rsidR="006D23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D2325" w:rsidP="006D2325" w:rsidR="006D2325">
      <w:pPr>
        <w:pStyle w:val="Tijeloteksta"/>
      </w:pPr>
      <w:r>
        <w:t xml:space="preserve">     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jc w:val="center"/>
      </w:pPr>
      <w:r>
        <w:t>REPUBLIKA HRVATKSA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  <w:jc w:val="center"/>
      </w:pPr>
      <w:r>
        <w:t>Z A K L J U Č A K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 w:rsidR="007F0B6D">
        <w:rPr>
          <w:b/>
        </w:rPr>
        <w:t xml:space="preserve">Instalacije Čagalj j.d.o.o., </w:t>
      </w:r>
      <w:proofErr w:type="spellStart"/>
      <w:r w:rsidR="007F0B6D">
        <w:rPr>
          <w:b/>
        </w:rPr>
        <w:t>Ivankovo</w:t>
      </w:r>
      <w:proofErr w:type="spellEnd"/>
      <w:r w:rsidR="007F0B6D">
        <w:rPr>
          <w:b/>
        </w:rPr>
        <w:t>, Gorjani 64, OIB: 60624775824, MBS: 030161807</w:t>
      </w:r>
      <w:r>
        <w:t xml:space="preserve">, dana </w:t>
      </w:r>
      <w:r w:rsidR="007F0B6D">
        <w:t>26</w:t>
      </w:r>
      <w:r w:rsidR="00D93557">
        <w:t>. rujna</w:t>
      </w:r>
      <w:r>
        <w:t xml:space="preserve"> 2017. g., </w:t>
      </w:r>
    </w:p>
    <w:p w:rsidRDefault="006D2325" w:rsidP="006D2325" w:rsidR="006D2325">
      <w:pPr>
        <w:jc w:val="both"/>
      </w:pPr>
      <w:r>
        <w:t xml:space="preserve"> </w:t>
      </w:r>
    </w:p>
    <w:p w:rsidRDefault="006D2325" w:rsidP="006D2325" w:rsidR="006D2325">
      <w:pPr>
        <w:pStyle w:val="Tijeloteksta"/>
        <w:ind w:firstLine="360"/>
        <w:jc w:val="center"/>
      </w:pPr>
      <w:r>
        <w:rPr>
          <w:bCs/>
        </w:rPr>
        <w:t>z a k l j u č i o    j  e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numPr>
          <w:ilvl w:val="0"/>
          <w:numId w:val="5"/>
        </w:numPr>
        <w:ind w:firstLine="705" w:left="0"/>
      </w:pPr>
      <w:r>
        <w:t xml:space="preserve">Poziva se  </w:t>
      </w:r>
      <w:proofErr w:type="spellStart"/>
      <w:r>
        <w:t>z.z</w:t>
      </w:r>
      <w:proofErr w:type="spellEnd"/>
      <w:r>
        <w:t>. dužnika</w:t>
      </w:r>
      <w:r w:rsidR="007F0B6D">
        <w:t xml:space="preserve"> </w:t>
      </w:r>
      <w:r w:rsidR="007F0B6D">
        <w:rPr>
          <w:b/>
          <w:color w:val="000000"/>
        </w:rPr>
        <w:t xml:space="preserve">Željko Čagalj, OIB: 96728611610, </w:t>
      </w:r>
      <w:proofErr w:type="spellStart"/>
      <w:r w:rsidR="007F0B6D">
        <w:rPr>
          <w:b/>
          <w:color w:val="000000"/>
        </w:rPr>
        <w:t>Ivankovo</w:t>
      </w:r>
      <w:proofErr w:type="spellEnd"/>
      <w:r w:rsidR="007F0B6D">
        <w:rPr>
          <w:b/>
          <w:color w:val="000000"/>
        </w:rPr>
        <w:t>, Antuna Gustava Matoša 12</w:t>
      </w:r>
      <w:r>
        <w:t xml:space="preserve">, da u suradnji sa stečajnim upraviteljem, izvrši pregled, pohranu i izlučivanje arhivske građe dužnika </w:t>
      </w:r>
      <w:r w:rsidR="007F0B6D">
        <w:rPr>
          <w:b/>
        </w:rPr>
        <w:t xml:space="preserve">Instalacije Čagalj j.d.o.o., </w:t>
      </w:r>
      <w:proofErr w:type="spellStart"/>
      <w:r w:rsidR="007F0B6D">
        <w:rPr>
          <w:b/>
        </w:rPr>
        <w:t>Ivankovo</w:t>
      </w:r>
      <w:proofErr w:type="spellEnd"/>
      <w:r w:rsidR="007F0B6D">
        <w:rPr>
          <w:b/>
        </w:rPr>
        <w:t>, Gorjani 64, OIB: 60624775824, MBS: 030161807</w:t>
      </w:r>
      <w:r>
        <w:t>, sukladno zakonskim propisima, te da sačini Zapisnik o izlučenoj arhivskoj građi koji će potpisati te dostaviti ovome sudu na gornji broj predmeta, u roku od 15 dana, u protivno će mu se izreći novčana kazna u iznosu od 3.000,00 kn koja se može zamijeniti kaznom zatvora (čl. 107 i čl. 336 SZ).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left="705"/>
        <w:rPr>
          <w:b/>
        </w:rPr>
      </w:pPr>
      <w:r>
        <w:rPr>
          <w:b/>
        </w:rPr>
        <w:t xml:space="preserve">NAPOMENA: Ukoliko postoje smetnje za arhiviranje pozovite </w:t>
      </w:r>
      <w:proofErr w:type="spellStart"/>
      <w:r>
        <w:rPr>
          <w:b/>
        </w:rPr>
        <w:t>uredujuću</w:t>
      </w:r>
      <w:proofErr w:type="spellEnd"/>
      <w:r>
        <w:rPr>
          <w:b/>
        </w:rPr>
        <w:t xml:space="preserve"> sutkinju Trgovačkog suda u Osijeku na broj 031/285-555.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tabs>
          <w:tab w:pos="4392" w:val="center"/>
          <w:tab w:pos="6120" w:val="left"/>
        </w:tabs>
        <w:jc w:val="left"/>
      </w:pPr>
      <w:r>
        <w:tab/>
        <w:t xml:space="preserve">U Osijeku </w:t>
      </w:r>
      <w:r w:rsidR="007F0B6D">
        <w:t>26</w:t>
      </w:r>
      <w:r w:rsidR="00D93557">
        <w:t>. rujna</w:t>
      </w:r>
      <w:r>
        <w:t xml:space="preserve"> 2017.  g.</w:t>
      </w:r>
    </w:p>
    <w:p w:rsidRDefault="006D2325" w:rsidP="006D2325" w:rsidR="006D2325">
      <w:pPr>
        <w:pStyle w:val="Tijeloteksta"/>
      </w:pPr>
    </w:p>
    <w:p w:rsidRDefault="0004597F" w:rsidP="0004597F" w:rsidR="0004597F">
      <w:pPr>
        <w:jc w:val="both"/>
      </w:pPr>
      <w:r>
        <w:t>Zapisničar</w:t>
      </w:r>
    </w:p>
    <w:p w:rsidRDefault="009E536C" w:rsidP="0004597F" w:rsidR="0004597F">
      <w:pPr>
        <w:jc w:val="both"/>
      </w:pPr>
      <w:r>
        <w:t>Danijela Sekulić</w:t>
      </w: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D5498">
        <w:t>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0D5498">
        <w:t xml:space="preserve">       </w:t>
      </w:r>
      <w:r w:rsidR="009E536C">
        <w:t>Nada Roso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F1706F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424589" w:rsidP="00D508CB" w:rsidR="00D93557" w:rsidRPr="007F0B6D">
      <w:pPr>
        <w:numPr>
          <w:ilvl w:val="0"/>
          <w:numId w:val="4"/>
        </w:numPr>
        <w:rPr>
          <w:bCs/>
        </w:rPr>
      </w:pPr>
      <w:r>
        <w:t xml:space="preserve">za </w:t>
      </w:r>
      <w:proofErr w:type="spellStart"/>
      <w:r w:rsidR="00920EE0" w:rsidRPr="00920EE0">
        <w:t>z.z</w:t>
      </w:r>
      <w:proofErr w:type="spellEnd"/>
      <w:r w:rsidR="00920EE0" w:rsidRPr="00920EE0">
        <w:t xml:space="preserve">. dužnika </w:t>
      </w:r>
      <w:r w:rsidR="007F0B6D" w:rsidRPr="007F0B6D">
        <w:rPr>
          <w:color w:val="000000"/>
        </w:rPr>
        <w:t xml:space="preserve">Željko Čagalj, </w:t>
      </w:r>
      <w:proofErr w:type="spellStart"/>
      <w:r w:rsidR="007F0B6D" w:rsidRPr="007F0B6D">
        <w:rPr>
          <w:color w:val="000000"/>
        </w:rPr>
        <w:t>Ivankovo</w:t>
      </w:r>
      <w:proofErr w:type="spellEnd"/>
      <w:r w:rsidR="007F0B6D" w:rsidRPr="007F0B6D">
        <w:rPr>
          <w:color w:val="000000"/>
        </w:rPr>
        <w:t>, Antuna Gustava Matoša 12</w:t>
      </w:r>
      <w:r w:rsidR="007F0B6D">
        <w:rPr>
          <w:color w:val="000000"/>
        </w:rPr>
        <w:t xml:space="preserve"> – putem e-</w:t>
      </w:r>
      <w:proofErr w:type="spellStart"/>
      <w:r w:rsidR="007F0B6D">
        <w:rPr>
          <w:color w:val="000000"/>
        </w:rPr>
        <w:t>maila</w:t>
      </w:r>
      <w:proofErr w:type="spellEnd"/>
    </w:p>
    <w:p w:rsidRDefault="00CC4838" w:rsidP="00D508CB" w:rsidR="00CC4838" w:rsidRPr="00D93557">
      <w:pPr>
        <w:numPr>
          <w:ilvl w:val="0"/>
          <w:numId w:val="4"/>
        </w:numPr>
        <w:rPr>
          <w:bCs/>
        </w:r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F10E0B" w:rsidP="00D508CB" w:rsidR="004446BE" w:rsidRPr="00243C07">
      <w:pPr>
        <w:numPr>
          <w:ilvl w:val="0"/>
          <w:numId w:val="4"/>
        </w:numPr>
        <w:rPr>
          <w:bCs/>
        </w:rPr>
      </w:pPr>
      <w:r w:rsidRPr="00243C07">
        <w:rPr>
          <w:bCs/>
        </w:rPr>
        <w:t>k-</w:t>
      </w:r>
      <w:r w:rsidR="007F0B6D">
        <w:rPr>
          <w:bCs/>
        </w:rPr>
        <w:t>26</w:t>
      </w:r>
      <w:r w:rsidR="0045512F" w:rsidRPr="00243C07">
        <w:rPr>
          <w:bCs/>
        </w:rPr>
        <w:t>.10.</w:t>
      </w:r>
    </w:p>
    <w:p w:rsidRDefault="00A078B5" w:rsidP="00A078B5" w:rsidR="009E536C">
      <w:pPr>
        <w:tabs>
          <w:tab w:pos="6030" w:val="left"/>
        </w:tabs>
        <w:ind w:left="720"/>
        <w:rPr>
          <w:bCs/>
        </w:rPr>
      </w:pPr>
      <w:r>
        <w:rPr>
          <w:bCs/>
        </w:rPr>
        <w:tab/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P="00CC16C1" w:rsidR="009E536C">
      <w:pPr>
        <w:pStyle w:val="Tijeloteksta"/>
        <w:ind w:firstLine="708"/>
      </w:pPr>
    </w:p>
    <w:p w:rsidRDefault="000D5498" w:rsidP="0057040A" w:rsidR="009E536C" w:rsidRPr="00F92416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BA45E2" w:rsidP="0004597F" w:rsidR="00BA45E2">
      <w:pPr>
        <w:pStyle w:val="Tijeloteksta"/>
        <w:ind w:left="5664"/>
      </w:pPr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60B6"/>
    <w:rsid w:val="00020263"/>
    <w:rsid w:val="0002430D"/>
    <w:rsid w:val="00035ACA"/>
    <w:rsid w:val="0004597F"/>
    <w:rsid w:val="000632E2"/>
    <w:rsid w:val="0008411E"/>
    <w:rsid w:val="00092D87"/>
    <w:rsid w:val="000C0252"/>
    <w:rsid w:val="000D1B7A"/>
    <w:rsid w:val="000D5498"/>
    <w:rsid w:val="00101FA0"/>
    <w:rsid w:val="00137863"/>
    <w:rsid w:val="00157286"/>
    <w:rsid w:val="0016647C"/>
    <w:rsid w:val="001668C9"/>
    <w:rsid w:val="00172A7B"/>
    <w:rsid w:val="00182F2F"/>
    <w:rsid w:val="001A4785"/>
    <w:rsid w:val="001B09E8"/>
    <w:rsid w:val="001C0F29"/>
    <w:rsid w:val="001D59CC"/>
    <w:rsid w:val="00233661"/>
    <w:rsid w:val="00243C07"/>
    <w:rsid w:val="002553C1"/>
    <w:rsid w:val="00260FFD"/>
    <w:rsid w:val="002662EA"/>
    <w:rsid w:val="00276DA7"/>
    <w:rsid w:val="00297D28"/>
    <w:rsid w:val="002A6E48"/>
    <w:rsid w:val="002A77C2"/>
    <w:rsid w:val="002B5F9F"/>
    <w:rsid w:val="002C2752"/>
    <w:rsid w:val="00316D14"/>
    <w:rsid w:val="0032250B"/>
    <w:rsid w:val="0033269D"/>
    <w:rsid w:val="003405E1"/>
    <w:rsid w:val="003876EE"/>
    <w:rsid w:val="003B6B24"/>
    <w:rsid w:val="003C1A32"/>
    <w:rsid w:val="003C5C0A"/>
    <w:rsid w:val="003E6A42"/>
    <w:rsid w:val="003E7D36"/>
    <w:rsid w:val="00413F0C"/>
    <w:rsid w:val="00424589"/>
    <w:rsid w:val="0042787A"/>
    <w:rsid w:val="004446BE"/>
    <w:rsid w:val="0045512F"/>
    <w:rsid w:val="004569C8"/>
    <w:rsid w:val="004570D0"/>
    <w:rsid w:val="0047168C"/>
    <w:rsid w:val="00477A9E"/>
    <w:rsid w:val="004909AC"/>
    <w:rsid w:val="0049290D"/>
    <w:rsid w:val="004A47BB"/>
    <w:rsid w:val="004D1B08"/>
    <w:rsid w:val="004E044B"/>
    <w:rsid w:val="004F7F6E"/>
    <w:rsid w:val="00520114"/>
    <w:rsid w:val="00544009"/>
    <w:rsid w:val="0057040A"/>
    <w:rsid w:val="005709F5"/>
    <w:rsid w:val="005A4A48"/>
    <w:rsid w:val="005C5406"/>
    <w:rsid w:val="005D3F7D"/>
    <w:rsid w:val="005D4726"/>
    <w:rsid w:val="005E3291"/>
    <w:rsid w:val="0060061B"/>
    <w:rsid w:val="0061254C"/>
    <w:rsid w:val="006127EF"/>
    <w:rsid w:val="00623E8A"/>
    <w:rsid w:val="0062505C"/>
    <w:rsid w:val="006320F3"/>
    <w:rsid w:val="00636F03"/>
    <w:rsid w:val="006476C8"/>
    <w:rsid w:val="00665EDE"/>
    <w:rsid w:val="006824ED"/>
    <w:rsid w:val="006B7CB5"/>
    <w:rsid w:val="006D2325"/>
    <w:rsid w:val="0071082B"/>
    <w:rsid w:val="0071540A"/>
    <w:rsid w:val="00721880"/>
    <w:rsid w:val="00755DC7"/>
    <w:rsid w:val="00757515"/>
    <w:rsid w:val="007712AC"/>
    <w:rsid w:val="00785253"/>
    <w:rsid w:val="00791A67"/>
    <w:rsid w:val="00792B90"/>
    <w:rsid w:val="007A1B10"/>
    <w:rsid w:val="007A28B1"/>
    <w:rsid w:val="007B1032"/>
    <w:rsid w:val="007D2538"/>
    <w:rsid w:val="007F0B6D"/>
    <w:rsid w:val="00804CCE"/>
    <w:rsid w:val="00826995"/>
    <w:rsid w:val="0084370E"/>
    <w:rsid w:val="008505E0"/>
    <w:rsid w:val="008705E3"/>
    <w:rsid w:val="00884167"/>
    <w:rsid w:val="008A3183"/>
    <w:rsid w:val="008A7160"/>
    <w:rsid w:val="008B7905"/>
    <w:rsid w:val="008C16A1"/>
    <w:rsid w:val="008C2711"/>
    <w:rsid w:val="00920EE0"/>
    <w:rsid w:val="00940156"/>
    <w:rsid w:val="00951182"/>
    <w:rsid w:val="009676DC"/>
    <w:rsid w:val="0097129F"/>
    <w:rsid w:val="009D5986"/>
    <w:rsid w:val="009E536C"/>
    <w:rsid w:val="009F1EB9"/>
    <w:rsid w:val="009F4DCD"/>
    <w:rsid w:val="00A0026B"/>
    <w:rsid w:val="00A078B5"/>
    <w:rsid w:val="00A14974"/>
    <w:rsid w:val="00A17398"/>
    <w:rsid w:val="00AA2CB1"/>
    <w:rsid w:val="00AA50F1"/>
    <w:rsid w:val="00B62EB7"/>
    <w:rsid w:val="00B655F7"/>
    <w:rsid w:val="00B90BE2"/>
    <w:rsid w:val="00B91F80"/>
    <w:rsid w:val="00BA45E2"/>
    <w:rsid w:val="00BB210D"/>
    <w:rsid w:val="00BB5CE6"/>
    <w:rsid w:val="00BC0E1E"/>
    <w:rsid w:val="00BC21E8"/>
    <w:rsid w:val="00BD20CE"/>
    <w:rsid w:val="00BD54E6"/>
    <w:rsid w:val="00BD68FC"/>
    <w:rsid w:val="00BF61F7"/>
    <w:rsid w:val="00C00C69"/>
    <w:rsid w:val="00C21D09"/>
    <w:rsid w:val="00C540DB"/>
    <w:rsid w:val="00C64FE8"/>
    <w:rsid w:val="00C72FD4"/>
    <w:rsid w:val="00C77C06"/>
    <w:rsid w:val="00CB1949"/>
    <w:rsid w:val="00CC16C1"/>
    <w:rsid w:val="00CC4838"/>
    <w:rsid w:val="00CE0147"/>
    <w:rsid w:val="00D267B2"/>
    <w:rsid w:val="00D34690"/>
    <w:rsid w:val="00D508CB"/>
    <w:rsid w:val="00D563B2"/>
    <w:rsid w:val="00D8227C"/>
    <w:rsid w:val="00D85C47"/>
    <w:rsid w:val="00D93557"/>
    <w:rsid w:val="00D960F3"/>
    <w:rsid w:val="00DD4E91"/>
    <w:rsid w:val="00DF7D1F"/>
    <w:rsid w:val="00E14317"/>
    <w:rsid w:val="00E16432"/>
    <w:rsid w:val="00E177EF"/>
    <w:rsid w:val="00E2757E"/>
    <w:rsid w:val="00E54436"/>
    <w:rsid w:val="00E55347"/>
    <w:rsid w:val="00E55F17"/>
    <w:rsid w:val="00E866C6"/>
    <w:rsid w:val="00EA4292"/>
    <w:rsid w:val="00EC082D"/>
    <w:rsid w:val="00EE34DD"/>
    <w:rsid w:val="00F10E0B"/>
    <w:rsid w:val="00F1333E"/>
    <w:rsid w:val="00F137C7"/>
    <w:rsid w:val="00F1706F"/>
    <w:rsid w:val="00F3776A"/>
    <w:rsid w:val="00F43773"/>
    <w:rsid w:val="00F46CC1"/>
    <w:rsid w:val="00F51A8B"/>
    <w:rsid w:val="00F67B75"/>
    <w:rsid w:val="00F775BD"/>
    <w:rsid w:val="00F85343"/>
    <w:rsid w:val="00F904A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04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04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4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4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4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704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04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4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4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4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278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82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5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66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Čagalj j.d.o.o. za proizvodnju, trgovinu i usluge</izvorni_sadrzaj>
    <derivirana_varijabla naziv="DomainObject.Predmet.ProtustrankaFormated_1">  Instalacije Čagalj j.d.o.o. za proizvodnju, trgovinu i usluge</derivirana_varijabla>
  </DomainObject.Predmet.ProtustrankaFormated>
  <DomainObject.Predmet.ProtustrankaFormatedOIB>
    <izvorni_sadrzaj>  Instalacije Čagalj j.d.o.o. za proizvodnju, trgovinu i usluge, OIB 60624775824</izvorni_sadrzaj>
    <derivirana_varijabla naziv="DomainObject.Predmet.ProtustrankaFormatedOIB_1">  Instalacije Čagalj j.d.o.o. za proizvodnju, trgovinu i usluge, OIB 60624775824</derivirana_varijabla>
  </DomainObject.Predmet.ProtustrankaFormatedOIB>
  <DomainObject.Predmet.ProtustrankaFormatedWithAdress>
    <izvorni_sadrzaj> Instalacije Čagalj j.d.o.o. za proizvodnju, trgovinu i usluge, Gorjani 64, 32281 Ivankovo</izvorni_sadrzaj>
    <derivirana_varijabla naziv="DomainObject.Predmet.ProtustrankaFormatedWithAdress_1"> Instalacije Čagalj j.d.o.o. za proizvodnju, trgovinu i usluge, Gorjani 64, 32281 Ivankovo</derivirana_varijabla>
  </DomainObject.Predmet.ProtustrankaFormatedWithAdress>
  <DomainObject.Predmet.ProtustrankaFormatedWithAdressOIB>
    <izvorni_sadrzaj> Instalacije Čagalj j.d.o.o. za proizvodnju, trgovinu i usluge, OIB 60624775824, Gorjani 64, 32281 Ivankovo</izvorni_sadrzaj>
    <derivirana_varijabla naziv="DomainObject.Predmet.ProtustrankaFormatedWithAdressOIB_1"> Instalacije Čagalj j.d.o.o. za proizvodnju, trgovinu i usluge, OIB 60624775824, Gorjani 64, 32281 Ivankovo</derivirana_varijabla>
  </DomainObject.Predmet.ProtustrankaFormatedWithAdressOIB>
  <DomainObject.Predmet.ProtustrankaWithAdress>
    <izvorni_sadrzaj>Instalacije Čagalj j.d.o.o. za proizvodnju, trgovinu i usluge Gorjani 64, 32281 Ivankovo</izvorni_sadrzaj>
    <derivirana_varijabla naziv="DomainObject.Predmet.ProtustrankaWithAdress_1">Instalacije Čagalj j.d.o.o. za proizvodnju, trgovinu i usluge Gorjani 64, 32281 Ivankovo</derivirana_varijabla>
  </DomainObject.Predmet.ProtustrankaWithAdress>
  <DomainObject.Predmet.ProtustrankaWithAdressOIB>
    <izvorni_sadrzaj>Instalacije Čagalj j.d.o.o. za proizvodnju, trgovinu i usluge, OIB 60624775824, Gorjani 64, 32281 Ivankovo</izvorni_sadrzaj>
    <derivirana_varijabla naziv="DomainObject.Predmet.ProtustrankaWithAdressOIB_1">Instalacije Čagalj j.d.o.o. za proizvodnju, trgovinu i usluge, OIB 60624775824, Gorjani 64, 32281 Ivankovo</derivirana_varijabla>
  </DomainObject.Predmet.ProtustrankaWithAdressOIB>
  <DomainObject.Predmet.ProtustrankaNazivFormated>
    <izvorni_sadrzaj>Instalacije Čagalj j.d.o.o. za proizvodnju, trgovinu i usluge</izvorni_sadrzaj>
    <derivirana_varijabla naziv="DomainObject.Predmet.ProtustrankaNazivFormated_1">Instalacije Čagalj j.d.o.o. za proizvodnju, trgovinu i usluge</derivirana_varijabla>
  </DomainObject.Predmet.ProtustrankaNazivFormated>
  <DomainObject.Predmet.ProtustrankaNazivFormatedOIB>
    <izvorni_sadrzaj>Instalacije Čagalj j.d.o.o. za proizvodnju, trgovinu i usluge, OIB 60624775824</izvorni_sadrzaj>
    <derivirana_varijabla naziv="DomainObject.Predmet.ProtustrankaNazivFormatedOIB_1">Instalacije Čagalj j.d.o.o. za proizvodnju, trgovinu i usluge, OIB 60624775824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Instalacije Čagalj j.d.o.o. za proizvodnju, trgovinu i usluge</item>
    </izvorni_sadrzaj>
    <derivirana_varijabla naziv="DomainObject.Predmet.ProtuStrankaListFormated_1">
      <item>Instalacije Čagalj j.d.o.o. za proizvodnju, trgovinu i usluge</item>
    </derivirana_varijabla>
  </DomainObject.Predmet.ProtuStrankaListFormated>
  <DomainObject.Predmet.ProtuStrankaListFormatedOIB>
    <izvorni_sadrzaj>
      <item>Instalacije Čagalj j.d.o.o. za proizvodnju, trgovinu i usluge, OIB 60624775824</item>
    </izvorni_sadrzaj>
    <derivirana_varijabla naziv="DomainObject.Predmet.ProtuStrankaListFormatedOIB_1">
      <item>Instalacije Čagalj j.d.o.o. za proizvodnju, trgovinu i usluge, OIB 60624775824</item>
    </derivirana_varijabla>
  </DomainObject.Predmet.ProtuStrankaListFormatedOIB>
  <DomainObject.Predmet.ProtuStrankaListFormatedWithAdress>
    <izvorni_sadrzaj>
      <item>Instalacije Čagalj j.d.o.o. za proizvodnju, trgovinu i usluge, Gorjani 64, 32281 Ivankovo</item>
    </izvorni_sadrzaj>
    <derivirana_varijabla naziv="DomainObject.Predmet.ProtuStrankaListFormatedWithAdress_1">
      <item>Instalacije Čagalj j.d.o.o. za proizvodnju, trgovinu i usluge, Gorjani 64, 32281 Ivankovo</item>
    </derivirana_varijabla>
  </DomainObject.Predmet.ProtuStrankaListFormatedWithAdress>
  <DomainObject.Predmet.ProtuStrankaListFormatedWithAdressOIB>
    <izvorni_sadrzaj>
      <item>Instalacije Čagalj j.d.o.o. za proizvodnju, trgovinu i usluge, OIB 60624775824, Gorjani 64, 32281 Ivankovo</item>
    </izvorni_sadrzaj>
    <derivirana_varijabla naziv="DomainObject.Predmet.ProtuStrankaListFormatedWithAdressOIB_1">
      <item>Instalacije Čagalj j.d.o.o. za proizvodnju, trgovinu i usluge, OIB 60624775824, Gorjani 64, 32281 Ivankovo</item>
    </derivirana_varijabla>
  </DomainObject.Predmet.ProtuStrankaListFormatedWithAdressOIB>
  <DomainObject.Predmet.ProtuStrankaListNazivFormated>
    <izvorni_sadrzaj>
      <item>Instalacije Čagalj j.d.o.o. za proizvodnju, trgovinu i usluge</item>
    </izvorni_sadrzaj>
    <derivirana_varijabla naziv="DomainObject.Predmet.ProtuStrankaListNazivFormated_1">
      <item>Instalacije Čagalj j.d.o.o. za proizvodnju, trgovinu i usluge</item>
    </derivirana_varijabla>
  </DomainObject.Predmet.ProtuStrankaListNazivFormated>
  <DomainObject.Predmet.ProtuStrankaListNazivFormatedOIB>
    <izvorni_sadrzaj>
      <item>Instalacije Čagalj j.d.o.o. za proizvodnju, trgovinu i usluge, OIB 60624775824</item>
    </izvorni_sadrzaj>
    <derivirana_varijabla naziv="DomainObject.Predmet.ProtuStrankaListNazivFormatedOIB_1">
      <item>Instalacije Čagalj j.d.o.o. za proizvodnju, trgovinu i usluge, OIB 60624775824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Instalacije Čagalj j.d.o.o. za proizvodnju, trgovinu i usluge</izvorni_sadrzaj>
    <derivirana_varijabla naziv="DomainObject.Predmet.ProtustrankaIDrugi_1">Instalacije Čagalj j.d.o.o.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Instalacije Čagalj j.d.o.o. za proizvodnju, trgovinu i usluge, OIB 60624775824, Gorjani 64, 32281 Ivankovo</izvorni_sadrzaj>
    <derivirana_varijabla naziv="DomainObject.Predmet.ProtustrankaIDrugiAdressOIB_1">Instalacije Čagalj j.d.o.o. za proizvodnju, trgovinu i usluge, OIB 60624775824, Gorjani 64,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2. svibnja 2017.</izvorni_sadrzaj>
    <derivirana_varijabla naziv="DomainObject.Predmet.OdlukaRjesenje.DatumPravomocnosti_1">2. svibnja 2017.</derivirana_varijabla>
  </DomainObject.Predmet.OdlukaRjesenje.DatumPravomocnosti>
  <DomainObject.Predmet.OdlukaRjesenje.Oznaka>
    <izvorni_sadrzaj>St-664/2016-14</izvorni_sadrzaj>
    <derivirana_varijabla naziv="DomainObject.Predmet.OdlukaRjesenje.Oznaka_1">St-664/2016-14</derivirana_varijabla>
  </DomainObject.Predmet.OdlukaRjesenje.Oznaka>
  <DomainObject.Predmet.SudioniciListNaziv>
    <izvorni_sadrzaj>
      <item>FINA RC OSIJEK</item>
      <item>Instalacije Čagalj j.d.o.o. za proizvodnju, trgovinu i usluge</item>
    </izvorni_sadrzaj>
    <derivirana_varijabla naziv="DomainObject.Predmet.SudioniciListNaziv_1">
      <item>FINA RC OSIJEK</item>
      <item>Instalacije Čagalj j.d.o.o. za proizvodnju, trgovinu i usluge</item>
    </derivirana_varijabla>
  </DomainObject.Predmet.SudioniciListNaziv>
  <DomainObject.Predmet.SudioniciListAdressOIB>
    <izvorni_sadrzaj>
      <item>FINA RC OSIJEK, OIB 85821130368, L. JEGERA 3,31000 Osijek</item>
      <item>Instalacije Čagalj j.d.o.o. za proizvodnju, trgovinu i usluge, OIB 60624775824, Gorjani 64,32281 Ivankovo</item>
    </izvorni_sadrzaj>
    <derivirana_varijabla naziv="DomainObject.Predmet.SudioniciListAdressOIB_1">
      <item>FINA RC OSIJEK, OIB 85821130368, L. JEGERA 3,31000 Osijek</item>
      <item>Instalacije Čagalj j.d.o.o. za proizvodnju, trgovinu i usluge, OIB 60624775824, Gorjani 64,32281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60624775824</item>
    </izvorni_sadrzaj>
    <derivirana_varijabla naziv="DomainObject.Predmet.SudioniciListNazivOIB_1">
      <item>, OIB 85821130368</item>
      <item>, OIB 60624775824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12F8D-2E44-4F74-BBC7-E5C05D3D5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212</properties:Words>
  <properties:Characters>1108</properties:Characters>
  <properties:Lines>60</properties:Lines>
  <properties:Paragraphs>20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2017-04-19T06:06:00Z</dcterms:created>
  <dc:creator>..</dc:creator>
  <cp:lastModifiedBy>Danijela Sekulić</cp:lastModifiedBy>
  <cp:lastPrinted>2017-09-26T06:41:00Z</cp:lastPrinted>
  <dcterms:modified xmlns:xsi="http://www.w3.org/2001/XMLSchema-instance" xsi:type="dcterms:W3CDTF">2017-09-26T06:42:00Z</dcterms:modified>
  <cp:revision>52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