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2b6d" w14:paraId="9162b6d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6A6BDB">
        <w:rPr>
          <w:sz w:val="24"/>
          <w:szCs w:val="24"/>
          <w:lang w:val="hr-HR"/>
        </w:rPr>
        <w:t>4</w:t>
      </w:r>
      <w:r w:rsidR="005B0C1F">
        <w:rPr>
          <w:sz w:val="24"/>
          <w:szCs w:val="24"/>
          <w:lang w:val="hr-HR"/>
        </w:rPr>
        <w:t>56</w:t>
      </w:r>
      <w:r w:rsidRPr="004722C7">
        <w:rPr>
          <w:sz w:val="24"/>
          <w:szCs w:val="24"/>
          <w:lang w:val="hr-HR"/>
        </w:rPr>
        <w:t>/2017-</w:t>
      </w:r>
      <w:r w:rsidR="00D66D2E">
        <w:rPr>
          <w:sz w:val="24"/>
          <w:szCs w:val="24"/>
          <w:lang w:val="hr-HR"/>
        </w:rPr>
        <w:t>3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D51E14">
        <w:rPr>
          <w:sz w:val="24"/>
          <w:szCs w:val="24"/>
          <w:lang w:val="hr-HR"/>
        </w:rPr>
        <w:t>Šibenik</w:t>
      </w:r>
      <w:r w:rsidR="00F5236E" w:rsidRPr="004722C7">
        <w:rPr>
          <w:sz w:val="24"/>
          <w:szCs w:val="24"/>
          <w:lang w:val="hr-HR"/>
        </w:rPr>
        <w:t xml:space="preserve">, </w:t>
      </w:r>
      <w:r w:rsidR="00D51E14">
        <w:rPr>
          <w:sz w:val="24"/>
          <w:szCs w:val="24"/>
          <w:lang w:val="hr-HR"/>
        </w:rPr>
        <w:t>Šibenik</w:t>
      </w:r>
      <w:r w:rsidR="00F5236E" w:rsidRPr="004722C7">
        <w:rPr>
          <w:sz w:val="24"/>
          <w:szCs w:val="24"/>
          <w:lang w:val="hr-HR"/>
        </w:rPr>
        <w:t xml:space="preserve">, </w:t>
      </w:r>
      <w:r w:rsidR="00D51E14">
        <w:rPr>
          <w:sz w:val="24"/>
          <w:szCs w:val="24"/>
          <w:lang w:val="hr-HR"/>
        </w:rPr>
        <w:t>Perivoj L. Marune 1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5B0C1F">
        <w:rPr>
          <w:sz w:val="24"/>
          <w:szCs w:val="24"/>
        </w:rPr>
        <w:t>SERVIS AUSPUHA</w:t>
      </w:r>
      <w:r w:rsidR="00D66D2E" w:rsidRPr="00D66D2E">
        <w:rPr>
          <w:sz w:val="24"/>
          <w:szCs w:val="24"/>
        </w:rPr>
        <w:t xml:space="preserve"> </w:t>
      </w:r>
      <w:r w:rsidR="005B0C1F">
        <w:rPr>
          <w:sz w:val="24"/>
          <w:szCs w:val="24"/>
        </w:rPr>
        <w:t>j.</w:t>
      </w:r>
      <w:r w:rsidR="00D66D2E" w:rsidRPr="00D66D2E">
        <w:rPr>
          <w:sz w:val="24"/>
          <w:szCs w:val="24"/>
        </w:rPr>
        <w:t>d.o.o.</w:t>
      </w:r>
      <w:r w:rsidR="005B0C1F">
        <w:rPr>
          <w:sz w:val="24"/>
          <w:szCs w:val="24"/>
        </w:rPr>
        <w:t xml:space="preserve"> za popravak vozila</w:t>
      </w:r>
      <w:r w:rsidR="00D66D2E" w:rsidRPr="00D66D2E">
        <w:rPr>
          <w:sz w:val="24"/>
          <w:szCs w:val="24"/>
        </w:rPr>
        <w:t xml:space="preserve">, </w:t>
      </w:r>
      <w:r w:rsidR="005B0C1F">
        <w:rPr>
          <w:sz w:val="24"/>
          <w:szCs w:val="24"/>
        </w:rPr>
        <w:t>Šibenik</w:t>
      </w:r>
      <w:r w:rsidR="00D66D2E" w:rsidRPr="00D66D2E">
        <w:rPr>
          <w:sz w:val="24"/>
          <w:szCs w:val="24"/>
        </w:rPr>
        <w:t xml:space="preserve">, </w:t>
      </w:r>
      <w:r w:rsidR="005B0C1F">
        <w:rPr>
          <w:sz w:val="24"/>
          <w:szCs w:val="24"/>
        </w:rPr>
        <w:t>Ivana Meštrovića 13</w:t>
      </w:r>
      <w:r w:rsidR="00D66D2E" w:rsidRPr="00D66D2E">
        <w:rPr>
          <w:sz w:val="24"/>
          <w:szCs w:val="24"/>
        </w:rPr>
        <w:t xml:space="preserve">, OIB: </w:t>
      </w:r>
      <w:r w:rsidR="00751340">
        <w:rPr>
          <w:sz w:val="24"/>
          <w:szCs w:val="24"/>
        </w:rPr>
        <w:t>31990231117</w:t>
      </w:r>
      <w:r w:rsidR="00D9166E" w:rsidRPr="004722C7">
        <w:rPr>
          <w:sz w:val="24"/>
          <w:szCs w:val="24"/>
        </w:rPr>
        <w:t xml:space="preserve">, zastupanom po članu uprave </w:t>
      </w:r>
      <w:r w:rsidR="00751340">
        <w:rPr>
          <w:sz w:val="24"/>
          <w:szCs w:val="24"/>
        </w:rPr>
        <w:t>Italu Carlettiu</w:t>
      </w:r>
      <w:r w:rsidR="00D66D2E" w:rsidRPr="00D66D2E">
        <w:rPr>
          <w:sz w:val="24"/>
          <w:szCs w:val="24"/>
        </w:rPr>
        <w:t xml:space="preserve"> iz </w:t>
      </w:r>
      <w:r w:rsidR="00751340">
        <w:rPr>
          <w:sz w:val="24"/>
          <w:szCs w:val="24"/>
        </w:rPr>
        <w:t>Bilica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EF069B">
        <w:rPr>
          <w:sz w:val="24"/>
          <w:szCs w:val="24"/>
          <w:lang w:val="hr-HR"/>
        </w:rPr>
        <w:t>16.</w:t>
      </w:r>
      <w:r w:rsidR="003C00DB" w:rsidRPr="004722C7">
        <w:rPr>
          <w:sz w:val="24"/>
          <w:szCs w:val="24"/>
          <w:lang w:val="hr-HR"/>
        </w:rPr>
        <w:t xml:space="preserve"> </w:t>
      </w:r>
      <w:r w:rsidR="00F33526">
        <w:rPr>
          <w:sz w:val="24"/>
          <w:szCs w:val="24"/>
          <w:lang w:val="hr-HR"/>
        </w:rPr>
        <w:t>studenog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751340">
        <w:rPr>
          <w:sz w:val="24"/>
          <w:szCs w:val="24"/>
        </w:rPr>
        <w:t>Italo Carletti</w:t>
      </w:r>
      <w:r w:rsidR="00E50ECF">
        <w:rPr>
          <w:sz w:val="24"/>
          <w:szCs w:val="24"/>
        </w:rPr>
        <w:t xml:space="preserve"> iz </w:t>
      </w:r>
      <w:r w:rsidR="00751340">
        <w:rPr>
          <w:sz w:val="24"/>
          <w:szCs w:val="24"/>
        </w:rPr>
        <w:t>Bilica</w:t>
      </w:r>
      <w:r w:rsidR="000D5F54">
        <w:rPr>
          <w:sz w:val="24"/>
          <w:szCs w:val="24"/>
        </w:rPr>
        <w:t xml:space="preserve">, </w:t>
      </w:r>
      <w:r w:rsidR="00751340">
        <w:rPr>
          <w:sz w:val="24"/>
          <w:szCs w:val="24"/>
        </w:rPr>
        <w:t>Bosuć 24/A</w:t>
      </w:r>
      <w:r w:rsidR="00E50ECF">
        <w:rPr>
          <w:sz w:val="24"/>
          <w:szCs w:val="24"/>
        </w:rPr>
        <w:t xml:space="preserve">, OIB: </w:t>
      </w:r>
      <w:r w:rsidR="00751340">
        <w:rPr>
          <w:sz w:val="24"/>
          <w:szCs w:val="24"/>
        </w:rPr>
        <w:t>77506941516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603D69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603D69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751340">
        <w:rPr>
          <w:sz w:val="24"/>
          <w:szCs w:val="24"/>
          <w:lang w:val="hr-HR"/>
        </w:rPr>
        <w:t>456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751340">
        <w:rPr>
          <w:sz w:val="24"/>
          <w:szCs w:val="24"/>
          <w:lang w:val="hr-HR"/>
        </w:rPr>
        <w:t>456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51340">
        <w:rPr>
          <w:sz w:val="24"/>
          <w:szCs w:val="24"/>
        </w:rPr>
        <w:t>SERVIS AUSPUHA</w:t>
      </w:r>
      <w:r w:rsidR="00751340" w:rsidRPr="00D66D2E">
        <w:rPr>
          <w:sz w:val="24"/>
          <w:szCs w:val="24"/>
        </w:rPr>
        <w:t xml:space="preserve"> </w:t>
      </w:r>
      <w:r w:rsidR="00751340">
        <w:rPr>
          <w:sz w:val="24"/>
          <w:szCs w:val="24"/>
        </w:rPr>
        <w:t>j.</w:t>
      </w:r>
      <w:r w:rsidR="00751340" w:rsidRPr="00D66D2E">
        <w:rPr>
          <w:sz w:val="24"/>
          <w:szCs w:val="24"/>
        </w:rPr>
        <w:t>d.o.o.</w:t>
      </w:r>
      <w:r w:rsidR="00751340">
        <w:rPr>
          <w:sz w:val="24"/>
          <w:szCs w:val="24"/>
        </w:rPr>
        <w:t xml:space="preserve"> za popravak vozila</w:t>
      </w:r>
      <w:r w:rsidR="00751340" w:rsidRPr="00D66D2E">
        <w:rPr>
          <w:sz w:val="24"/>
          <w:szCs w:val="24"/>
        </w:rPr>
        <w:t xml:space="preserve">, </w:t>
      </w:r>
      <w:r w:rsidR="00751340">
        <w:rPr>
          <w:sz w:val="24"/>
          <w:szCs w:val="24"/>
        </w:rPr>
        <w:t>Šibenik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 w:rsidR="00603D69">
        <w:rPr>
          <w:sz w:val="24"/>
          <w:szCs w:val="24"/>
          <w:lang w:val="hr-HR"/>
        </w:rPr>
        <w:t>dalje u tekstu: SZ) 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podnijel</w:t>
      </w:r>
      <w:r w:rsidR="00603D69">
        <w:rPr>
          <w:sz w:val="24"/>
          <w:szCs w:val="24"/>
          <w:lang w:val="hr-HR"/>
        </w:rPr>
        <w:t>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4722C7">
        <w:rPr>
          <w:sz w:val="24"/>
          <w:szCs w:val="24"/>
          <w:lang w:val="hr-HR"/>
        </w:rPr>
        <w:t xml:space="preserve">stečajnog postupka u iznosu od </w:t>
      </w:r>
      <w:r w:rsidR="00603D69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FD021C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4722C7">
        <w:rPr>
          <w:sz w:val="24"/>
          <w:szCs w:val="24"/>
          <w:lang w:val="hr-HR"/>
        </w:rPr>
        <w:t>aranje odnosno vođenje postupka</w:t>
      </w:r>
      <w:r w:rsidR="00B27A02"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603D69">
        <w:rPr>
          <w:sz w:val="24"/>
          <w:szCs w:val="24"/>
          <w:lang w:val="hr-HR"/>
        </w:rPr>
        <w:t>16.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F33526">
        <w:rPr>
          <w:sz w:val="24"/>
          <w:szCs w:val="24"/>
          <w:lang w:val="hr-HR"/>
        </w:rPr>
        <w:t>studenog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D40762" w:rsidP="00D4076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D40762" w:rsidP="00D4076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D69" w:rsidP="00960446" w:rsidR="00603D69">
      <w:r>
        <w:separator/>
      </w:r>
    </w:p>
  </w:endnote>
  <w:endnote w:id="0" w:type="continuationSeparator">
    <w:p w:rsidRDefault="00603D69" w:rsidP="00960446" w:rsidR="00603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D69" w:rsidP="00960446" w:rsidR="00603D69">
      <w:r>
        <w:separator/>
      </w:r>
    </w:p>
  </w:footnote>
  <w:footnote w:id="0" w:type="continuationSeparator">
    <w:p w:rsidRDefault="00603D69" w:rsidP="00960446" w:rsidR="00603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D69" w:rsidP="00AC3105" w:rsidR="00603D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3D69" w:rsidR="00603D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D69" w:rsidP="00AC3105" w:rsidR="00603D69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92E8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03D69" w:rsidP="005F7205" w:rsidR="00603D69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St-456/2017-3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D69" w:rsidP="00AC3105" w:rsidR="00603D69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AF2"/>
    <w:rsid w:val="00065470"/>
    <w:rsid w:val="00096EB6"/>
    <w:rsid w:val="000C04B3"/>
    <w:rsid w:val="000D5F54"/>
    <w:rsid w:val="00111082"/>
    <w:rsid w:val="0011581D"/>
    <w:rsid w:val="00145E8F"/>
    <w:rsid w:val="00174F1D"/>
    <w:rsid w:val="001C3FFF"/>
    <w:rsid w:val="00202143"/>
    <w:rsid w:val="00213C90"/>
    <w:rsid w:val="00283C4B"/>
    <w:rsid w:val="002B7153"/>
    <w:rsid w:val="00310393"/>
    <w:rsid w:val="00350721"/>
    <w:rsid w:val="00363B96"/>
    <w:rsid w:val="0037101E"/>
    <w:rsid w:val="00377F98"/>
    <w:rsid w:val="003C00DB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92E8F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0C1F"/>
    <w:rsid w:val="005B558D"/>
    <w:rsid w:val="005C674E"/>
    <w:rsid w:val="005E5A87"/>
    <w:rsid w:val="005F0483"/>
    <w:rsid w:val="005F7205"/>
    <w:rsid w:val="00603D69"/>
    <w:rsid w:val="00614460"/>
    <w:rsid w:val="00615BFF"/>
    <w:rsid w:val="006370FA"/>
    <w:rsid w:val="0067245B"/>
    <w:rsid w:val="00694912"/>
    <w:rsid w:val="006A6BDB"/>
    <w:rsid w:val="006A6C94"/>
    <w:rsid w:val="007130A1"/>
    <w:rsid w:val="007141A5"/>
    <w:rsid w:val="00714B64"/>
    <w:rsid w:val="00751340"/>
    <w:rsid w:val="00804FE4"/>
    <w:rsid w:val="0081423E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4675"/>
    <w:rsid w:val="00BF75A9"/>
    <w:rsid w:val="00C63CC1"/>
    <w:rsid w:val="00C715B9"/>
    <w:rsid w:val="00CA4B1D"/>
    <w:rsid w:val="00CB667F"/>
    <w:rsid w:val="00CB7E8C"/>
    <w:rsid w:val="00CE49E3"/>
    <w:rsid w:val="00D15E69"/>
    <w:rsid w:val="00D163D4"/>
    <w:rsid w:val="00D212A1"/>
    <w:rsid w:val="00D2712B"/>
    <w:rsid w:val="00D40762"/>
    <w:rsid w:val="00D4148E"/>
    <w:rsid w:val="00D51E14"/>
    <w:rsid w:val="00D606A0"/>
    <w:rsid w:val="00D66D2E"/>
    <w:rsid w:val="00D9166E"/>
    <w:rsid w:val="00DC23B3"/>
    <w:rsid w:val="00E50ECF"/>
    <w:rsid w:val="00E82A7E"/>
    <w:rsid w:val="00E83EEA"/>
    <w:rsid w:val="00E97EF2"/>
    <w:rsid w:val="00EF069B"/>
    <w:rsid w:val="00F0397D"/>
    <w:rsid w:val="00F10970"/>
    <w:rsid w:val="00F25F7D"/>
    <w:rsid w:val="00F33526"/>
    <w:rsid w:val="00F5236E"/>
    <w:rsid w:val="00F61F0B"/>
    <w:rsid w:val="00F845E0"/>
    <w:rsid w:val="00FD021C"/>
    <w:rsid w:val="00FD150B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E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E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E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E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E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E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E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E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AUSPUHA j.d.o.o. za popravak vozila</izvorni_sadrzaj>
    <derivirana_varijabla naziv="DomainObject.Predmet.ProtustrankaFormated_1">  SERVIS AUSPUHA j.d.o.o. za popravak vozila</derivirana_varijabla>
  </DomainObject.Predmet.ProtustrankaFormated>
  <DomainObject.Predmet.ProtustrankaFormatedOIB>
    <izvorni_sadrzaj>  SERVIS AUSPUHA j.d.o.o. za popravak vozila, OIB 31990231117</izvorni_sadrzaj>
    <derivirana_varijabla naziv="DomainObject.Predmet.ProtustrankaFormatedOIB_1">  SERVIS AUSPUHA j.d.o.o. za popravak vozila, OIB 31990231117</derivirana_varijabla>
  </DomainObject.Predmet.ProtustrankaFormatedOIB>
  <DomainObject.Predmet.ProtustrankaFormatedWithAdress>
    <izvorni_sadrzaj> SERVIS AUSPUHA j.d.o.o. za popravak vozila, Ivana Meštrovića 13 , 22000 Šibenik</izvorni_sadrzaj>
    <derivirana_varijabla naziv="DomainObject.Predmet.ProtustrankaFormatedWithAdress_1"> SERVIS AUSPUHA j.d.o.o. za popravak vozila, Ivana Meštrovića 13 , 22000 Šibenik</derivirana_varijabla>
  </DomainObject.Predmet.ProtustrankaFormatedWithAdress>
  <DomainObject.Predmet.ProtustrankaFormatedWithAdressOIB>
    <izvorni_sadrzaj> SERVIS AUSPUHA j.d.o.o. za popravak vozila, OIB 31990231117, Ivana Meštrovića 13 , 22000 Šibenik</izvorni_sadrzaj>
    <derivirana_varijabla naziv="DomainObject.Predmet.ProtustrankaFormatedWithAdressOIB_1"> SERVIS AUSPUHA j.d.o.o. za popravak vozila, OIB 31990231117, Ivana Meštrovića 13 , 22000 Šibenik</derivirana_varijabla>
  </DomainObject.Predmet.ProtustrankaFormatedWithAdressOIB>
  <DomainObject.Predmet.ProtustrankaWithAdress>
    <izvorni_sadrzaj>SERVIS AUSPUHA j.d.o.o. za popravak vozila Ivana Meštrovića 13 , 22000 Šibenik</izvorni_sadrzaj>
    <derivirana_varijabla naziv="DomainObject.Predmet.ProtustrankaWithAdress_1">SERVIS AUSPUHA j.d.o.o. za popravak vozila Ivana Meštrovića 13 , 22000 Šibenik</derivirana_varijabla>
  </DomainObject.Predmet.ProtustrankaWithAdress>
  <DomainObject.Predmet.ProtustrankaWithAdressOIB>
    <izvorni_sadrzaj>SERVIS AUSPUHA j.d.o.o. za popravak vozila, OIB 31990231117, Ivana Meštrovića 13 , 22000 Šibenik</izvorni_sadrzaj>
    <derivirana_varijabla naziv="DomainObject.Predmet.ProtustrankaWithAdressOIB_1">SERVIS AUSPUHA j.d.o.o. za popravak vozila, OIB 31990231117, Ivana Meštrovića 13 , 22000 Šibenik</derivirana_varijabla>
  </DomainObject.Predmet.ProtustrankaWithAdressOIB>
  <DomainObject.Predmet.ProtustrankaNazivFormated>
    <izvorni_sadrzaj>SERVIS AUSPUHA j.d.o.o. za popravak vozila</izvorni_sadrzaj>
    <derivirana_varijabla naziv="DomainObject.Predmet.ProtustrankaNazivFormated_1">SERVIS AUSPUHA j.d.o.o. za popravak vozila</derivirana_varijabla>
  </DomainObject.Predmet.ProtustrankaNazivFormated>
  <DomainObject.Predmet.ProtustrankaNazivFormatedOIB>
    <izvorni_sadrzaj>SERVIS AUSPUHA j.d.o.o. za popravak vozila, OIB 31990231117</izvorni_sadrzaj>
    <derivirana_varijabla naziv="DomainObject.Predmet.ProtustrankaNazivFormatedOIB_1">SERVIS AUSPUHA j.d.o.o. za popravak vozila, OIB 31990231117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SERVIS AUSPUHA j.d.o.o. za popravak vozila</item>
    </izvorni_sadrzaj>
    <derivirana_varijabla naziv="DomainObject.Predmet.ProtuStrankaListFormated_1">
      <item>SERVIS AUSPUHA j.d.o.o. za popravak vozila</item>
    </derivirana_varijabla>
  </DomainObject.Predmet.ProtuStrankaListFormated>
  <DomainObject.Predmet.ProtuStrankaListFormatedOIB>
    <izvorni_sadrzaj>
      <item>SERVIS AUSPUHA j.d.o.o. za popravak vozila, OIB 31990231117</item>
    </izvorni_sadrzaj>
    <derivirana_varijabla naziv="DomainObject.Predmet.ProtuStrankaListFormatedOIB_1">
      <item>SERVIS AUSPUHA j.d.o.o. za popravak vozila, OIB 31990231117</item>
    </derivirana_varijabla>
  </DomainObject.Predmet.ProtuStrankaListFormatedOIB>
  <DomainObject.Predmet.ProtuStrankaListFormatedWithAdress>
    <izvorni_sadrzaj>
      <item>SERVIS AUSPUHA j.d.o.o. za popravak vozila, Ivana Meštrovića 13 , 22000 Šibenik</item>
    </izvorni_sadrzaj>
    <derivirana_varijabla naziv="DomainObject.Predmet.ProtuStrankaListFormatedWithAdress_1">
      <item>SERVIS AUSPUHA j.d.o.o. za popravak vozila, Ivana Meštrovića 13 , 22000 Šibenik</item>
    </derivirana_varijabla>
  </DomainObject.Predmet.ProtuStrankaListFormatedWithAdress>
  <DomainObject.Predmet.ProtuStrankaListFormatedWithAdressOIB>
    <izvorni_sadrzaj>
      <item>SERVIS AUSPUHA j.d.o.o. za popravak vozila, OIB 31990231117, Ivana Meštrovića 13 , 22000 Šibenik</item>
    </izvorni_sadrzaj>
    <derivirana_varijabla naziv="DomainObject.Predmet.ProtuStrankaListFormatedWithAdressOIB_1">
      <item>SERVIS AUSPUHA j.d.o.o. za popravak vozila, OIB 31990231117, Ivana Meštrovića 13 , 22000 Šibenik</item>
    </derivirana_varijabla>
  </DomainObject.Predmet.ProtuStrankaListFormatedWithAdressOIB>
  <DomainObject.Predmet.ProtuStrankaListNazivFormated>
    <izvorni_sadrzaj>
      <item>SERVIS AUSPUHA j.d.o.o. za popravak vozila</item>
    </izvorni_sadrzaj>
    <derivirana_varijabla naziv="DomainObject.Predmet.ProtuStrankaListNazivFormated_1">
      <item>SERVIS AUSPUHA j.d.o.o. za popravak vozila</item>
    </derivirana_varijabla>
  </DomainObject.Predmet.ProtuStrankaListNazivFormated>
  <DomainObject.Predmet.ProtuStrankaListNazivFormatedOIB>
    <izvorni_sadrzaj>
      <item>SERVIS AUSPUHA j.d.o.o. za popravak vozila, OIB 31990231117</item>
    </izvorni_sadrzaj>
    <derivirana_varijabla naziv="DomainObject.Predmet.ProtuStrankaListNazivFormatedOIB_1">
      <item>SERVIS AUSPUHA j.d.o.o. za popravak vozila, OIB 31990231117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SERVIS AUSPUHA j.d.o.o. za popravak vozila</izvorni_sadrzaj>
    <derivirana_varijabla naziv="DomainObject.Predmet.ProtustrankaIDrugi_1">SERVIS AUSPUHA j.d.o.o. za popravak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SERVIS AUSPUHA j.d.o.o. za popravak vozila, OIB 31990231117, Ivana Meštrovića 13 , 22000 Šibenik</izvorni_sadrzaj>
    <derivirana_varijabla naziv="DomainObject.Predmet.ProtustrankaIDrugiAdressOIB_1">SERVIS AUSPUHA j.d.o.o. za popravak vozila, OIB 31990231117, Ivana Meštrovića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SERVIS AUSPUHA j.d.o.o. za popravak vozila</item>
    </izvorni_sadrzaj>
    <derivirana_varijabla naziv="DomainObject.Predmet.SudioniciListNaziv_1">
      <item>FINA - Podružnica Šibenik</item>
      <item>SERVIS AUSPUHA j.d.o.o. za popravak vozila</item>
    </derivirana_varijabla>
  </DomainObject.Predmet.SudioniciListNaziv>
  <DomainObject.Predmet.SudioniciListAdressOIB>
    <izvorni_sadrzaj>
      <item>FINA - Podružnica Šibenik, OIB 85821130368, Perivoj L. Marune 1,22000 Šibenik</item>
      <item>SERVIS AUSPUHA j.d.o.o. za popravak vozila, OIB 31990231117, Ivana Meštrovića 13 ,22000 Šibenik</item>
    </izvorni_sadrzaj>
    <derivirana_varijabla naziv="DomainObject.Predmet.SudioniciListAdressOIB_1">
      <item>FINA - Podružnica Šibenik, OIB 85821130368, Perivoj L. Marune 1,22000 Šibenik</item>
      <item>SERVIS AUSPUHA j.d.o.o. za popravak vozila, OIB 31990231117, Ivana Meštrovića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31990231117</item>
    </izvorni_sadrzaj>
    <derivirana_varijabla naziv="DomainObject.Predmet.SudioniciListNazivOIB_1">
      <item>, OIB 85821130368</item>
      <item>, OIB 31990231117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17C44-D0D2-4D78-B2C9-0AB469798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3300</properties:Characters>
  <properties:Lines>88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2017-11-15T13:23:00Z</dcterms:created>
  <dc:creator>Tina Grgas</dc:creator>
  <cp:lastModifiedBy>Nena Mužanović</cp:lastModifiedBy>
  <cp:lastPrinted>2017-11-17T13:24:00Z</cp:lastPrinted>
  <dcterms:modified xmlns:xsi="http://www.w3.org/2001/XMLSchema-instance" xsi:type="dcterms:W3CDTF">2017-11-17T13:24:00Z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