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535c" w14:paraId="c34535c" w:rsidRDefault="00F546B4" w:rsidP="00F546B4" w:rsidR="00F546B4" w:rsidRPr="00B935F4">
      <w:pPr>
        <w:jc w:val="both"/>
        <w15:collapsed w:val="false"/>
      </w:pPr>
      <w:bookmarkStart w:name="_GoBack" w:id="0"/>
      <w:bookmarkEnd w:id="0"/>
      <w:r w:rsidRPr="00B935F4">
        <w:t xml:space="preserve">                 </w:t>
      </w:r>
      <w:r w:rsidRPr="00B935F4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B935F4">
      <w:pPr>
        <w:jc w:val="both"/>
      </w:pPr>
      <w:r w:rsidRPr="00B935F4">
        <w:t xml:space="preserve">   REPUBLIKA HRVATSKA</w:t>
      </w:r>
    </w:p>
    <w:p w:rsidRDefault="00F546B4" w:rsidP="00F546B4" w:rsidR="00F546B4" w:rsidRPr="00B935F4">
      <w:pPr>
        <w:jc w:val="both"/>
      </w:pPr>
      <w:r w:rsidRPr="00B935F4">
        <w:t>TRGOVAČKI SUD U PAZINU</w:t>
      </w:r>
    </w:p>
    <w:p w:rsidRDefault="00F546B4" w:rsidP="00F546B4" w:rsidR="00F546B4" w:rsidRPr="00B935F4">
      <w:pPr>
        <w:jc w:val="both"/>
      </w:pPr>
      <w:r w:rsidRPr="00B935F4">
        <w:t xml:space="preserve">     52000 Pazin, Drševka 1</w:t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  <w:t xml:space="preserve">      </w:t>
      </w:r>
    </w:p>
    <w:p w:rsidRDefault="00E07D99" w:rsidP="00B935F4" w:rsidR="00B935F4" w:rsidRPr="00B935F4">
      <w:pPr>
        <w:pStyle w:val="Zaglavlje"/>
        <w:jc w:val="right"/>
      </w:pPr>
      <w:r>
        <w:t>1 St-</w:t>
      </w:r>
      <w:r w:rsidR="00832731">
        <w:t>400</w:t>
      </w:r>
      <w:r w:rsidR="00425E9C">
        <w:t>/2018-2</w:t>
      </w:r>
      <w:r w:rsidR="00832731">
        <w:t>4</w:t>
      </w:r>
    </w:p>
    <w:p w:rsidRDefault="008678DD" w:rsidP="00F546B4" w:rsidR="008678DD" w:rsidRPr="00B935F4">
      <w:pPr>
        <w:jc w:val="both"/>
      </w:pPr>
    </w:p>
    <w:p w:rsidRDefault="00F546B4" w:rsidP="00F546B4" w:rsidR="00F546B4" w:rsidRPr="00B935F4">
      <w:pPr>
        <w:jc w:val="center"/>
      </w:pPr>
      <w:r w:rsidRPr="00B935F4">
        <w:t>R E P U B L I K A  H R V A T S K A</w:t>
      </w:r>
    </w:p>
    <w:p w:rsidRDefault="00F546B4" w:rsidP="00F546B4" w:rsidR="00F546B4" w:rsidRPr="00B935F4">
      <w:pPr>
        <w:jc w:val="center"/>
      </w:pPr>
    </w:p>
    <w:p w:rsidRDefault="00F546B4" w:rsidP="00F546B4" w:rsidR="00F546B4" w:rsidRPr="00B935F4">
      <w:pPr>
        <w:jc w:val="center"/>
      </w:pPr>
      <w:r w:rsidRPr="00B935F4">
        <w:t>R J E Š E N J E</w:t>
      </w:r>
    </w:p>
    <w:p w:rsidRDefault="00F546B4" w:rsidP="00F546B4" w:rsidR="00F546B4" w:rsidRPr="00B935F4">
      <w:pPr>
        <w:jc w:val="center"/>
      </w:pPr>
    </w:p>
    <w:p w:rsidRDefault="00F546B4" w:rsidP="00832731" w:rsidR="00F546B4" w:rsidRPr="00B935F4">
      <w:pPr>
        <w:ind w:firstLine="708"/>
        <w:jc w:val="both"/>
      </w:pPr>
      <w:r w:rsidRPr="00B935F4">
        <w:t xml:space="preserve">Trgovački sud u Pazinu, po stečajnom sucu </w:t>
      </w:r>
      <w:r w:rsidR="00381586" w:rsidRPr="00B935F4">
        <w:t>Damiru Rabaru</w:t>
      </w:r>
      <w:r w:rsidRPr="00B935F4">
        <w:t xml:space="preserve">, u stečajnom </w:t>
      </w:r>
      <w:r w:rsidR="001A1123" w:rsidRPr="00B935F4">
        <w:t xml:space="preserve">postupku nad stečajnim dužnikom </w:t>
      </w:r>
      <w:r w:rsidR="00832731" w:rsidRPr="001731AE">
        <w:t>K. F. d.o.o. Rovinj, V. Švalbe 40, OIB: 15354046063</w:t>
      </w:r>
      <w:r w:rsidR="00C360F2" w:rsidRPr="00B935F4">
        <w:t>,</w:t>
      </w:r>
      <w:r w:rsidR="00057DD4" w:rsidRPr="00B935F4">
        <w:t xml:space="preserve"> </w:t>
      </w:r>
      <w:r w:rsidR="00620B62" w:rsidRPr="00B935F4">
        <w:t xml:space="preserve">na održanom ispitnom ročištu dana </w:t>
      </w:r>
      <w:r w:rsidR="00832731">
        <w:t>5. travnja</w:t>
      </w:r>
      <w:r w:rsidR="00B935F4" w:rsidRPr="00B935F4">
        <w:t xml:space="preserve"> </w:t>
      </w:r>
      <w:r w:rsidR="00620B62" w:rsidRPr="00B935F4">
        <w:t>201</w:t>
      </w:r>
      <w:r w:rsidR="00B935F4" w:rsidRPr="00B935F4">
        <w:t>9</w:t>
      </w:r>
      <w:r w:rsidRPr="00B935F4">
        <w:t>.</w:t>
      </w:r>
      <w:r w:rsidR="00620B62" w:rsidRPr="00B935F4">
        <w:t>,</w:t>
      </w:r>
    </w:p>
    <w:p w:rsidRDefault="00F546B4" w:rsidP="00F546B4" w:rsidR="00F546B4" w:rsidRPr="00B935F4">
      <w:pPr>
        <w:jc w:val="center"/>
      </w:pPr>
    </w:p>
    <w:p w:rsidRDefault="00F546B4" w:rsidP="00F546B4" w:rsidR="00F546B4" w:rsidRPr="00B935F4">
      <w:pPr>
        <w:jc w:val="center"/>
      </w:pPr>
      <w:r w:rsidRPr="00B935F4">
        <w:t>r i j e š i o  j e</w:t>
      </w:r>
    </w:p>
    <w:p w:rsidRDefault="00F546B4" w:rsidP="00F546B4" w:rsidR="00F546B4" w:rsidRPr="00B935F4">
      <w:pPr>
        <w:jc w:val="center"/>
      </w:pPr>
    </w:p>
    <w:p w:rsidRDefault="00E07D99" w:rsidP="00832731" w:rsidR="00712213" w:rsidRPr="00B935F4">
      <w:pPr>
        <w:jc w:val="both"/>
      </w:pPr>
      <w:r>
        <w:tab/>
      </w:r>
      <w:r w:rsidR="00F546B4" w:rsidRPr="00B935F4">
        <w:t xml:space="preserve">U stečajnom postupku nad dužnikom </w:t>
      </w:r>
      <w:r w:rsidR="00832731" w:rsidRPr="001731AE">
        <w:t>K. F. d.o.o. Rovinj, V. Švalbe 40, OIB: 15354046063</w:t>
      </w:r>
      <w:r w:rsidR="00C360F2" w:rsidRPr="00B935F4">
        <w:t>,</w:t>
      </w:r>
      <w:r w:rsidR="00645AFB" w:rsidRPr="00B935F4">
        <w:t xml:space="preserve"> </w:t>
      </w:r>
      <w:r w:rsidR="00F546B4" w:rsidRPr="00B935F4">
        <w:t>utvrđene su</w:t>
      </w:r>
      <w:r w:rsidR="00712213" w:rsidRPr="00B935F4">
        <w:t xml:space="preserve">  tražbine </w:t>
      </w:r>
      <w:r w:rsidR="00673A33" w:rsidRPr="00B935F4">
        <w:t>drugog</w:t>
      </w:r>
      <w:r w:rsidR="00712213" w:rsidRPr="00B935F4">
        <w:t xml:space="preserve"> višeg isplatnog reda:</w:t>
      </w:r>
    </w:p>
    <w:p w:rsidRDefault="009C6CB9" w:rsidP="00712213" w:rsidR="009C6CB9" w:rsidRPr="00B935F4">
      <w:pPr>
        <w:jc w:val="both"/>
      </w:pPr>
    </w:p>
    <w:p w:rsidRDefault="00832731" w:rsidP="00425E9C" w:rsidR="00260835">
      <w:pPr>
        <w:pStyle w:val="Odlomakpopisa"/>
        <w:numPr>
          <w:ilvl w:val="0"/>
          <w:numId w:val="5"/>
        </w:numPr>
        <w:jc w:val="both"/>
      </w:pPr>
      <w:r>
        <w:t xml:space="preserve">PROFICIO d.d. Zagreb, Draškovićeva 12, </w:t>
      </w:r>
      <w:r w:rsidRPr="00BD3A85">
        <w:t xml:space="preserve">OIB: </w:t>
      </w:r>
      <w:r>
        <w:t>39508009387, zastupano po punomoćnici Ivani Lončar, odvjetnici u Zagrebu</w:t>
      </w:r>
      <w:r w:rsidRPr="00BD3A85">
        <w:t xml:space="preserve">, u iznosu od </w:t>
      </w:r>
      <w:r>
        <w:t>10.670.209,62</w:t>
      </w:r>
      <w:r w:rsidR="004B53A1" w:rsidRPr="00B935F4">
        <w:t>.</w:t>
      </w:r>
    </w:p>
    <w:p w:rsidRDefault="00832731" w:rsidP="00425E9C" w:rsidR="00425E9C">
      <w:pPr>
        <w:pStyle w:val="Odlomakpopisa"/>
        <w:numPr>
          <w:ilvl w:val="0"/>
          <w:numId w:val="5"/>
        </w:numPr>
        <w:jc w:val="both"/>
      </w:pPr>
      <w:r>
        <w:t xml:space="preserve">A1 HRVATSKA d.o.o. Zagreb, Vrtni put 1, </w:t>
      </w:r>
      <w:r w:rsidRPr="00BD3A85">
        <w:t xml:space="preserve">OIB: </w:t>
      </w:r>
      <w:r>
        <w:t>29524210204</w:t>
      </w:r>
      <w:r w:rsidRPr="00BD3A85">
        <w:t xml:space="preserve">, u iznosu od </w:t>
      </w:r>
      <w:r>
        <w:t>63.721,99</w:t>
      </w:r>
      <w:r w:rsidRPr="00BD3A85">
        <w:t xml:space="preserve"> </w:t>
      </w:r>
      <w:r w:rsidR="00425E9C" w:rsidRPr="00BD3A85">
        <w:t>kn</w:t>
      </w:r>
      <w:r>
        <w:t>.</w:t>
      </w:r>
    </w:p>
    <w:p w:rsidRDefault="00832731" w:rsidP="00425E9C" w:rsidR="00832731">
      <w:pPr>
        <w:pStyle w:val="Odlomakpopisa"/>
        <w:numPr>
          <w:ilvl w:val="0"/>
          <w:numId w:val="5"/>
        </w:numPr>
        <w:jc w:val="both"/>
      </w:pPr>
      <w:r>
        <w:t>REPUBLIKA HRVATSKA, Ministarstvo financija, Porezna uprava, Područni ured Pazin, zastupan</w:t>
      </w:r>
      <w:r w:rsidR="00E90DD2">
        <w:t>a</w:t>
      </w:r>
      <w:r>
        <w:t xml:space="preserve"> po Županijskom državnom odvjetništvu u Puli, </w:t>
      </w:r>
      <w:r w:rsidRPr="00BD3A85">
        <w:t xml:space="preserve">OIB: </w:t>
      </w:r>
      <w:r>
        <w:t>52634238587</w:t>
      </w:r>
      <w:r w:rsidRPr="00BD3A85">
        <w:t xml:space="preserve">, u iznosu od </w:t>
      </w:r>
      <w:r>
        <w:t>60.482,97</w:t>
      </w:r>
      <w:r w:rsidRPr="00BD3A85">
        <w:t xml:space="preserve"> kn</w:t>
      </w:r>
      <w:r>
        <w:t>.</w:t>
      </w:r>
    </w:p>
    <w:p w:rsidRDefault="00832731" w:rsidP="00832731" w:rsidR="00832731">
      <w:pPr>
        <w:pStyle w:val="Odlomakpopisa"/>
        <w:numPr>
          <w:ilvl w:val="0"/>
          <w:numId w:val="5"/>
        </w:numPr>
        <w:jc w:val="both"/>
      </w:pPr>
      <w:r>
        <w:t xml:space="preserve">HEP ELEKTRA d.o.o. Zagreb, Ulica grada Vukovara 37, </w:t>
      </w:r>
      <w:r w:rsidRPr="00BD3A85">
        <w:t xml:space="preserve">OIB: </w:t>
      </w:r>
      <w:r>
        <w:t>43965974818</w:t>
      </w:r>
      <w:r w:rsidRPr="00BD3A85">
        <w:t xml:space="preserve">, u iznosu od </w:t>
      </w:r>
      <w:r>
        <w:t>1.129,56 kn.</w:t>
      </w:r>
    </w:p>
    <w:p w:rsidRDefault="00832731" w:rsidP="00832731" w:rsidR="00832731">
      <w:pPr>
        <w:pStyle w:val="Odlomakpopisa"/>
        <w:numPr>
          <w:ilvl w:val="0"/>
          <w:numId w:val="5"/>
        </w:numPr>
        <w:jc w:val="both"/>
      </w:pPr>
      <w:r>
        <w:t xml:space="preserve">HRVATSKE VODE, Zagreb, Ulica grada Vukovara 220, </w:t>
      </w:r>
      <w:r w:rsidRPr="00BD3A85">
        <w:t xml:space="preserve">OIB: </w:t>
      </w:r>
      <w:r>
        <w:t>28921383001</w:t>
      </w:r>
      <w:r w:rsidRPr="00BD3A85">
        <w:t xml:space="preserve">, u iznosu od </w:t>
      </w:r>
      <w:r>
        <w:t>16.613,67</w:t>
      </w:r>
      <w:r w:rsidRPr="00BD3A85">
        <w:t xml:space="preserve"> kn</w:t>
      </w:r>
      <w:r>
        <w:t>.</w:t>
      </w:r>
    </w:p>
    <w:p w:rsidRDefault="00832731" w:rsidP="00832731" w:rsidR="00832731" w:rsidRPr="00B935F4">
      <w:pPr>
        <w:pStyle w:val="Odlomakpopisa"/>
        <w:numPr>
          <w:ilvl w:val="0"/>
          <w:numId w:val="5"/>
        </w:numPr>
        <w:jc w:val="both"/>
      </w:pPr>
      <w:r>
        <w:t xml:space="preserve">HRVATSKA RADIOTELEVIZIJA, Zagreb, Prisavlje 3, </w:t>
      </w:r>
      <w:r w:rsidRPr="00BD3A85">
        <w:t xml:space="preserve">OIB: </w:t>
      </w:r>
      <w:r>
        <w:t>68419124305,</w:t>
      </w:r>
      <w:r w:rsidRPr="00BD3A85">
        <w:t xml:space="preserve"> u iznosu od </w:t>
      </w:r>
      <w:r>
        <w:t>2.701,46</w:t>
      </w:r>
      <w:r w:rsidRPr="00BD3A85">
        <w:t xml:space="preserve"> kn</w:t>
      </w:r>
      <w:r>
        <w:t>.</w:t>
      </w:r>
    </w:p>
    <w:p w:rsidRDefault="004B53A1" w:rsidP="00260835" w:rsidR="004B53A1" w:rsidRPr="00B935F4">
      <w:pPr>
        <w:ind w:firstLine="708"/>
      </w:pPr>
    </w:p>
    <w:p w:rsidRDefault="00F546B4" w:rsidP="00F546B4" w:rsidR="00F546B4" w:rsidRPr="00B935F4">
      <w:pPr>
        <w:ind w:left="360"/>
        <w:jc w:val="center"/>
      </w:pPr>
      <w:r w:rsidRPr="00B935F4">
        <w:t>Obrazloženje</w:t>
      </w:r>
    </w:p>
    <w:p w:rsidRDefault="00F546B4" w:rsidP="00F546B4" w:rsidR="00F546B4" w:rsidRPr="00B935F4">
      <w:pPr>
        <w:ind w:left="360"/>
        <w:jc w:val="center"/>
      </w:pPr>
    </w:p>
    <w:p w:rsidRDefault="00F546B4" w:rsidP="00F546B4" w:rsidR="00F546B4" w:rsidRPr="00B935F4">
      <w:pPr>
        <w:jc w:val="both"/>
      </w:pPr>
      <w:r w:rsidRPr="00B935F4">
        <w:tab/>
        <w:t xml:space="preserve">Na ispitnom ročištu održanom </w:t>
      </w:r>
      <w:r w:rsidR="00832731">
        <w:t>5. travnja</w:t>
      </w:r>
      <w:r w:rsidR="00B935F4" w:rsidRPr="00B935F4">
        <w:t xml:space="preserve"> 2019</w:t>
      </w:r>
      <w:r w:rsidRPr="00B935F4">
        <w:t>. ispitane su prijave tražbina prema svojim iznosima i redu. Stečajni je sudac temeljem čl. 264. Stečajnog zakona (dalje: SZ, NN 71/15</w:t>
      </w:r>
      <w:r w:rsidR="00B935F4" w:rsidRPr="00B935F4">
        <w:t>, 104/17</w:t>
      </w:r>
      <w:r w:rsidRPr="00B935F4">
        <w:t>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B935F4">
      <w:pPr>
        <w:jc w:val="both"/>
      </w:pPr>
      <w:r w:rsidRPr="00B935F4">
        <w:tab/>
        <w:t>Tražbin</w:t>
      </w:r>
      <w:r w:rsidR="00F92FCF" w:rsidRPr="00B935F4">
        <w:t>e</w:t>
      </w:r>
      <w:r w:rsidRPr="00B935F4">
        <w:t xml:space="preserve"> drugog višeg isplatnog reda označen</w:t>
      </w:r>
      <w:r w:rsidR="0017554B" w:rsidRPr="00B935F4">
        <w:t>a</w:t>
      </w:r>
      <w:r w:rsidRPr="00B935F4">
        <w:t xml:space="preserve"> u st. I. 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AC61BE" w:rsidR="00AC61BE" w:rsidRPr="00B935F4">
      <w:pPr>
        <w:jc w:val="both"/>
      </w:pPr>
      <w:r w:rsidRPr="00B935F4">
        <w:tab/>
      </w:r>
      <w:r w:rsidR="00804F40" w:rsidRPr="00B935F4">
        <w:tab/>
      </w:r>
    </w:p>
    <w:p w:rsidRDefault="00F546B4" w:rsidP="00F546B4" w:rsidR="00F546B4" w:rsidRPr="00B935F4">
      <w:pPr>
        <w:ind w:firstLine="708"/>
        <w:jc w:val="center"/>
      </w:pPr>
      <w:r w:rsidRPr="00B935F4">
        <w:t>U Pazin</w:t>
      </w:r>
      <w:r w:rsidR="00810499" w:rsidRPr="00B935F4">
        <w:t>u</w:t>
      </w:r>
      <w:r w:rsidR="00832731">
        <w:t>,</w:t>
      </w:r>
      <w:r w:rsidRPr="00B935F4">
        <w:t xml:space="preserve"> </w:t>
      </w:r>
      <w:r w:rsidR="00832731">
        <w:t>8. travnja</w:t>
      </w:r>
      <w:r w:rsidR="00B935F4" w:rsidRPr="00B935F4">
        <w:t xml:space="preserve"> 2019</w:t>
      </w:r>
      <w:r w:rsidRPr="00B935F4">
        <w:t>.</w:t>
      </w:r>
    </w:p>
    <w:p w:rsidRDefault="00F546B4" w:rsidP="00AC61BE" w:rsidR="00F546B4" w:rsidRPr="00B935F4"/>
    <w:p w:rsidRDefault="00F546B4" w:rsidP="00F546B4" w:rsidR="00F546B4" w:rsidRPr="00B935F4">
      <w:pPr>
        <w:ind w:firstLine="708" w:left="5664"/>
        <w:jc w:val="center"/>
      </w:pPr>
      <w:r w:rsidRPr="00B935F4">
        <w:t>Stečajni sudac</w:t>
      </w:r>
    </w:p>
    <w:p w:rsidRDefault="00F546B4" w:rsidP="00F546B4" w:rsidR="00F546B4" w:rsidRPr="00B935F4">
      <w:pPr>
        <w:ind w:firstLine="708" w:left="4956"/>
        <w:jc w:val="center"/>
      </w:pPr>
      <w:r w:rsidRPr="00B935F4">
        <w:t xml:space="preserve">          </w:t>
      </w:r>
      <w:r w:rsidR="00CF7408" w:rsidRPr="00B935F4">
        <w:t>Damir Rabar</w:t>
      </w:r>
      <w:r w:rsidR="006502CC">
        <w:t>, v.r.</w:t>
      </w:r>
    </w:p>
    <w:p w:rsidRDefault="00645AFB" w:rsidP="00F546B4" w:rsidR="00645AFB" w:rsidRPr="00B935F4">
      <w:pPr>
        <w:ind w:firstLine="708" w:left="4956"/>
        <w:jc w:val="center"/>
      </w:pPr>
    </w:p>
    <w:p w:rsidRDefault="00F546B4" w:rsidP="00F546B4" w:rsidR="00F546B4" w:rsidRPr="00B935F4">
      <w:pPr>
        <w:jc w:val="both"/>
      </w:pPr>
      <w:r w:rsidRPr="00B935F4">
        <w:t>UPUTA O PRAVNOM LIJEKU:</w:t>
      </w:r>
    </w:p>
    <w:p w:rsidRDefault="00F546B4" w:rsidP="00F546B4" w:rsidR="00F546B4" w:rsidRPr="00B935F4">
      <w:pPr>
        <w:ind w:firstLine="708"/>
        <w:jc w:val="both"/>
      </w:pPr>
      <w:r w:rsidRPr="00B935F4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B935F4">
      <w:pPr>
        <w:ind w:left="7080"/>
        <w:jc w:val="both"/>
      </w:pPr>
    </w:p>
    <w:p w:rsidRDefault="00F546B4" w:rsidP="00F546B4" w:rsidR="00F546B4" w:rsidRPr="00B935F4">
      <w:r w:rsidRPr="00B935F4">
        <w:t xml:space="preserve">DNA:  </w:t>
      </w:r>
    </w:p>
    <w:p w:rsidRDefault="00F546B4" w:rsidP="006748E7" w:rsidR="00AB2B9B" w:rsidRPr="00B935F4">
      <w:pPr>
        <w:pStyle w:val="Odlomakpopisa"/>
        <w:numPr>
          <w:ilvl w:val="0"/>
          <w:numId w:val="2"/>
        </w:numPr>
        <w:jc w:val="both"/>
      </w:pPr>
      <w:r w:rsidRPr="00B935F4">
        <w:t>e-oglasna ploča suda 8 dana (čl. 265. st. 2. SZ-a)</w:t>
      </w:r>
    </w:p>
    <w:p w:rsidRDefault="00AB2B9B" w:rsidP="006748E7" w:rsidR="00AB2B9B" w:rsidRPr="00B935F4">
      <w:pPr>
        <w:jc w:val="both"/>
      </w:pPr>
    </w:p>
    <w:sectPr w:rsidSect="00832731" w:rsidR="00AB2B9B" w:rsidRPr="00B935F4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304" w:right="1418" w:top="13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F77" w:rsidP="00F546B4" w:rsidR="00E14F77">
      <w:r>
        <w:separator/>
      </w:r>
    </w:p>
  </w:endnote>
  <w:endnote w:id="0" w:type="continuationSeparator">
    <w:p w:rsidRDefault="00E14F77" w:rsidP="00F546B4" w:rsidR="00E14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F77" w:rsidP="00F546B4" w:rsidR="00E14F77">
      <w:r>
        <w:separator/>
      </w:r>
    </w:p>
  </w:footnote>
  <w:footnote w:id="0" w:type="continuationSeparator">
    <w:p w:rsidRDefault="00E14F77" w:rsidP="00F546B4" w:rsidR="00E14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13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425E9C">
      <w:t>1 St-</w:t>
    </w:r>
    <w:r w:rsidR="00832731">
      <w:t>400</w:t>
    </w:r>
    <w:r w:rsidR="00425E9C">
      <w:t>/2018-2</w:t>
    </w:r>
    <w:r w:rsidR="00832731">
      <w:t>4</w:t>
    </w: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255AC3"/>
    <w:multiLevelType w:val="hybridMultilevel"/>
    <w:tmpl w:val="9246180A"/>
    <w:lvl w:tplc="9BC2DE44" w:ilvl="0">
      <w:start w:val="1"/>
      <w:numFmt w:val="decimal"/>
      <w:lvlText w:val="%1.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8679B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85A1C"/>
    <w:rsid w:val="00294006"/>
    <w:rsid w:val="002A3BCA"/>
    <w:rsid w:val="002C3D7A"/>
    <w:rsid w:val="00310464"/>
    <w:rsid w:val="00315C61"/>
    <w:rsid w:val="00352465"/>
    <w:rsid w:val="003613FF"/>
    <w:rsid w:val="00381586"/>
    <w:rsid w:val="00385459"/>
    <w:rsid w:val="003A5DF1"/>
    <w:rsid w:val="003B29B3"/>
    <w:rsid w:val="003C0A0A"/>
    <w:rsid w:val="003D419E"/>
    <w:rsid w:val="00422377"/>
    <w:rsid w:val="00425E9C"/>
    <w:rsid w:val="004522F1"/>
    <w:rsid w:val="0045297D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45AFB"/>
    <w:rsid w:val="006479A8"/>
    <w:rsid w:val="006502CC"/>
    <w:rsid w:val="0066742A"/>
    <w:rsid w:val="00673A33"/>
    <w:rsid w:val="006748E7"/>
    <w:rsid w:val="00684FCB"/>
    <w:rsid w:val="0069326E"/>
    <w:rsid w:val="00696021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1DF8"/>
    <w:rsid w:val="00832731"/>
    <w:rsid w:val="0083408F"/>
    <w:rsid w:val="00844C7C"/>
    <w:rsid w:val="008678DD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85388"/>
    <w:rsid w:val="0098701B"/>
    <w:rsid w:val="009C6CB9"/>
    <w:rsid w:val="009D201C"/>
    <w:rsid w:val="009E5785"/>
    <w:rsid w:val="009F0789"/>
    <w:rsid w:val="009F31D9"/>
    <w:rsid w:val="00A05DB7"/>
    <w:rsid w:val="00A20B44"/>
    <w:rsid w:val="00A42DC4"/>
    <w:rsid w:val="00A62A75"/>
    <w:rsid w:val="00A755A7"/>
    <w:rsid w:val="00A8384B"/>
    <w:rsid w:val="00A94944"/>
    <w:rsid w:val="00AB2B9B"/>
    <w:rsid w:val="00AC238F"/>
    <w:rsid w:val="00AC61BE"/>
    <w:rsid w:val="00AC658C"/>
    <w:rsid w:val="00AD219A"/>
    <w:rsid w:val="00AD464B"/>
    <w:rsid w:val="00AD7500"/>
    <w:rsid w:val="00B7627F"/>
    <w:rsid w:val="00B935F4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07D99"/>
    <w:rsid w:val="00E14F77"/>
    <w:rsid w:val="00E243C8"/>
    <w:rsid w:val="00E37200"/>
    <w:rsid w:val="00E40CA9"/>
    <w:rsid w:val="00E5131B"/>
    <w:rsid w:val="00E54154"/>
    <w:rsid w:val="00E56383"/>
    <w:rsid w:val="00E86B17"/>
    <w:rsid w:val="00E90DD2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4EF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533E11E1-DA7B-47E8-9F64-3AD44287EA7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0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rsid w:val="00425E9C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27.3.2019. spisu prileži
crveni registrator prijave tražbina</izvorni_sadrzaj>
    <derivirana_varijabla naziv="DomainObject.Predmet.Opis_1">od dana 27.3.2019. spisu prileži
crveni registrator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F. d.o.o. ROVINJ</izvorni_sadrzaj>
    <derivirana_varijabla naziv="DomainObject.Predmet.ProtustrankaFormated_1">  K. F. d.o.o. ROVINJ</derivirana_varijabla>
  </DomainObject.Predmet.ProtustrankaFormated>
  <DomainObject.Predmet.ProtustrankaFormatedOIB>
    <izvorni_sadrzaj>  K. F. d.o.o. ROVINJ, OIB 15354046063</izvorni_sadrzaj>
    <derivirana_varijabla naziv="DomainObject.Predmet.ProtustrankaFormatedOIB_1">  K. F. d.o.o. ROVINJ, OIB 15354046063</derivirana_varijabla>
  </DomainObject.Predmet.ProtustrankaFormatedOIB>
  <DomainObject.Predmet.ProtustrankaFormatedWithAdress>
    <izvorni_sadrzaj> K. F. d.o.o. ROVINJ, V.Švalbe 40, 52210 Rovinj</izvorni_sadrzaj>
    <derivirana_varijabla naziv="DomainObject.Predmet.ProtustrankaFormatedWithAdress_1"> K. F. d.o.o. ROVINJ, V.Švalbe 40, 52210 Rovinj</derivirana_varijabla>
  </DomainObject.Predmet.ProtustrankaFormatedWithAdress>
  <DomainObject.Predmet.ProtustrankaFormatedWithAdressOIB>
    <izvorni_sadrzaj> K. F. d.o.o. ROVINJ, OIB 15354046063, V.Švalbe 40, 52210 Rovinj</izvorni_sadrzaj>
    <derivirana_varijabla naziv="DomainObject.Predmet.ProtustrankaFormatedWithAdressOIB_1"> K. F. d.o.o. ROVINJ, OIB 15354046063, V.Švalbe 40, 52210 Rovinj</derivirana_varijabla>
  </DomainObject.Predmet.ProtustrankaFormatedWithAdressOIB>
  <DomainObject.Predmet.ProtustrankaWithAdress>
    <izvorni_sadrzaj>K. F. d.o.o. ROVINJ V.Švalbe 40, 52210 Rovinj</izvorni_sadrzaj>
    <derivirana_varijabla naziv="DomainObject.Predmet.ProtustrankaWithAdress_1">K. F. d.o.o. ROVINJ V.Švalbe 40, 52210 Rovinj</derivirana_varijabla>
  </DomainObject.Predmet.ProtustrankaWithAdress>
  <DomainObject.Predmet.ProtustrankaWithAdressOIB>
    <izvorni_sadrzaj>K. F. d.o.o. ROVINJ, OIB 15354046063, V.Švalbe 40, 52210 Rovinj</izvorni_sadrzaj>
    <derivirana_varijabla naziv="DomainObject.Predmet.ProtustrankaWithAdressOIB_1">K. F. d.o.o. ROVINJ, OIB 15354046063, V.Švalbe 40, 52210 Rovinj</derivirana_varijabla>
  </DomainObject.Predmet.ProtustrankaWithAdressOIB>
  <DomainObject.Predmet.ProtustrankaNazivFormated>
    <izvorni_sadrzaj>K. F. d.o.o. ROVINJ</izvorni_sadrzaj>
    <derivirana_varijabla naziv="DomainObject.Predmet.ProtustrankaNazivFormated_1">K. F. d.o.o. ROVINJ</derivirana_varijabla>
  </DomainObject.Predmet.ProtustrankaNazivFormated>
  <DomainObject.Predmet.ProtustrankaNazivFormatedOIB>
    <izvorni_sadrzaj>K. F. d.o.o. ROVINJ, OIB 15354046063</izvorni_sadrzaj>
    <derivirana_varijabla naziv="DomainObject.Predmet.ProtustrankaNazivFormatedOIB_1">K. F. d.o.o. ROVINJ, OIB 15354046063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PROFICIO d.d. ZAGREB zastupanog po punomoćniku Odvj. Ivana Lončar</izvorni_sadrzaj>
    <derivirana_varijabla naziv="DomainObject.Predmet.StrankaFormated_1">  PROFICIO d.d. ZAGREB zastupanog po punomoćniku Odvj. Ivana Lončar</derivirana_varijabla>
  </DomainObject.Predmet.StrankaFormated>
  <DomainObject.Predmet.StrankaFormatedOIB>
    <izvorni_sadrzaj>  PROFICIO d.d. ZAGREB, OIB 39508009387 zastupanog po punomoćniku Odvj. Ivana Lončar</izvorni_sadrzaj>
    <derivirana_varijabla naziv="DomainObject.Predmet.StrankaFormatedOIB_1">  PROFICIO d.d. ZAGREB, OIB 39508009387 zastupanog po punomoćniku Odvj. Ivana Lončar</derivirana_varijabla>
  </DomainObject.Predmet.StrankaFormatedOIB>
  <DomainObject.Predmet.StrankaFormatedWithAdress>
    <izvorni_sadrzaj> PROFICIO d.d. ZAGREB, Draškovićeva 12, 10000 Zagreb zastupanog po punomoćniku Odvj. Ivana Lončar</izvorni_sadrzaj>
    <derivirana_varijabla naziv="DomainObject.Predmet.StrankaFormatedWithAdress_1"> PROFICIO d.d. ZAGREB, Draškovićeva 12, 10000 Zagreb zastupanog po punomoćniku Odvj. Ivana Lončar</derivirana_varijabla>
  </DomainObject.Predmet.StrankaFormatedWithAdress>
  <DomainObject.Predmet.StrankaFormatedWithAdressOIB>
    <izvorni_sadrzaj> PROFICIO d.d. ZAGREB, OIB 39508009387, Draškovićeva 12, 10000 Zagreb zastupanog po punomoćniku Odvj. Ivana Lončar</izvorni_sadrzaj>
    <derivirana_varijabla naziv="DomainObject.Predmet.StrankaFormatedWithAdressOIB_1"> PROFICIO d.d. ZAGREB, OIB 39508009387, Draškovićeva 12, 10000 Zagreb zastupanog po punomoćniku Odvj. Ivana Lončar</derivirana_varijabla>
  </DomainObject.Predmet.StrankaFormatedWithAdressOIB>
  <DomainObject.Predmet.StrankaWithAdress>
    <izvorni_sadrzaj>PROFICIO d.d. ZAGREB Draškovićeva 12,10000 Zagreb</izvorni_sadrzaj>
    <derivirana_varijabla naziv="DomainObject.Predmet.StrankaWithAdress_1">PROFICIO d.d. ZAGREB Draškovićeva 12,10000 Zagreb</derivirana_varijabla>
  </DomainObject.Predmet.StrankaWithAdress>
  <DomainObject.Predmet.StrankaWithAdressOIB>
    <izvorni_sadrzaj>PROFICIO d.d. ZAGREB, OIB 39508009387, Draškovićeva 12,10000 Zagreb</izvorni_sadrzaj>
    <derivirana_varijabla naziv="DomainObject.Predmet.StrankaWithAdressOIB_1">PROFICIO d.d. ZAGREB, OIB 39508009387, Draškovićeva 12,10000 Zagreb</derivirana_varijabla>
  </DomainObject.Predmet.StrankaWithAdressOIB>
  <DomainObject.Predmet.StrankaNazivFormated>
    <izvorni_sadrzaj>PROFICIO d.d. ZAGREB</izvorni_sadrzaj>
    <derivirana_varijabla naziv="DomainObject.Predmet.StrankaNazivFormated_1">PROFICIO d.d. ZAGREB</derivirana_varijabla>
  </DomainObject.Predmet.StrankaNazivFormated>
  <DomainObject.Predmet.StrankaNazivFormatedOIB>
    <izvorni_sadrzaj>PROFICIO d.d. ZAGREB, OIB 39508009387</izvorni_sadrzaj>
    <derivirana_varijabla naziv="DomainObject.Predmet.StrankaNazivFormatedOIB_1">PROFICIO d.d. ZAGREB, OIB 39508009387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8750813.33</izvorni_sadrzaj>
    <derivirana_varijabla naziv="DomainObject.Predmet.TrenutnaVrijednost_1">8750813.33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PROFICIO d.d. ZAGREB zastupanog po punomoćniku Odvj. Ivana Lončar</item>
    </izvorni_sadrzaj>
    <derivirana_varijabla naziv="DomainObject.Predmet.StrankaListFormated_1">
      <item>PROFICIO d.d. ZAGREB zastupanog po punomoćniku Odvj. Ivana Lončar</item>
    </derivirana_varijabla>
  </DomainObject.Predmet.StrankaListFormated>
  <DomainObject.Predmet.StrankaListFormatedOIB>
    <izvorni_sadrzaj>
      <item>PROFICIO d.d. ZAGREB, OIB 39508009387 zastupanog po punomoćniku Odvj. Ivana Lončar</item>
    </izvorni_sadrzaj>
    <derivirana_varijabla naziv="DomainObject.Predmet.StrankaListFormatedOIB_1">
      <item>PROFICIO d.d. ZAGREB, OIB 39508009387 zastupanog po punomoćniku Odvj. Ivana Lončar</item>
    </derivirana_varijabla>
  </DomainObject.Predmet.StrankaListFormatedOIB>
  <DomainObject.Predmet.StrankaListFormatedWithAdress>
    <izvorni_sadrzaj>
      <item>PROFICIO d.d. ZAGREB, Draškovićeva 12, 10000 Zagreb zastupanog po punomoćniku Odvj. Ivana Lončar</item>
    </izvorni_sadrzaj>
    <derivirana_varijabla naziv="DomainObject.Predmet.StrankaListFormatedWithAdress_1">
      <item>PROFICIO d.d. ZAGREB, Draškovićeva 12, 10000 Zagreb zastupanog po punomoćniku Odvj. Ivana Lončar</item>
    </derivirana_varijabla>
  </DomainObject.Predmet.StrankaListFormatedWithAdress>
  <DomainObject.Predmet.StrankaListFormatedWithAdressOIB>
    <izvorni_sadrzaj>
      <item>PROFICIO d.d. ZAGREB, OIB 39508009387, Draškovićeva 12, 10000 Zagreb zastupanog po punomoćniku Odvj. Ivana Lončar</item>
    </izvorni_sadrzaj>
    <derivirana_varijabla naziv="DomainObject.Predmet.StrankaListFormatedWithAdressOIB_1">
      <item>PROFICIO d.d. ZAGREB, OIB 39508009387, Draškovićeva 12, 10000 Zagreb zastupanog po punomoćniku Odvj. Ivana Lončar</item>
    </derivirana_varijabla>
  </DomainObject.Predmet.StrankaListFormatedWithAdressOIB>
  <DomainObject.Predmet.StrankaListNazivFormated>
    <izvorni_sadrzaj>
      <item>PROFICIO d.d. ZAGREB</item>
    </izvorni_sadrzaj>
    <derivirana_varijabla naziv="DomainObject.Predmet.StrankaListNazivFormated_1">
      <item>PROFICIO d.d. ZAGREB</item>
    </derivirana_varijabla>
  </DomainObject.Predmet.StrankaListNazivFormated>
  <DomainObject.Predmet.StrankaListNazivFormatedOIB>
    <izvorni_sadrzaj>
      <item>PROFICIO d.d. ZAGREB, OIB 39508009387</item>
    </izvorni_sadrzaj>
    <derivirana_varijabla naziv="DomainObject.Predmet.StrankaListNazivFormatedOIB_1">
      <item>PROFICIO d.d. ZAGREB, OIB 39508009387</item>
    </derivirana_varijabla>
  </DomainObject.Predmet.StrankaListNazivFormatedOIB>
  <DomainObject.Predmet.ProtuStrankaListFormated>
    <izvorni_sadrzaj>
      <item>K. F. d.o.o. ROVINJ</item>
    </izvorni_sadrzaj>
    <derivirana_varijabla naziv="DomainObject.Predmet.ProtuStrankaListFormated_1">
      <item>K. F. d.o.o. ROVINJ</item>
    </derivirana_varijabla>
  </DomainObject.Predmet.ProtuStrankaListFormated>
  <DomainObject.Predmet.ProtuStrankaListFormatedOIB>
    <izvorni_sadrzaj>
      <item>K. F. d.o.o. ROVINJ, OIB 15354046063</item>
    </izvorni_sadrzaj>
    <derivirana_varijabla naziv="DomainObject.Predmet.ProtuStrankaListFormatedOIB_1">
      <item>K. F. d.o.o. ROVINJ, OIB 15354046063</item>
    </derivirana_varijabla>
  </DomainObject.Predmet.ProtuStrankaListFormatedOIB>
  <DomainObject.Predmet.ProtuStrankaListFormatedWithAdress>
    <izvorni_sadrzaj>
      <item>K. F. d.o.o. ROVINJ, V.Švalbe 40, 52210 Rovinj</item>
    </izvorni_sadrzaj>
    <derivirana_varijabla naziv="DomainObject.Predmet.ProtuStrankaListFormatedWithAdress_1">
      <item>K. F. d.o.o. ROVINJ, V.Švalbe 40, 52210 Rovinj</item>
    </derivirana_varijabla>
  </DomainObject.Predmet.ProtuStrankaListFormatedWithAdress>
  <DomainObject.Predmet.ProtuStrankaListFormatedWithAdressOIB>
    <izvorni_sadrzaj>
      <item>K. F. d.o.o. ROVINJ, OIB 15354046063, V.Švalbe 40, 52210 Rovinj</item>
    </izvorni_sadrzaj>
    <derivirana_varijabla naziv="DomainObject.Predmet.ProtuStrankaListFormatedWithAdressOIB_1">
      <item>K. F. d.o.o. ROVINJ, OIB 15354046063, V.Švalbe 40, 52210 Rovinj</item>
    </derivirana_varijabla>
  </DomainObject.Predmet.ProtuStrankaListFormatedWithAdressOIB>
  <DomainObject.Predmet.ProtuStrankaListNazivFormated>
    <izvorni_sadrzaj>
      <item>K. F. d.o.o. ROVINJ</item>
    </izvorni_sadrzaj>
    <derivirana_varijabla naziv="DomainObject.Predmet.ProtuStrankaListNazivFormated_1">
      <item>K. F. d.o.o. ROVINJ</item>
    </derivirana_varijabla>
  </DomainObject.Predmet.ProtuStrankaListNazivFormated>
  <DomainObject.Predmet.ProtuStrankaListNazivFormatedOIB>
    <izvorni_sadrzaj>
      <item>K. F. d.o.o. ROVINJ, OIB 15354046063</item>
    </izvorni_sadrzaj>
    <derivirana_varijabla naziv="DomainObject.Predmet.ProtuStrankaListNazivFormatedOIB_1">
      <item>K. F. d.o.o. ROVINJ, OIB 15354046063</item>
    </derivirana_varijabla>
  </DomainObject.Predmet.ProtuStrankaListNazivFormatedOIB>
  <DomainObject.Predmet.OstaliListFormated>
    <izvorni_sadrzaj>
      <item>Odvj. Ivana Lončar punomoćnik sudionika u postupku PROFICIO d.d. ZAGREB</item>
    </izvorni_sadrzaj>
    <derivirana_varijabla naziv="DomainObject.Predmet.OstaliListFormated_1">
      <item>Odvj. Ivana Lončar punomoćnik sudionika u postupku PROFICIO d.d. ZAGREB</item>
    </derivirana_varijabla>
  </DomainObject.Predmet.OstaliListFormated>
  <DomainObject.Predmet.OstaliListFormatedOIB>
    <izvorni_sadrzaj>
      <item>Odvj. Ivana Lončar punomoćnik sudionika u postupku PROFICIO d.d. ZAGREB</item>
    </izvorni_sadrzaj>
    <derivirana_varijabla naziv="DomainObject.Predmet.OstaliListFormatedOIB_1">
      <item>Odvj. Ivana Lončar punomoćnik sudionika u postupku PROFICIO d.d. ZAGREB</item>
    </derivirana_varijabla>
  </DomainObject.Predmet.OstaliListFormatedOIB>
  <DomainObject.Predmet.OstaliListFormatedWithAdress>
    <izvorni_sadrzaj>
      <item>Odvj. Ivana Lončar, Gundulićeva 18, 10000 Zagreb punomoćnik sudionika u postupku PROFICIO d.d. ZAGREB</item>
    </izvorni_sadrzaj>
    <derivirana_varijabla naziv="DomainObject.Predmet.OstaliListFormatedWithAdress_1">
      <item>Odvj. Ivana Lončar, Gundulićeva 18, 10000 Zagreb punomoćnik sudionika u postupku PROFICIO d.d. ZAGREB</item>
    </derivirana_varijabla>
  </DomainObject.Predmet.OstaliListFormatedWithAdress>
  <DomainObject.Predmet.OstaliListFormatedWithAdressOIB>
    <izvorni_sadrzaj>
      <item>Odvj. Ivana Lončar, Gundulićeva 18, 10000 Zagreb punomoćnik sudionika u postupku PROFICIO d.d. ZAGREB</item>
    </izvorni_sadrzaj>
    <derivirana_varijabla naziv="DomainObject.Predmet.OstaliListFormatedWithAdressOIB_1">
      <item>Odvj. Ivana Lončar, Gundulićeva 18, 10000 Zagreb punomoćnik sudionika u postupku PROFICIO d.d. ZAGREB</item>
    </derivirana_varijabla>
  </DomainObject.Predmet.OstaliListFormatedWithAdressOIB>
  <DomainObject.Predmet.OstaliListNazivFormated>
    <izvorni_sadrzaj>
      <item>Odvj. Ivana Lončar</item>
    </izvorni_sadrzaj>
    <derivirana_varijabla naziv="DomainObject.Predmet.OstaliListNazivFormated_1">
      <item>Odvj. Ivana Lončar</item>
    </derivirana_varijabla>
  </DomainObject.Predmet.OstaliListNazivFormated>
  <DomainObject.Predmet.OstaliListNazivFormatedOIB>
    <izvorni_sadrzaj>
      <item>Odvj. Ivana Lončar</item>
    </izvorni_sadrzaj>
    <derivirana_varijabla naziv="DomainObject.Predmet.OstaliListNazivFormatedOIB_1">
      <item>Odvj. Ivana Lončar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PROFICIO d.d. ZAGREB</izvorni_sadrzaj>
    <derivirana_varijabla naziv="DomainObject.Predmet.StrankaIDrugi_1">PROFICIO d.d. ZAGREB</derivirana_varijabla>
  </DomainObject.Predmet.StrankaIDrugi>
  <DomainObject.Predmet.ProtustrankaIDrugi>
    <izvorni_sadrzaj>K. F. d.o.o. ROVINJ</izvorni_sadrzaj>
    <derivirana_varijabla naziv="DomainObject.Predmet.ProtustrankaIDrugi_1">K. F. d.o.o. ROVINJ</derivirana_varijabla>
  </DomainObject.Predmet.ProtustrankaIDrugi>
  <DomainObject.Predmet.StrankaIDrugiAdressOIB>
    <izvorni_sadrzaj>PROFICIO d.d. ZAGREB, OIB 39508009387, Draškovićeva 12, 10000 Zagreb</izvorni_sadrzaj>
    <derivirana_varijabla naziv="DomainObject.Predmet.StrankaIDrugiAdressOIB_1">PROFICIO d.d. ZAGREB, OIB 39508009387, Draškovićeva 12, 10000 Zagreb</derivirana_varijabla>
  </DomainObject.Predmet.StrankaIDrugiAdressOIB>
  <DomainObject.Predmet.ProtustrankaIDrugiAdressOIB>
    <izvorni_sadrzaj>K. F. d.o.o. ROVINJ, OIB 15354046063, V.Švalbe 40, 52210 Rovinj</izvorni_sadrzaj>
    <derivirana_varijabla naziv="DomainObject.Predmet.ProtustrankaIDrugiAdressOIB_1">K. F. d.o.o. ROVINJ, OIB 15354046063, V.Švalbe 40,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PROFICIO d.d. ZAGREB</item>
      <item>K. F. d.o.o. ROVINJ</item>
      <item>Odvj. Ivana Lončar</item>
    </izvorni_sadrzaj>
    <derivirana_varijabla naziv="DomainObject.Predmet.SudioniciListNaziv_1">
      <item>PROFICIO d.d. ZAGREB</item>
      <item>K. F. d.o.o. ROVINJ</item>
      <item>Odvj. Ivana Lončar</item>
    </derivirana_varijabla>
  </DomainObject.Predmet.SudioniciListNaziv>
  <DomainObject.Predmet.SudioniciListAdressOIB>
    <izvorni_sadrzaj>
      <item>PROFICIO d.d. ZAGREB, OIB 39508009387, Draškovićeva 12,10000 Zagreb</item>
      <item>K. F. d.o.o. ROVINJ, OIB 15354046063, V.Švalbe 40,52210 Rovinj</item>
      <item>Odvj. Ivana Lončar, Gundulićeva 18,10000 Zagreb</item>
    </izvorni_sadrzaj>
    <derivirana_varijabla naziv="DomainObject.Predmet.SudioniciListAdressOIB_1">
      <item>PROFICIO d.d. ZAGREB, OIB 39508009387, Draškovićeva 12,10000 Zagreb</item>
      <item>K. F. d.o.o. ROVINJ, OIB 15354046063, V.Švalbe 40,52210 Rovinj</item>
      <item>Odvj. Ivana Lončar, Gundulićeva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39508009387</item>
      <item>, OIB 15354046063</item>
      <item>, OIB null</item>
    </izvorni_sadrzaj>
    <derivirana_varijabla naziv="DomainObject.Predmet.SudioniciListNazivOIB_1">
      <item>, OIB 39508009387</item>
      <item>, OIB 15354046063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1864</properties:Characters>
  <properties:Lines>56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2019-04-05T10:56:00Z</dcterms:created>
  <dc:creator>Jasmina Matika</dc:creator>
  <cp:lastModifiedBy>Lorena Paris Aničić</cp:lastModifiedBy>
  <cp:lastPrinted>2019-04-05T11:01:00Z</cp:lastPrinted>
  <dcterms:modified xmlns:xsi="http://www.w3.org/2001/XMLSchema-instance" xsi:type="dcterms:W3CDTF">2019-04-09T06:24:00Z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