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6788" w14:paraId="97d678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A553C">
        <w:t>800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9A553C" w:rsidRPr="009A553C">
        <w:rPr>
          <w:lang w:val="hr-HR"/>
        </w:rPr>
        <w:t>SUTIVAN d.o.o. za ugostiteljstvo i turizam "u likvidaciji"</w:t>
      </w:r>
      <w:r w:rsidR="00C75945">
        <w:rPr>
          <w:lang w:val="hr-HR"/>
        </w:rPr>
        <w:t>,</w:t>
      </w:r>
      <w:r w:rsidR="009A553C">
        <w:rPr>
          <w:lang w:val="hr-HR"/>
        </w:rPr>
        <w:t xml:space="preserve"> OIB: </w:t>
      </w:r>
      <w:r w:rsidR="009A553C" w:rsidRPr="009A553C">
        <w:rPr>
          <w:lang w:val="hr-HR"/>
        </w:rPr>
        <w:t>52282681894</w:t>
      </w:r>
      <w:r w:rsidR="009A553C">
        <w:rPr>
          <w:lang w:val="hr-HR"/>
        </w:rPr>
        <w:t xml:space="preserve">, Sutivan, </w:t>
      </w:r>
      <w:r w:rsidR="003A06F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9A553C">
        <w:rPr>
          <w:lang w:val="hr-HR"/>
        </w:rPr>
        <w:t xml:space="preserve"> </w:t>
      </w:r>
      <w:r w:rsidR="009A553C" w:rsidRPr="009A553C">
        <w:rPr>
          <w:lang w:val="hr-HR"/>
        </w:rPr>
        <w:t>SUTIVAN d.o.o. za ugostiteljstvo i turizam "u likvidaciji"</w:t>
      </w:r>
      <w:r w:rsidR="009A553C">
        <w:rPr>
          <w:lang w:val="hr-HR"/>
        </w:rPr>
        <w:t xml:space="preserve">, OIB: </w:t>
      </w:r>
      <w:r w:rsidR="009A553C" w:rsidRPr="009A553C">
        <w:rPr>
          <w:lang w:val="hr-HR"/>
        </w:rPr>
        <w:t>52282681894</w:t>
      </w:r>
      <w:r w:rsidR="009A553C">
        <w:rPr>
          <w:lang w:val="hr-HR"/>
        </w:rPr>
        <w:t>, Sutivan</w:t>
      </w:r>
      <w:r w:rsidR="00C75945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FB089B">
        <w:rPr>
          <w:lang w:val="hr-HR"/>
        </w:rPr>
        <w:t>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10</w:t>
      </w:r>
      <w:r w:rsidR="00C75945">
        <w:rPr>
          <w:lang w:val="hr-HR"/>
        </w:rPr>
        <w:t>,4</w:t>
      </w:r>
      <w:r w:rsidR="009A553C">
        <w:rPr>
          <w:lang w:val="hr-HR"/>
        </w:rPr>
        <w:t>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FB089B" w:rsidRPr="00FB089B">
        <w:rPr>
          <w:lang w:val="hr-HR"/>
        </w:rPr>
        <w:t>Domagoj Repač, OIB: 24977406612, Zagreb, Đorđićeva 24</w:t>
      </w:r>
      <w:r w:rsidR="00FB089B">
        <w:rPr>
          <w:lang w:val="hr-HR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3E3AE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9A553C" w:rsidRPr="009A553C">
        <w:rPr>
          <w:lang w:val="hr-HR"/>
        </w:rPr>
        <w:t>SUTIVAN d.o.o. za ugostiteljstvo i turizam "u likvidaciji"</w:t>
      </w:r>
      <w:r w:rsidR="009A553C">
        <w:rPr>
          <w:lang w:val="hr-HR"/>
        </w:rPr>
        <w:t xml:space="preserve">, OIB: </w:t>
      </w:r>
      <w:r w:rsidR="009A553C" w:rsidRPr="009A553C">
        <w:rPr>
          <w:lang w:val="hr-HR"/>
        </w:rPr>
        <w:t>52282681894</w:t>
      </w:r>
      <w:r w:rsidR="009A553C">
        <w:rPr>
          <w:lang w:val="hr-HR"/>
        </w:rPr>
        <w:t>, Sutivan.</w:t>
      </w:r>
    </w:p>
    <w:p w:rsidRDefault="009A553C" w:rsidP="00937455" w:rsidR="009A553C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C7594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75945">
        <w:rPr>
          <w:lang w:val="hr-HR"/>
        </w:rPr>
        <w:t>02.11.2015.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9A553C" w:rsidRPr="009A553C">
        <w:rPr>
          <w:lang w:val="hr-HR"/>
        </w:rPr>
        <w:t>SUTIVAN d.o.o. za ugostiteljstvo i turizam "u likvidaciji"</w:t>
      </w:r>
      <w:r w:rsidR="009A553C">
        <w:rPr>
          <w:lang w:val="hr-HR"/>
        </w:rPr>
        <w:t xml:space="preserve">, OIB: </w:t>
      </w:r>
      <w:r w:rsidR="009A553C" w:rsidRPr="009A553C">
        <w:rPr>
          <w:lang w:val="hr-HR"/>
        </w:rPr>
        <w:t>52282681894</w:t>
      </w:r>
      <w:r w:rsidR="009A553C">
        <w:rPr>
          <w:lang w:val="hr-HR"/>
        </w:rPr>
        <w:t>, Sutivan.</w:t>
      </w:r>
    </w:p>
    <w:p w:rsidRDefault="009A553C" w:rsidP="00FB089B" w:rsidR="009A553C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9A553C">
        <w:rPr>
          <w:lang w:val="hr-HR"/>
        </w:rPr>
        <w:t>2523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9A553C">
        <w:rPr>
          <w:lang w:val="hr-HR"/>
        </w:rPr>
        <w:t>7.323,86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9A553C">
        <w:rPr>
          <w:lang w:val="hr-HR"/>
        </w:rPr>
        <w:t>2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4724866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283" w:rsidRPr="00A2228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9A553C">
      <w:t>800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22283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2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2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SUTIVAN d.o.o. za ugostiteljstvo i turizam "u likvidaciji"</izvorni_sadrzaj>
    <derivirana_varijabla naziv="DomainObject.Predmet.ProtustrankaFormated_1">  SUTIVAN d.o.o. za ugostiteljstvo i turizam "u likvidaciji"</derivirana_varijabla>
  </DomainObject.Predmet.ProtustrankaFormated>
  <DomainObject.Predmet.ProtustrankaFormatedOIB>
    <izvorni_sadrzaj>  SUTIVAN d.o.o. za ugostiteljstvo i turizam "u likvidaciji", OIB 52282681894</izvorni_sadrzaj>
    <derivirana_varijabla naziv="DomainObject.Predmet.ProtustrankaFormatedOIB_1">  SUTIVAN d.o.o. za ugostiteljstvo i turizam "u likvidaciji", OIB 52282681894</derivirana_varijabla>
  </DomainObject.Predmet.ProtustrankaFormatedOIB>
  <DomainObject.Predmet.ProtustrankaFormatedWithAdress>
    <izvorni_sadrzaj> SUTIVAN d.o.o. za ugostiteljstvo i turizam "u likvidaciji", 21400 Sutivan</izvorni_sadrzaj>
    <derivirana_varijabla naziv="DomainObject.Predmet.ProtustrankaFormatedWithAdress_1"> SUTIVAN d.o.o. za ugostiteljstvo i turizam "u likvidaciji", 21400 Sutivan</derivirana_varijabla>
  </DomainObject.Predmet.ProtustrankaFormatedWithAdress>
  <DomainObject.Predmet.ProtustrankaFormatedWithAdressOIB>
    <izvorni_sadrzaj> SUTIVAN d.o.o. za ugostiteljstvo i turizam "u likvidaciji", OIB 52282681894, 21400 Sutivan</izvorni_sadrzaj>
    <derivirana_varijabla naziv="DomainObject.Predmet.ProtustrankaFormatedWithAdressOIB_1"> SUTIVAN d.o.o. za ugostiteljstvo i turizam "u likvidaciji", OIB 52282681894, 21400 Sutivan</derivirana_varijabla>
  </DomainObject.Predmet.ProtustrankaFormatedWithAdressOIB>
  <DomainObject.Predmet.ProtustrankaWithAdress>
    <izvorni_sadrzaj>SUTIVAN d.o.o. za ugostiteljstvo i turizam "u likvidaciji" 21400 Sutivan</izvorni_sadrzaj>
    <derivirana_varijabla naziv="DomainObject.Predmet.ProtustrankaWithAdress_1">SUTIVAN d.o.o. za ugostiteljstvo i turizam "u likvidaciji" 21400 Sutivan</derivirana_varijabla>
  </DomainObject.Predmet.ProtustrankaWithAdress>
  <DomainObject.Predmet.ProtustrankaWithAdressOIB>
    <izvorni_sadrzaj>SUTIVAN d.o.o. za ugostiteljstvo i turizam "u likvidaciji", OIB 52282681894, 21400 Sutivan</izvorni_sadrzaj>
    <derivirana_varijabla naziv="DomainObject.Predmet.ProtustrankaWithAdressOIB_1">SUTIVAN d.o.o. za ugostiteljstvo i turizam "u likvidaciji", OIB 52282681894, 21400 Sutivan</derivirana_varijabla>
  </DomainObject.Predmet.ProtustrankaWithAdressOIB>
  <DomainObject.Predmet.ProtustrankaNazivFormated>
    <izvorni_sadrzaj>SUTIVAN d.o.o. za ugostiteljstvo i turizam "u likvidaciji"</izvorni_sadrzaj>
    <derivirana_varijabla naziv="DomainObject.Predmet.ProtustrankaNazivFormated_1">SUTIVAN d.o.o. za ugostiteljstvo i turizam "u likvidaciji"</derivirana_varijabla>
  </DomainObject.Predmet.ProtustrankaNazivFormated>
  <DomainObject.Predmet.ProtustrankaNazivFormatedOIB>
    <izvorni_sadrzaj>SUTIVAN d.o.o. za ugostiteljstvo i turizam "u likvidaciji", OIB 52282681894</izvorni_sadrzaj>
    <derivirana_varijabla naziv="DomainObject.Predmet.ProtustrankaNazivFormatedOIB_1">SUTIVAN d.o.o. za ugostiteljstvo i turizam "u likvidaciji", OIB 52282681894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7323.86</izvorni_sadrzaj>
    <derivirana_varijabla naziv="DomainObject.Predmet.TrenutnaVrijednost_1">7323.86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SUTIVAN d.o.o. za ugostiteljstvo i turizam "u likvidaciji"</item>
    </izvorni_sadrzaj>
    <derivirana_varijabla naziv="DomainObject.Predmet.ProtuStrankaListFormated_1">
      <item>SUTIVAN d.o.o. za ugostiteljstvo i turizam "u likvidaciji"</item>
    </derivirana_varijabla>
  </DomainObject.Predmet.ProtuStrankaListFormated>
  <DomainObject.Predmet.ProtuStrankaListFormatedOIB>
    <izvorni_sadrzaj>
      <item>SUTIVAN d.o.o. za ugostiteljstvo i turizam "u likvidaciji", OIB 52282681894</item>
    </izvorni_sadrzaj>
    <derivirana_varijabla naziv="DomainObject.Predmet.ProtuStrankaListFormatedOIB_1">
      <item>SUTIVAN d.o.o. za ugostiteljstvo i turizam "u likvidaciji", OIB 52282681894</item>
    </derivirana_varijabla>
  </DomainObject.Predmet.ProtuStrankaListFormatedOIB>
  <DomainObject.Predmet.ProtuStrankaListFormatedWithAdress>
    <izvorni_sadrzaj>
      <item>SUTIVAN d.o.o. za ugostiteljstvo i turizam "u likvidaciji", 21400 Sutivan</item>
    </izvorni_sadrzaj>
    <derivirana_varijabla naziv="DomainObject.Predmet.ProtuStrankaListFormatedWithAdress_1">
      <item>SUTIVAN d.o.o. za ugostiteljstvo i turizam "u likvidaciji", 21400 Sutivan</item>
    </derivirana_varijabla>
  </DomainObject.Predmet.ProtuStrankaListFormatedWithAdress>
  <DomainObject.Predmet.ProtuStrankaListFormatedWithAdressOIB>
    <izvorni_sadrzaj>
      <item>SUTIVAN d.o.o. za ugostiteljstvo i turizam "u likvidaciji", OIB 52282681894, 21400 Sutivan</item>
    </izvorni_sadrzaj>
    <derivirana_varijabla naziv="DomainObject.Predmet.ProtuStrankaListFormatedWithAdressOIB_1">
      <item>SUTIVAN d.o.o. za ugostiteljstvo i turizam "u likvidaciji", OIB 52282681894, 21400 Sutivan</item>
    </derivirana_varijabla>
  </DomainObject.Predmet.ProtuStrankaListFormatedWithAdressOIB>
  <DomainObject.Predmet.ProtuStrankaListNazivFormated>
    <izvorni_sadrzaj>
      <item>SUTIVAN d.o.o. za ugostiteljstvo i turizam "u likvidaciji"</item>
    </izvorni_sadrzaj>
    <derivirana_varijabla naziv="DomainObject.Predmet.ProtuStrankaListNazivFormated_1">
      <item>SUTIVAN d.o.o. za ugostiteljstvo i turizam "u likvidaciji"</item>
    </derivirana_varijabla>
  </DomainObject.Predmet.ProtuStrankaListNazivFormated>
  <DomainObject.Predmet.ProtuStrankaListNazivFormatedOIB>
    <izvorni_sadrzaj>
      <item>SUTIVAN d.o.o. za ugostiteljstvo i turizam "u likvidaciji", OIB 52282681894</item>
    </izvorni_sadrzaj>
    <derivirana_varijabla naziv="DomainObject.Predmet.ProtuStrankaListNazivFormatedOIB_1">
      <item>SUTIVAN d.o.o. za ugostiteljstvo i turizam "u likvidaciji", OIB 52282681894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SUTIVAN d.o.o. za ugostiteljstvo i turizam "u likvidaciji"</izvorni_sadrzaj>
    <derivirana_varijabla naziv="DomainObject.Predmet.ProtustrankaIDrugi_1">SUTIVAN d.o.o. za ugostiteljstvo i turizam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SUTIVAN d.o.o. za ugostiteljstvo i turizam "u likvidaciji", OIB 52282681894, 21400 Sutivan</izvorni_sadrzaj>
    <derivirana_varijabla naziv="DomainObject.Predmet.ProtustrankaIDrugiAdressOIB_1">SUTIVAN d.o.o. za ugostiteljstvo i turizam "u likvidaciji", OIB 52282681894,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SUTIVAN d.o.o. za ugostiteljstvo i turizam "u likvidaciji"</item>
      <item>FINANCIJSKA AGENCIJA, RC SPLIT</item>
    </izvorni_sadrzaj>
    <derivirana_varijabla naziv="DomainObject.Predmet.SudioniciListNaziv_1">
      <item>SUTIVAN d.o.o. za ugostiteljstvo i turizam "u likvidaciji"</item>
      <item>FINANCIJSKA AGENCIJA, RC SPLIT</item>
    </derivirana_varijabla>
  </DomainObject.Predmet.SudioniciListNaziv>
  <DomainObject.Predmet.SudioniciListAdressOIB>
    <izvorni_sadrzaj>
      <item>SUTIVAN d.o.o. za ugostiteljstvo i turizam "u likvidaciji", OIB 52282681894, 21400 Sutivan</item>
      <item>FINANCIJSKA AGENCIJA, RC SPLIT, OIB 85821130368, Mažuranićevo šetalište 24 b,21000 Split</item>
    </izvorni_sadrzaj>
    <derivirana_varijabla naziv="DomainObject.Predmet.SudioniciListAdressOIB_1">
      <item>SUTIVAN d.o.o. za ugostiteljstvo i turizam "u likvidaciji", OIB 52282681894, 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52282681894</item>
      <item>, OIB 85821130368</item>
    </izvorni_sadrzaj>
    <derivirana_varijabla naziv="DomainObject.Predmet.SudioniciListNazivOIB_1">
      <item>, OIB 52282681894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00E37-281C-4E17-A8BA-AD912C990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4119</properties:Characters>
  <properties:Lines>103</properties:Lines>
  <properties:Paragraphs>35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1.St-800/2015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2017-08-29T08:16:00Z</cp:lastPrinted>
  <dcterms:modified xmlns:xsi="http://www.w3.org/2001/XMLSchema-instance" xsi:type="dcterms:W3CDTF">2017-08-29T08:16:00Z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