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cad0" w14:paraId="5b3cad0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A412DF">
        <w:rPr>
          <w:lang w:val="hr-HR"/>
        </w:rPr>
        <w:t>1139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A412DF">
        <w:t xml:space="preserve"> DOM GRADITELJ 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A412DF">
        <w:t>85543260974</w:t>
      </w:r>
      <w:r w:rsidR="00D07ECC">
        <w:t xml:space="preserve"> s</w:t>
      </w:r>
      <w:r w:rsidR="00B71B33">
        <w:t>a sjedišt</w:t>
      </w:r>
      <w:r w:rsidR="003A55C9">
        <w:t>em u</w:t>
      </w:r>
      <w:r w:rsidR="003D181B">
        <w:t xml:space="preserve"> Svetog Vida 6, Draganovec, 48000 Koprivnica</w:t>
      </w:r>
      <w:r w:rsidR="00247894">
        <w:t>,</w:t>
      </w:r>
      <w:r w:rsidR="003D181B">
        <w:t xml:space="preserve"> dana 31</w:t>
      </w:r>
      <w:r w:rsidR="00B71B33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3D181B" w:rsidRPr="003D181B">
        <w:t xml:space="preserve"> </w:t>
      </w:r>
      <w:r w:rsidR="003D181B">
        <w:t>DOM GRADITELJ d.o.o., OIB: 85543260974 sa sjedištem u Svetog Vida 6, Draganovec, 48000 Koprivnica</w:t>
      </w:r>
      <w:r w:rsidR="00552216">
        <w:t>,</w:t>
      </w:r>
      <w:r w:rsidR="002E00D7">
        <w:t xml:space="preserve"> </w:t>
      </w:r>
      <w:r w:rsidR="00B82432">
        <w:t>iznosi</w:t>
      </w:r>
      <w:r w:rsidR="003D181B">
        <w:t xml:space="preserve"> 3.075.669,72 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FC6F90" w:rsidP="008C6ED6" w:rsidR="0020506B">
      <w:pPr>
        <w:jc w:val="both"/>
      </w:pPr>
      <w:r>
        <w:tab/>
        <w:t>II/ Poziva se upravitelj</w:t>
      </w:r>
      <w:r w:rsidR="002E00D7">
        <w:t xml:space="preserve"> dužnika</w:t>
      </w:r>
      <w:r w:rsidR="003D181B">
        <w:t xml:space="preserve"> Romano Rozman</w:t>
      </w:r>
      <w:r w:rsidR="00247894">
        <w:t>,</w:t>
      </w:r>
      <w:r w:rsidR="003D181B">
        <w:t xml:space="preserve"> iz Draganovca, Svetog Vida 6, OIB: 36916391486</w:t>
      </w:r>
      <w:r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FC6F90" w:rsidP="008C6ED6" w:rsidR="0020506B">
      <w:pPr>
        <w:jc w:val="both"/>
      </w:pPr>
      <w:r>
        <w:tab/>
        <w:t>III/ Upozorava se upravitelj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3D181B">
        <w:rPr>
          <w:lang w:val="hr-HR"/>
        </w:rPr>
        <w:t>Dana 22</w:t>
      </w:r>
      <w:r w:rsidR="00E05A30">
        <w:rPr>
          <w:lang w:val="hr-HR"/>
        </w:rPr>
        <w:t>. prosinca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3D181B" w:rsidRPr="003D181B">
        <w:t xml:space="preserve"> </w:t>
      </w:r>
      <w:r w:rsidR="003D181B">
        <w:t>DOM GRADITELJ d.o.o., OIB: 85543260974 sa sjedištem u Svetog Vida 6, Draganovec, 48000 Koprivnica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3D181B">
        <w:t xml:space="preserve"> 3.075.669,72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3D181B">
        <w:rPr>
          <w:lang w:val="hr-HR"/>
        </w:rPr>
        <w:t>31</w:t>
      </w:r>
      <w:r w:rsidR="002E00D7">
        <w:rPr>
          <w:lang w:val="hr-HR"/>
        </w:rPr>
        <w:t>.</w:t>
      </w:r>
      <w:r w:rsidR="00B71B3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3D181B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821" w:rsidP="007F64E0" w:rsidR="00CD2821">
      <w:r>
        <w:separator/>
      </w:r>
    </w:p>
  </w:endnote>
  <w:endnote w:id="0" w:type="continuationSeparator">
    <w:p w:rsidRDefault="00CD2821" w:rsidP="007F64E0" w:rsidR="00CD2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821" w:rsidP="007F64E0" w:rsidR="00CD2821">
      <w:r>
        <w:separator/>
      </w:r>
    </w:p>
  </w:footnote>
  <w:footnote w:id="0" w:type="continuationSeparator">
    <w:p w:rsidRDefault="00CD2821" w:rsidP="007F64E0" w:rsidR="00CD28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A412DF">
      <w:rPr>
        <w:lang w:val="hr-HR"/>
      </w:rPr>
      <w:t>1139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07E3" w:rsidRPr="005307E3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07E3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30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7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30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7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St-1139/2015</izvorni_sadrzaj>
    <derivirana_varijabla naziv="DomainObject.Predmet.OznakaBroj_1">St-1139/2015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GRADITELJ društvo s ograničenom odgovornošću za graditeljstvo i usluge</izvorni_sadrzaj>
    <derivirana_varijabla naziv="DomainObject.Predmet.ProtustrankaFormated_1">  DOM GRADITELJ društvo s ograničenom odgovornošću za graditeljstvo i usluge</derivirana_varijabla>
  </DomainObject.Predmet.ProtustrankaFormated>
  <DomainObject.Predmet.ProtustrankaFormatedOIB>
    <izvorni_sadrzaj>  DOM GRADITELJ društvo s ograničenom odgovornošću za graditeljstvo i usluge, OIB 85543260974</izvorni_sadrzaj>
    <derivirana_varijabla naziv="DomainObject.Predmet.ProtustrankaFormatedOIB_1">  DOM GRADITELJ društvo s ograničenom odgovornošću za graditeljstvo i usluge, OIB 85543260974</derivirana_varijabla>
  </DomainObject.Predmet.ProtustrankaFormatedOIB>
  <DomainObject.Predmet.ProtustrankaFormatedWithAdress>
    <izvorni_sadrzaj> DOM GRADITELJ društvo s ograničenom odgovornošću za graditeljstvo i usluge, Svetog Vida 6, 48000 Draganovec</izvorni_sadrzaj>
    <derivirana_varijabla naziv="DomainObject.Predmet.ProtustrankaFormatedWithAdress_1"> DOM GRADITELJ društvo s ograničenom odgovornošću za graditeljstvo i usluge, Svetog Vida 6, 48000 Draganovec</derivirana_varijabla>
  </DomainObject.Predmet.ProtustrankaFormatedWithAdress>
  <DomainObject.Predmet.ProtustrankaFormatedWithAdressOIB>
    <izvorni_sadrzaj> DOM GRADITELJ društvo s ograničenom odgovornošću za graditeljstvo i usluge, OIB 85543260974, Svetog Vida 6, 48000 Draganovec</izvorni_sadrzaj>
    <derivirana_varijabla naziv="DomainObject.Predmet.ProtustrankaFormatedWithAdressOIB_1"> DOM GRADITELJ društvo s ograničenom odgovornošću za graditeljstvo i usluge, OIB 85543260974, Svetog Vida 6, 48000 Draganovec</derivirana_varijabla>
  </DomainObject.Predmet.ProtustrankaFormatedWithAdressOIB>
  <DomainObject.Predmet.ProtustrankaWithAdress>
    <izvorni_sadrzaj>DOM GRADITELJ društvo s ograničenom odgovornošću za graditeljstvo i usluge Svetog Vida 6, 48000 Draganovec</izvorni_sadrzaj>
    <derivirana_varijabla naziv="DomainObject.Predmet.ProtustrankaWithAdress_1">DOM GRADITELJ društvo s ograničenom odgovornošću za graditeljstvo i usluge Svetog Vida 6, 48000 Draganovec</derivirana_varijabla>
  </DomainObject.Predmet.ProtustrankaWithAdress>
  <DomainObject.Predmet.ProtustrankaWithAdressOIB>
    <izvorni_sadrzaj>DOM GRADITELJ društvo s ograničenom odgovornošću za graditeljstvo i usluge, OIB 85543260974, Svetog Vida 6, 48000 Draganovec</izvorni_sadrzaj>
    <derivirana_varijabla naziv="DomainObject.Predmet.ProtustrankaWithAdressOIB_1">DOM GRADITELJ društvo s ograničenom odgovornošću za graditeljstvo i usluge, OIB 85543260974, Svetog Vida 6, 48000 Draganovec</derivirana_varijabla>
  </DomainObject.Predmet.ProtustrankaWithAdressOIB>
  <DomainObject.Predmet.ProtustrankaNazivFormated>
    <izvorni_sadrzaj>DOM GRADITELJ društvo s ograničenom odgovornošću za graditeljstvo i usluge</izvorni_sadrzaj>
    <derivirana_varijabla naziv="DomainObject.Predmet.ProtustrankaNazivFormated_1">DOM GRADITELJ društvo s ograničenom odgovornošću za graditeljstvo i usluge</derivirana_varijabla>
  </DomainObject.Predmet.ProtustrankaNazivFormated>
  <DomainObject.Predmet.ProtustrankaNazivFormatedOIB>
    <izvorni_sadrzaj>DOM GRADITELJ društvo s ograničenom odgovornošću za graditeljstvo i usluge, OIB 85543260974</izvorni_sadrzaj>
    <derivirana_varijabla naziv="DomainObject.Predmet.ProtustrankaNazivFormatedOIB_1">DOM GRADITELJ društvo s ograničenom odgovornošću za graditeljstvo i usluge, OIB 85543260974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3075669.72</izvorni_sadrzaj>
    <derivirana_varijabla naziv="DomainObject.Predmet.TrenutnaVrijednost_1">3075669.72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GRADITELJ društvo s ograničenom odgovornošću za graditeljstvo i usluge</item>
    </izvorni_sadrzaj>
    <derivirana_varijabla naziv="DomainObject.Predmet.ProtuStrankaListFormated_1">
      <item>DOM GRADITELJ društvo s ograničenom odgovornošću za graditeljstvo i usluge</item>
    </derivirana_varijabla>
  </DomainObject.Predmet.ProtuStrankaListFormated>
  <DomainObject.Predmet.ProtuStrankaListFormatedOIB>
    <izvorni_sadrzaj>
      <item>DOM GRADITELJ društvo s ograničenom odgovornošću za graditeljstvo i usluge, OIB 85543260974</item>
    </izvorni_sadrzaj>
    <derivirana_varijabla naziv="DomainObject.Predmet.ProtuStrankaListFormatedOIB_1">
      <item>DOM GRADITELJ društvo s ograničenom odgovornošću za graditeljstvo i usluge, OIB 85543260974</item>
    </derivirana_varijabla>
  </DomainObject.Predmet.ProtuStrankaListFormatedOIB>
  <DomainObject.Predmet.ProtuStrankaListFormatedWithAdress>
    <izvorni_sadrzaj>
      <item>DOM GRADITELJ društvo s ograničenom odgovornošću za graditeljstvo i usluge, Svetog Vida 6, 48000 Draganovec</item>
    </izvorni_sadrzaj>
    <derivirana_varijabla naziv="DomainObject.Predmet.ProtuStrankaListFormatedWithAdress_1">
      <item>DOM GRADITELJ društvo s ograničenom odgovornošću za graditeljstvo i usluge, Svetog Vida 6, 48000 Draganovec</item>
    </derivirana_varijabla>
  </DomainObject.Predmet.ProtuStrankaListFormatedWithAdress>
  <DomainObject.Predmet.ProtuStrankaListFormatedWithAdressOIB>
    <izvorni_sadrzaj>
      <item>DOM GRADITELJ društvo s ograničenom odgovornošću za graditeljstvo i usluge, OIB 85543260974, Svetog Vida 6, 48000 Draganovec</item>
    </izvorni_sadrzaj>
    <derivirana_varijabla naziv="DomainObject.Predmet.ProtuStrankaListFormatedWithAdressOIB_1">
      <item>DOM GRADITELJ društvo s ograničenom odgovornošću za graditeljstvo i usluge, OIB 85543260974, Svetog Vida 6, 48000 Draganovec</item>
    </derivirana_varijabla>
  </DomainObject.Predmet.ProtuStrankaListFormatedWithAdressOIB>
  <DomainObject.Predmet.ProtuStrankaListNazivFormated>
    <izvorni_sadrzaj>
      <item>DOM GRADITELJ društvo s ograničenom odgovornošću za graditeljstvo i usluge</item>
    </izvorni_sadrzaj>
    <derivirana_varijabla naziv="DomainObject.Predmet.ProtuStrankaListNazivFormated_1">
      <item>DOM GRADITELJ društvo s ograničenom odgovornošću za graditeljstvo i usluge</item>
    </derivirana_varijabla>
  </DomainObject.Predmet.ProtuStrankaListNazivFormated>
  <DomainObject.Predmet.ProtuStrankaListNazivFormatedOIB>
    <izvorni_sadrzaj>
      <item>DOM GRADITELJ društvo s ograničenom odgovornošću za graditeljstvo i usluge, OIB 85543260974</item>
    </izvorni_sadrzaj>
    <derivirana_varijabla naziv="DomainObject.Predmet.ProtuStrankaListNazivFormatedOIB_1">
      <item>DOM GRADITELJ društvo s ograničenom odgovornošću za graditeljstvo i usluge, OIB 85543260974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GRADITELJ društvo s ograničenom odgovornošću za graditeljstvo i usluge</izvorni_sadrzaj>
    <derivirana_varijabla naziv="DomainObject.Predmet.ProtustrankaIDrugi_1">DOM GRADITELJ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GRADITELJ društvo s ograničenom odgovornošću za graditeljstvo i usluge, OIB 85543260974, Svetog Vida 6, 48000 Draganovec</izvorni_sadrzaj>
    <derivirana_varijabla naziv="DomainObject.Predmet.ProtustrankaIDrugiAdressOIB_1">DOM GRADITELJ društvo s ograničenom odgovornošću za graditeljstvo i usluge, OIB 85543260974,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GRADITELJ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DOM GRADITELJ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DOM GRADITELJ društvo s ograničenom odgovornošću za graditeljstvo i usluge, OIB 85543260974, Svetog Vida 6,48000 Draganovec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DOM GRADITELJ društvo s ograničenom odgovornošću za graditeljstvo i usluge, OIB 85543260974, Svetog Vida 6,48000 Draganovec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85543260974</item>
      <item>, OIB null</item>
      <item>, OIB null</item>
    </izvorni_sadrzaj>
    <derivirana_varijabla naziv="DomainObject.Predmet.SudioniciListNazivOIB_1">
      <item>, OIB 85821130368</item>
      <item>, OIB 85543260974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2538</properties:Characters>
  <properties:Lines>71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2015-12-31T08:25:00Z</dcterms:created>
  <dc:creator>user</dc:creator>
  <cp:lastModifiedBy>Maja Marčec</cp:lastModifiedBy>
  <cp:lastPrinted>2015-12-31T08:29:00Z</cp:lastPrinted>
  <dcterms:modified xmlns:xsi="http://www.w3.org/2001/XMLSchema-instance" xsi:type="dcterms:W3CDTF">2015-12-31T08:53:00Z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