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bd51" w14:paraId="0eebd51" w:rsidRDefault="001841D1" w:rsidR="008445E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St-5027/15-5</w:t>
      </w:r>
    </w:p>
    <w:p w:rsidRDefault="001841D1" w:rsidR="008445E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D6945" w:rsidR="008445E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5E7" w:rsidR="008445E7">
      <w:pPr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1841D1" w:rsidR="008445E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1841D1" w:rsidR="008445E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1841D1" w:rsidR="008445E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8445E7" w:rsidR="008445E7">
      <w:pPr>
        <w:jc w:val="center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St-5027/15, temeljem odredbe čl.430. Stečajnog zakona (NN br. 71/15),  dana  17. prosinca 2015., objavljuje </w:t>
      </w:r>
    </w:p>
    <w:p w:rsidRDefault="008445E7" w:rsidR="008445E7">
      <w:pPr>
        <w:jc w:val="both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8445E7" w:rsidR="008445E7">
      <w:pPr>
        <w:jc w:val="center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Zadruga branitelja i obiteljskog poduzetništva KUNA iz Zagreba, Primorska 22, OIB:59691057735, MBS:080380944.</w:t>
      </w:r>
    </w:p>
    <w:p w:rsidRDefault="008445E7" w:rsidR="008445E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34.308,14 kn.</w:t>
      </w:r>
    </w:p>
    <w:p w:rsidRDefault="008445E7" w:rsidR="008445E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8445E7" w:rsidR="008445E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445E7" w:rsidR="008445E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841D1" w:rsidR="008445E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841D1" w:rsidR="008445E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8445E7" w:rsidR="008445E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8445E7" w:rsidR="008445E7">
      <w:pPr>
        <w:jc w:val="both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1841D1" w:rsidR="008445E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8445E7" w:rsidR="008445E7">
      <w:pPr>
        <w:jc w:val="right"/>
        <w:rPr>
          <w:rFonts w:hAnsi="Times New Roman" w:ascii="Times New Roman"/>
          <w:szCs w:val="24"/>
          <w:lang w:val="hr-HR"/>
        </w:rPr>
      </w:pPr>
    </w:p>
    <w:p w:rsidRDefault="008445E7" w:rsidR="008445E7">
      <w:pPr>
        <w:jc w:val="right"/>
        <w:rPr>
          <w:rFonts w:hAnsi="Times New Roman" w:ascii="Times New Roman"/>
          <w:szCs w:val="24"/>
          <w:lang w:val="hr-HR"/>
        </w:rPr>
      </w:pPr>
    </w:p>
    <w:p w:rsidRDefault="001841D1" w:rsidR="008445E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1841D1" w:rsidR="008445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1841D1" w:rsidR="001841D1"/>
    <w:sectPr w:rsidR="001841D1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A70"/>
    <w:rsid w:val="001841D1"/>
    <w:rsid w:val="001F6A70"/>
    <w:rsid w:val="002D6945"/>
    <w:rsid w:val="008445E7"/>
    <w:rsid w:val="0091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13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BE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13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B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B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B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B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13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BE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13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B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B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B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B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5027</izvorni_sadrzaj>
    <derivirana_varijabla naziv="DomainObject.Predmet.Broj_1">5027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St-5027/2015</izvorni_sadrzaj>
    <derivirana_varijabla naziv="DomainObject.Predmet.OznakaBroj_1">St-5027/2015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i obiteljskog poduzetništva KUNA</izvorni_sadrzaj>
    <derivirana_varijabla naziv="DomainObject.Predmet.ProtustrankaFormated_1">  Zadruga branitelja i obiteljskog poduzetništva KUNA</derivirana_varijabla>
  </DomainObject.Predmet.ProtustrankaFormated>
  <DomainObject.Predmet.ProtustrankaFormatedOIB>
    <izvorni_sadrzaj>  Zadruga branitelja i obiteljskog poduzetništva KUNA, OIB 59691057735</izvorni_sadrzaj>
    <derivirana_varijabla naziv="DomainObject.Predmet.ProtustrankaFormatedOIB_1">  Zadruga branitelja i obiteljskog poduzetništva KUNA, OIB 59691057735</derivirana_varijabla>
  </DomainObject.Predmet.ProtustrankaFormatedOIB>
  <DomainObject.Predmet.ProtustrankaFormatedWithAdress>
    <izvorni_sadrzaj> Zadruga branitelja i obiteljskog poduzetništva KUNA, Primorska 22, 10000 Zagreb</izvorni_sadrzaj>
    <derivirana_varijabla naziv="DomainObject.Predmet.ProtustrankaFormatedWithAdress_1"> Zadruga branitelja i obiteljskog poduzetništva KUNA, Primorska 22, 10000 Zagreb</derivirana_varijabla>
  </DomainObject.Predmet.ProtustrankaFormatedWithAdress>
  <DomainObject.Predmet.ProtustrankaFormatedWithAdressOIB>
    <izvorni_sadrzaj> Zadruga branitelja i obiteljskog poduzetništva KUNA, OIB 59691057735, Primorska 22, 10000 Zagreb</izvorni_sadrzaj>
    <derivirana_varijabla naziv="DomainObject.Predmet.ProtustrankaFormatedWithAdressOIB_1"> Zadruga branitelja i obiteljskog poduzetništva KUNA, OIB 59691057735, Primorska 22, 10000 Zagreb</derivirana_varijabla>
  </DomainObject.Predmet.ProtustrankaFormatedWithAdressOIB>
  <DomainObject.Predmet.ProtustrankaWithAdress>
    <izvorni_sadrzaj>Zadruga branitelja i obiteljskog poduzetništva KUNA Primorska 22, 10000 Zagreb</izvorni_sadrzaj>
    <derivirana_varijabla naziv="DomainObject.Predmet.ProtustrankaWithAdress_1">Zadruga branitelja i obiteljskog poduzetništva KUNA Primorska 22, 10000 Zagreb</derivirana_varijabla>
  </DomainObject.Predmet.ProtustrankaWithAdress>
  <DomainObject.Predmet.ProtustrankaWithAdressOIB>
    <izvorni_sadrzaj>Zadruga branitelja i obiteljskog poduzetništva KUNA, OIB 59691057735, Primorska 22, 10000 Zagreb</izvorni_sadrzaj>
    <derivirana_varijabla naziv="DomainObject.Predmet.ProtustrankaWithAdressOIB_1">Zadruga branitelja i obiteljskog poduzetništva KUNA, OIB 59691057735, Primorska 22, 10000 Zagreb</derivirana_varijabla>
  </DomainObject.Predmet.ProtustrankaWithAdressOIB>
  <DomainObject.Predmet.ProtustrankaNazivFormated>
    <izvorni_sadrzaj>Zadruga branitelja i obiteljskog poduzetništva KUNA</izvorni_sadrzaj>
    <derivirana_varijabla naziv="DomainObject.Predmet.ProtustrankaNazivFormated_1">Zadruga branitelja i obiteljskog poduzetništva KUNA</derivirana_varijabla>
  </DomainObject.Predmet.ProtustrankaNazivFormated>
  <DomainObject.Predmet.ProtustrankaNazivFormatedOIB>
    <izvorni_sadrzaj>Zadruga branitelja i obiteljskog poduzetništva KUNA, OIB 59691057735</izvorni_sadrzaj>
    <derivirana_varijabla naziv="DomainObject.Predmet.ProtustrankaNazivFormatedOIB_1">Zadruga branitelja i obiteljskog poduzetništva KUNA, OIB 59691057735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i obiteljskog poduzetništva KUNA</item>
    </izvorni_sadrzaj>
    <derivirana_varijabla naziv="DomainObject.Predmet.ProtuStrankaListFormated_1">
      <item>Zadruga branitelja i obiteljskog poduzetništva KUNA</item>
    </derivirana_varijabla>
  </DomainObject.Predmet.ProtuStrankaListFormated>
  <DomainObject.Predmet.ProtuStrankaListFormatedOIB>
    <izvorni_sadrzaj>
      <item>Zadruga branitelja i obiteljskog poduzetništva KUNA, OIB 59691057735</item>
    </izvorni_sadrzaj>
    <derivirana_varijabla naziv="DomainObject.Predmet.ProtuStrankaListFormatedOIB_1">
      <item>Zadruga branitelja i obiteljskog poduzetništva KUNA, OIB 59691057735</item>
    </derivirana_varijabla>
  </DomainObject.Predmet.ProtuStrankaListFormatedOIB>
  <DomainObject.Predmet.ProtuStrankaListFormatedWithAdress>
    <izvorni_sadrzaj>
      <item>Zadruga branitelja i obiteljskog poduzetništva KUNA, Primorska 22, 10000 Zagreb</item>
    </izvorni_sadrzaj>
    <derivirana_varijabla naziv="DomainObject.Predmet.ProtuStrankaListFormatedWithAdress_1">
      <item>Zadruga branitelja i obiteljskog poduzetništva KUNA, Primorska 22, 10000 Zagreb</item>
    </derivirana_varijabla>
  </DomainObject.Predmet.ProtuStrankaListFormatedWithAdress>
  <DomainObject.Predmet.ProtuStrankaListFormatedWithAdressOIB>
    <izvorni_sadrzaj>
      <item>Zadruga branitelja i obiteljskog poduzetništva KUNA, OIB 59691057735, Primorska 22, 10000 Zagreb</item>
    </izvorni_sadrzaj>
    <derivirana_varijabla naziv="DomainObject.Predmet.ProtuStrankaListFormatedWithAdressOIB_1">
      <item>Zadruga branitelja i obiteljskog poduzetništva KUNA, OIB 59691057735, Primorska 22, 10000 Zagreb</item>
    </derivirana_varijabla>
  </DomainObject.Predmet.ProtuStrankaListFormatedWithAdressOIB>
  <DomainObject.Predmet.ProtuStrankaListNazivFormated>
    <izvorni_sadrzaj>
      <item>Zadruga branitelja i obiteljskog poduzetništva KUNA</item>
    </izvorni_sadrzaj>
    <derivirana_varijabla naziv="DomainObject.Predmet.ProtuStrankaListNazivFormated_1">
      <item>Zadruga branitelja i obiteljskog poduzetništva KUNA</item>
    </derivirana_varijabla>
  </DomainObject.Predmet.ProtuStrankaListNazivFormated>
  <DomainObject.Predmet.ProtuStrankaListNazivFormatedOIB>
    <izvorni_sadrzaj>
      <item>Zadruga branitelja i obiteljskog poduzetništva KUNA, OIB 59691057735</item>
    </izvorni_sadrzaj>
    <derivirana_varijabla naziv="DomainObject.Predmet.ProtuStrankaListNazivFormatedOIB_1">
      <item>Zadruga branitelja i obiteljskog poduzetništva KUNA, OIB 59691057735</item>
    </derivirana_varijabla>
  </DomainObject.Predmet.ProtuStrankaListNazivFormatedOIB>
  <DomainObject.Predmet.OstaliListFormated>
    <izvorni_sadrzaj>
      <item>Zdravko Gracin</item>
    </izvorni_sadrzaj>
    <derivirana_varijabla naziv="DomainObject.Predmet.OstaliListFormated_1">
      <item>Zdravko Gracin</item>
    </derivirana_varijabla>
  </DomainObject.Predmet.OstaliListFormated>
  <DomainObject.Predmet.OstaliListFormatedOIB>
    <izvorni_sadrzaj>
      <item>Zdravko Gracin, OIB 77801970225</item>
    </izvorni_sadrzaj>
    <derivirana_varijabla naziv="DomainObject.Predmet.OstaliListFormatedOIB_1">
      <item>Zdravko Gracin, OIB 77801970225</item>
    </derivirana_varijabla>
  </DomainObject.Predmet.OstaliListFormatedOIB>
  <DomainObject.Predmet.OstaliListFormatedWithAdress>
    <izvorni_sadrzaj>
      <item>Zdravko Gracin, Primorska 22, 10000 Zagreb</item>
    </izvorni_sadrzaj>
    <derivirana_varijabla naziv="DomainObject.Predmet.OstaliListFormatedWithAdress_1">
      <item>Zdravko Gracin, Primorska 22, 10000 Zagreb</item>
    </derivirana_varijabla>
  </DomainObject.Predmet.OstaliListFormatedWithAdress>
  <DomainObject.Predmet.OstaliListFormatedWithAdressOIB>
    <izvorni_sadrzaj>
      <item>Zdravko Gracin, OIB 77801970225, Primorska 22, 10000 Zagreb</item>
    </izvorni_sadrzaj>
    <derivirana_varijabla naziv="DomainObject.Predmet.OstaliListFormatedWithAdressOIB_1">
      <item>Zdravko Gracin, OIB 77801970225, Primorska 22, 10000 Zagreb</item>
    </derivirana_varijabla>
  </DomainObject.Predmet.OstaliListFormatedWithAdressOIB>
  <DomainObject.Predmet.OstaliListNazivFormated>
    <izvorni_sadrzaj>
      <item>Zdravko Gracin</item>
    </izvorni_sadrzaj>
    <derivirana_varijabla naziv="DomainObject.Predmet.OstaliListNazivFormated_1">
      <item>Zdravko Gracin</item>
    </derivirana_varijabla>
  </DomainObject.Predmet.OstaliListNazivFormated>
  <DomainObject.Predmet.OstaliListNazivFormatedOIB>
    <izvorni_sadrzaj>
      <item>Zdravko Gracin, OIB 77801970225</item>
    </izvorni_sadrzaj>
    <derivirana_varijabla naziv="DomainObject.Predmet.OstaliListNazivFormatedOIB_1">
      <item>Zdravko Gracin, OIB 77801970225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i obiteljskog poduzetništva KUNA</izvorni_sadrzaj>
    <derivirana_varijabla naziv="DomainObject.Predmet.ProtustrankaIDrugi_1">Zadruga branitelja i obiteljskog poduzetništva KUNA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i obiteljskog poduzetništva KUNA, OIB 59691057735, Primorska 22, 10000 Zagreb</izvorni_sadrzaj>
    <derivirana_varijabla naziv="DomainObject.Predmet.ProtustrankaIDrugiAdressOIB_1">Zadruga branitelja i obiteljskog poduzetništva KUNA, OIB 59691057735, Primorska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branitelja i obiteljskog poduzetništva KUNA</item>
      <item>Zdravko Gracin</item>
    </izvorni_sadrzaj>
    <derivirana_varijabla naziv="DomainObject.Predmet.SudioniciListNaziv_1">
      <item>FINA Regionalni centar Zagreb</item>
      <item>Zadruga branitelja i obiteljskog poduzetništva KUNA</item>
      <item>Zdravko Gracin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branitelja i obiteljskog poduzetništva KUNA, OIB 59691057735, Primorska 22,10000 Zagreb</item>
      <item>Zdravko Gracin, OIB 77801970225, Primorska 22,10000 Zagreb</item>
    </izvorni_sadrzaj>
    <derivirana_varijabla naziv="DomainObject.Predmet.SudioniciListAdressOIB_1">
      <item>FINA Regionalni centar Zagreb, OIB 85821130368, Trg svibanjskih žrtava 1995. 1,10000 Zagreb</item>
      <item>Zadruga branitelja i obiteljskog poduzetništva KUNA, OIB 59691057735, Primorska 22,10000 Zagreb</item>
      <item>Zdravko Gracin, OIB 77801970225, Primorska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59691057735</item>
      <item>, OIB 77801970225</item>
    </izvorni_sadrzaj>
    <derivirana_varijabla naziv="DomainObject.Predmet.SudioniciListNazivOIB_1">
      <item>, OIB 85821130368</item>
      <item>, OIB 59691057735</item>
      <item>, OIB 77801970225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2015-12-17T10:55:00Z</dcterms:created>
  <dc:creator>Sudsko vijeæe</dc:creator>
  <cp:lastModifiedBy>Marina Markić</cp:lastModifiedBy>
  <cp:lastPrinted>2015-12-17T10:55:00Z</cp:lastPrinted>
  <dcterms:modified xmlns:xsi="http://www.w3.org/2001/XMLSchema-instance" xsi:type="dcterms:W3CDTF">2015-12-17T10:56:00Z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