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7a818" w14:paraId="337a818"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9400B2">
        <w:t>2</w:t>
      </w:r>
      <w:r w:rsidR="003C3C98">
        <w:t>1</w:t>
      </w:r>
      <w:r w:rsidR="009400B2">
        <w:t>9</w:t>
      </w:r>
      <w:r w:rsidR="0060672C">
        <w:t>0</w:t>
      </w:r>
      <w:r w:rsidR="005F6A0F">
        <w:t>/</w:t>
      </w:r>
      <w:r>
        <w:t>1</w:t>
      </w:r>
      <w:r w:rsidR="006F01E3">
        <w:t>6</w:t>
      </w:r>
      <w:r>
        <w:t>-</w:t>
      </w:r>
      <w:r w:rsidR="009400B2">
        <w:t>20</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6A683B" w:rsidP="006178F4" w:rsidR="00E179A1">
      <w:pPr>
        <w:ind w:firstLine="708"/>
        <w:jc w:val="both"/>
      </w:pPr>
      <w:r w:rsidRPr="006A683B">
        <w:t xml:space="preserve">Trgovački sud u Osijeku, po sucu mr. sc. Tihomiru Kovačeviću, kao stečajnom sucu, povodom prijedloga FINANCIJSKE AGENCIJE ZAGREB, Regionalni centar Osijek, Podružnica Osijek, L. Jagera 3, OIB 85821130368 za otvaranje stečajnog postupka nad dužnikom </w:t>
      </w:r>
      <w:r w:rsidR="009400B2" w:rsidRPr="009400B2">
        <w:t>ALL MONT GRADNJA jednostavno društvo s ograničenom odgovornošću za građevinarstvo i usluge, Osijek, K.A. Stepinca 41, MBS 030162457, OIB 71885917627</w:t>
      </w:r>
      <w:r w:rsidRPr="006A683B">
        <w:t xml:space="preserve">, dana </w:t>
      </w:r>
      <w:r w:rsidR="00555659">
        <w:t>25</w:t>
      </w:r>
      <w:r w:rsidRPr="006A683B">
        <w:t xml:space="preserve">. </w:t>
      </w:r>
      <w:r>
        <w:t>listopad</w:t>
      </w:r>
      <w:r w:rsidRPr="006A683B">
        <w:t>a 2016.</w:t>
      </w:r>
    </w:p>
    <w:p w:rsidRDefault="00E179A1" w:rsidP="006178F4" w:rsidR="00E179A1">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9400B2" w:rsidR="00DC2A67">
      <w:pPr>
        <w:numPr>
          <w:ilvl w:val="0"/>
          <w:numId w:val="2"/>
        </w:numPr>
        <w:jc w:val="both"/>
      </w:pPr>
      <w:r>
        <w:t xml:space="preserve">Pozivaju se osobe koje imaju pravni interes da se provede stečajni postupak nad </w:t>
      </w:r>
      <w:r w:rsidR="009750F1" w:rsidRPr="009750F1">
        <w:t xml:space="preserve">dužnikom </w:t>
      </w:r>
      <w:r w:rsidR="009400B2" w:rsidRPr="009400B2">
        <w:t>ALL MONT GRADNJA jednostavno društvo s ograničenom odgovornošću za građevinarstvo i usluge, Osijek, K.A. Stepinca 41, MBS 030162457, OIB 71885917627</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880FD7">
        <w:t>2</w:t>
      </w:r>
      <w:r w:rsidR="003C3C98">
        <w:t>1</w:t>
      </w:r>
      <w:r w:rsidR="00880FD7">
        <w:t>9</w:t>
      </w:r>
      <w:r w:rsidR="0060672C">
        <w:t>0</w:t>
      </w:r>
      <w:r>
        <w:t>-1</w:t>
      </w:r>
      <w:r w:rsidR="006F01E3">
        <w:t>6</w:t>
      </w:r>
      <w:r>
        <w:t xml:space="preserve"> kod Hrvatske poštanske banke iznos od </w:t>
      </w:r>
      <w:r w:rsidR="00CD160A">
        <w:t>4</w:t>
      </w:r>
      <w:r w:rsidR="003C3C98">
        <w:t>0</w:t>
      </w:r>
      <w:r>
        <w:t>.</w:t>
      </w:r>
      <w:r w:rsidR="003C3C98">
        <w:t>0</w:t>
      </w:r>
      <w:r>
        <w:t>00,00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BB765D" w:rsidR="00926F5D">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EB022B" w:rsidP="00EB022B" w:rsidR="00EB022B">
      <w:pPr>
        <w:pStyle w:val="Odlomakpopisa"/>
      </w:pPr>
    </w:p>
    <w:p w:rsidRDefault="00FA5138" w:rsidP="00442BB5" w:rsidR="00FA5138"/>
    <w:p w:rsidRDefault="00D860FD" w:rsidP="00442BB5" w:rsidR="00D860FD"/>
    <w:p w:rsidRDefault="008949AE" w:rsidP="00442BB5" w:rsidR="008949AE"/>
    <w:p w:rsidRDefault="00BE3CEC" w:rsidP="00442BB5" w:rsidR="00BE3CEC" w:rsidRPr="00442BB5"/>
    <w:p w:rsidRDefault="00DC2A67" w:rsidP="00BE3CEC" w:rsidR="00946771" w:rsidRPr="00BE3CEC">
      <w:pPr>
        <w:pStyle w:val="Naslov1"/>
        <w:rPr>
          <w:b w:val="false"/>
          <w:bCs w:val="false"/>
        </w:rPr>
      </w:pPr>
      <w:r w:rsidRPr="00F15533">
        <w:rPr>
          <w:b w:val="false"/>
          <w:bCs w:val="false"/>
        </w:rPr>
        <w:lastRenderedPageBreak/>
        <w:t>Obrazloženje</w:t>
      </w:r>
    </w:p>
    <w:p w:rsidRDefault="00702E78" w:rsidP="00702E78" w:rsidR="00702E78" w:rsidRPr="00702E78"/>
    <w:p w:rsidRDefault="00FC18BA" w:rsidP="00880FD7" w:rsidR="00880FD7">
      <w:pPr>
        <w:jc w:val="both"/>
      </w:pPr>
      <w:r>
        <w:tab/>
      </w:r>
      <w:r w:rsidR="00880FD7">
        <w:t>Dana 29.08.2016. zaprimljen je na ovome sudu prijedlog FINE Regionalni centar Osijek, Podružnica Osijek, klasa: 110-07/16-01/04 Ur. broj 04-06-16-11526 od 26.08.2016. godine, za otvaranje stečajnog postupka nad dužnikom ALL MONT GRADNJA jednostavno društvo s ograničenom odgovornošću za građevinarstvo i usluge, Osijek, K.A. Stepinca 41, MBS 030162457, OIB 71885917627, temeljem odredbe čl. 110. st. 1. Stečajnog zakona (NN 71/15, dalje: SZ).</w:t>
      </w:r>
    </w:p>
    <w:p w:rsidRDefault="00880FD7" w:rsidP="00880FD7" w:rsidR="00880FD7">
      <w:pPr>
        <w:jc w:val="both"/>
      </w:pPr>
    </w:p>
    <w:p w:rsidRDefault="00880FD7" w:rsidP="00880FD7" w:rsidR="00880FD7">
      <w:pPr>
        <w:jc w:val="both"/>
      </w:pPr>
      <w:r>
        <w:tab/>
        <w:t>U prijedlogu je navela da na dan 25.08.2016. dužnik u Očevidniku redoslijeda osnova za plaćanje ima evidentirane neizvršene osnove za plaćanje u neprekinutom razdoblju od 120 dana, u ukupnom iznosu od 10.084,61 kn, u koji iznos je uračunata kamata i naknada FINE za provedbe ovrhe na novčanim sredstvima dužnika. Navodi da dužnik ima 1 zaposlenog radnika.</w:t>
      </w:r>
    </w:p>
    <w:p w:rsidRDefault="00880FD7" w:rsidP="00880FD7" w:rsidR="00880FD7">
      <w:pPr>
        <w:jc w:val="both"/>
      </w:pPr>
    </w:p>
    <w:p w:rsidRDefault="00880FD7" w:rsidP="00880FD7" w:rsidR="00880FD7">
      <w:pPr>
        <w:jc w:val="both"/>
      </w:pPr>
      <w:r>
        <w:tab/>
        <w:t>Dostavlja popis računa i oročenih novčanih sredstava na dan 25.08.2016., te navodi da na temelju čl. 112. st. 5. SZ dužnik na ime predujma za namirenje troškova stečajnog postupka nema zaplijenjena novčana sredstva na dan 25.08.2016.</w:t>
      </w:r>
    </w:p>
    <w:p w:rsidRDefault="0060672C" w:rsidP="00880FD7" w:rsidR="0060672C">
      <w:pPr>
        <w:jc w:val="both"/>
      </w:pPr>
    </w:p>
    <w:p w:rsidRDefault="00880C35" w:rsidP="00217A8D" w:rsidR="00217A8D">
      <w:pPr>
        <w:jc w:val="both"/>
      </w:pPr>
      <w:r>
        <w:tab/>
      </w:r>
      <w:r w:rsidR="00217A8D">
        <w:t xml:space="preserve">Sud je </w:t>
      </w:r>
      <w:r w:rsidR="00217A8D" w:rsidRPr="00176811">
        <w:t xml:space="preserve">utvrdio da je predlagatelj ovlašten za podnošenje predmetnoga prijedloga temeljem odredbe čl. </w:t>
      </w:r>
      <w:r w:rsidR="00746C2C">
        <w:t>110</w:t>
      </w:r>
      <w:r w:rsidR="00217A8D" w:rsidRPr="00176811">
        <w:t xml:space="preserve">. st. </w:t>
      </w:r>
      <w:r w:rsidR="00746C2C">
        <w:t>1</w:t>
      </w:r>
      <w:r w:rsidR="00217A8D" w:rsidRPr="00176811">
        <w:t>.</w:t>
      </w:r>
      <w:r w:rsidR="00217A8D">
        <w:t xml:space="preserve"> SZ-a</w:t>
      </w:r>
      <w:r w:rsidR="00217A8D" w:rsidRPr="00176811">
        <w:t xml:space="preserve">, </w:t>
      </w:r>
      <w:r w:rsidR="00217A8D">
        <w:t xml:space="preserve">te je </w:t>
      </w:r>
      <w:r w:rsidR="00217A8D" w:rsidRPr="00670F0C">
        <w:t xml:space="preserve">donio rješenje o pokretanju prethodnog postupka i imenovao privremenog stečajnog </w:t>
      </w:r>
      <w:r w:rsidR="00217A8D">
        <w:t>upravitelja</w:t>
      </w:r>
      <w:r w:rsidR="00217A8D" w:rsidRPr="00670F0C">
        <w:t xml:space="preserve"> (čl. 115. st. 1. i 2. SZ-a), odredio mu dužnosti (čl. 119. st. 2. i 3. SZ-a) i zakazao ročište (čl. 123. i čl. 128. st.1. SZ-a).</w:t>
      </w:r>
    </w:p>
    <w:p w:rsidRDefault="00032042" w:rsidP="00032042" w:rsidR="00032042">
      <w:pPr>
        <w:jc w:val="both"/>
      </w:pPr>
    </w:p>
    <w:p w:rsidRDefault="00480372" w:rsidP="00F67789" w:rsidR="00F67789" w:rsidRPr="00623447">
      <w:pPr>
        <w:suppressAutoHyphens/>
        <w:jc w:val="both"/>
        <w:rPr>
          <w:rFonts w:eastAsia="Calibri"/>
          <w:color w:val="000000"/>
        </w:rPr>
      </w:pPr>
      <w:r>
        <w:tab/>
      </w:r>
      <w:r w:rsidR="00702E78">
        <w:t xml:space="preserve">Na ročištu radi izjašnjenja o prijedlogu za otvaranje stečajnog postupka i ročišta radi rasprave o uvjetima za otvaranje stečajnog postupka nad dužnikom, održanom </w:t>
      </w:r>
      <w:r w:rsidR="00A63ACC">
        <w:t>25</w:t>
      </w:r>
      <w:r w:rsidR="00702E78">
        <w:t>.</w:t>
      </w:r>
      <w:r w:rsidR="00DA4C06">
        <w:t>10</w:t>
      </w:r>
      <w:r w:rsidR="00667391">
        <w:t>.201</w:t>
      </w:r>
      <w:r w:rsidR="004569B6">
        <w:t>6</w:t>
      </w:r>
      <w:r w:rsidR="00667391">
        <w:t>.  godine,</w:t>
      </w:r>
      <w:r w:rsidR="00702E78">
        <w:t xml:space="preserve"> privremen</w:t>
      </w:r>
      <w:r w:rsidR="00FE4883">
        <w:t>i</w:t>
      </w:r>
      <w:r w:rsidR="00702E78">
        <w:t xml:space="preserve"> stečajn</w:t>
      </w:r>
      <w:r w:rsidR="00FE4883">
        <w:t>i</w:t>
      </w:r>
      <w:r w:rsidR="00702E78">
        <w:t xml:space="preserve"> upravitelj je izloži</w:t>
      </w:r>
      <w:r w:rsidR="00FE4883">
        <w:t>o</w:t>
      </w:r>
      <w:r w:rsidR="005F6A0F">
        <w:t xml:space="preserve"> i nadopunio</w:t>
      </w:r>
      <w:r w:rsidR="005C2B42">
        <w:t xml:space="preserve"> </w:t>
      </w:r>
      <w:r w:rsidR="00702E78">
        <w:t xml:space="preserve">svoje pisano izvješće od </w:t>
      </w:r>
      <w:r w:rsidR="00E8010E">
        <w:t>1</w:t>
      </w:r>
      <w:r w:rsidR="00880FD7">
        <w:t>9</w:t>
      </w:r>
      <w:r w:rsidR="00702E78">
        <w:t>.</w:t>
      </w:r>
      <w:r w:rsidR="00880C35">
        <w:t>10</w:t>
      </w:r>
      <w:r w:rsidR="00702E78">
        <w:t>.201</w:t>
      </w:r>
      <w:r w:rsidR="004569B6">
        <w:t>6</w:t>
      </w:r>
      <w:r w:rsidR="00702E78">
        <w:t xml:space="preserve">., a koje prileži u spisu na listu </w:t>
      </w:r>
      <w:r w:rsidR="00AC5395">
        <w:t>2</w:t>
      </w:r>
      <w:r w:rsidR="00880FD7">
        <w:t>5</w:t>
      </w:r>
      <w:r w:rsidR="00A22C4E">
        <w:t>-</w:t>
      </w:r>
      <w:r w:rsidR="00880C35">
        <w:t>2</w:t>
      </w:r>
      <w:r w:rsidR="00880FD7">
        <w:t>6</w:t>
      </w:r>
      <w:r w:rsidR="00380901">
        <w:t>,</w:t>
      </w:r>
      <w:r w:rsidR="00702E78">
        <w:t xml:space="preserve"> izvršen</w:t>
      </w:r>
      <w:r w:rsidR="00AB52CB">
        <w:t xml:space="preserve"> je</w:t>
      </w:r>
      <w:r w:rsidR="00702E78">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880FD7">
        <w:t>4</w:t>
      </w:r>
      <w:r w:rsidR="00B15916">
        <w:t>0</w:t>
      </w:r>
      <w:r w:rsidR="008949AE">
        <w:t>.</w:t>
      </w:r>
      <w:r w:rsidR="00B15916">
        <w:t>0</w:t>
      </w:r>
      <w:r w:rsidR="008949AE">
        <w:t>00,00 kn</w:t>
      </w:r>
      <w:r w:rsidR="00DC63F1">
        <w:t xml:space="preserve"> </w:t>
      </w:r>
      <w:r w:rsidR="00E26145" w:rsidRPr="00E26145">
        <w:t>(</w:t>
      </w:r>
      <w:r>
        <w:rPr>
          <w:color w:val="000000"/>
        </w:rPr>
        <w:t>k</w:t>
      </w:r>
      <w:r w:rsidR="00F67789" w:rsidRPr="00623447">
        <w:rPr>
          <w:color w:val="000000"/>
        </w:rPr>
        <w:t xml:space="preserve">njigovodstvene usluge </w:t>
      </w:r>
      <w:r>
        <w:rPr>
          <w:color w:val="000000"/>
        </w:rPr>
        <w:t>-</w:t>
      </w:r>
      <w:r w:rsidR="00F67789" w:rsidRPr="00623447">
        <w:rPr>
          <w:color w:val="000000"/>
        </w:rPr>
        <w:t>12 mjeseci * 1250,00 kn</w:t>
      </w:r>
      <w:r w:rsidR="00F67789">
        <w:rPr>
          <w:color w:val="000000"/>
        </w:rPr>
        <w:t xml:space="preserve"> u </w:t>
      </w:r>
      <w:r>
        <w:rPr>
          <w:color w:val="000000"/>
        </w:rPr>
        <w:t xml:space="preserve">ukupnom </w:t>
      </w:r>
      <w:r w:rsidR="00F67789">
        <w:rPr>
          <w:color w:val="000000"/>
        </w:rPr>
        <w:t xml:space="preserve">iznosu od 15.000,00 kn, </w:t>
      </w:r>
      <w:r>
        <w:rPr>
          <w:color w:val="000000"/>
        </w:rPr>
        <w:t>o</w:t>
      </w:r>
      <w:r w:rsidR="00F67789" w:rsidRPr="00623447">
        <w:rPr>
          <w:color w:val="000000"/>
        </w:rPr>
        <w:t xml:space="preserve">stali troškovi </w:t>
      </w:r>
      <w:r>
        <w:rPr>
          <w:color w:val="000000"/>
        </w:rPr>
        <w:t xml:space="preserve">- </w:t>
      </w:r>
      <w:r w:rsidR="00F67789" w:rsidRPr="00623447">
        <w:rPr>
          <w:color w:val="000000"/>
        </w:rPr>
        <w:t>platni promet, žiro račun, arhiviranje</w:t>
      </w:r>
      <w:r w:rsidR="00F67789">
        <w:rPr>
          <w:color w:val="000000"/>
        </w:rPr>
        <w:t xml:space="preserve"> u iznosu od 10.000,00 kn i </w:t>
      </w:r>
      <w:r>
        <w:rPr>
          <w:color w:val="000000"/>
        </w:rPr>
        <w:t>n</w:t>
      </w:r>
      <w:r w:rsidR="00F67789" w:rsidRPr="00623447">
        <w:rPr>
          <w:color w:val="000000"/>
        </w:rPr>
        <w:t xml:space="preserve">agrada i troškovi </w:t>
      </w:r>
      <w:r>
        <w:rPr>
          <w:color w:val="000000"/>
        </w:rPr>
        <w:t>stečajnog</w:t>
      </w:r>
      <w:r w:rsidR="00F67789" w:rsidRPr="00623447">
        <w:rPr>
          <w:color w:val="000000"/>
        </w:rPr>
        <w:t xml:space="preserve"> </w:t>
      </w:r>
      <w:r>
        <w:rPr>
          <w:color w:val="000000"/>
        </w:rPr>
        <w:t>u</w:t>
      </w:r>
      <w:r w:rsidR="00F67789" w:rsidRPr="00623447">
        <w:rPr>
          <w:color w:val="000000"/>
        </w:rPr>
        <w:t xml:space="preserve">pravitelja </w:t>
      </w:r>
      <w:r w:rsidR="00DC515D">
        <w:rPr>
          <w:color w:val="000000"/>
        </w:rPr>
        <w:t xml:space="preserve">u </w:t>
      </w:r>
      <w:r w:rsidR="00F67789" w:rsidRPr="00623447">
        <w:rPr>
          <w:color w:val="000000"/>
        </w:rPr>
        <w:t>bruto</w:t>
      </w:r>
      <w:r>
        <w:rPr>
          <w:color w:val="000000"/>
        </w:rPr>
        <w:t xml:space="preserve"> </w:t>
      </w:r>
      <w:r w:rsidR="00F67789" w:rsidRPr="00623447">
        <w:rPr>
          <w:color w:val="000000"/>
        </w:rPr>
        <w:t xml:space="preserve"> </w:t>
      </w:r>
      <w:r w:rsidR="00F67789">
        <w:rPr>
          <w:color w:val="000000"/>
        </w:rPr>
        <w:t>iznosu od 15.000,00 kn).</w:t>
      </w:r>
    </w:p>
    <w:p w:rsidRDefault="00880FD7" w:rsidP="00442BB5" w:rsidR="00880FD7" w:rsidRPr="00E26145">
      <w:pPr>
        <w:ind w:firstLine="708"/>
        <w:jc w:val="both"/>
      </w:pPr>
    </w:p>
    <w:p w:rsidRDefault="00293017" w:rsidP="009A5797" w:rsidR="009E6104" w:rsidRPr="00F15533">
      <w:pPr>
        <w:jc w:val="both"/>
      </w:pPr>
      <w:r>
        <w:tab/>
      </w:r>
      <w:r>
        <w:tab/>
      </w:r>
      <w:r>
        <w:tab/>
      </w:r>
      <w:r>
        <w:tab/>
      </w:r>
      <w:r w:rsidR="00DC2A67" w:rsidRPr="00F15533">
        <w:t xml:space="preserve">U Osijeku </w:t>
      </w:r>
      <w:r w:rsidR="00A63ACC">
        <w:t>25</w:t>
      </w:r>
      <w:r w:rsidR="00415439" w:rsidRPr="00F15533">
        <w:t xml:space="preserve">. </w:t>
      </w:r>
      <w:r w:rsidR="007D7898">
        <w:t>listopad</w:t>
      </w:r>
      <w:r w:rsidR="00E04D87">
        <w:t>a</w:t>
      </w:r>
      <w:r w:rsidR="00E46200" w:rsidRPr="00F15533">
        <w:t xml:space="preserve"> </w:t>
      </w:r>
      <w:r w:rsidR="00DC2A67" w:rsidRPr="00F15533">
        <w:t>20</w:t>
      </w:r>
      <w:r w:rsidR="00A86592" w:rsidRPr="00F15533">
        <w:t>1</w:t>
      </w:r>
      <w:r w:rsidR="00EB6F30">
        <w:t>6</w:t>
      </w:r>
      <w:r w:rsidR="00DC2A67" w:rsidRPr="00F15533">
        <w:t xml:space="preserve">. </w:t>
      </w: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4726">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9400B2" w:rsidRPr="009400B2">
      <w:t>14 St-2190/16-20</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33FF4"/>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2787"/>
    <w:rsid w:val="00093895"/>
    <w:rsid w:val="000949FF"/>
    <w:rsid w:val="00096D08"/>
    <w:rsid w:val="000A224D"/>
    <w:rsid w:val="000A6EA3"/>
    <w:rsid w:val="000B0D77"/>
    <w:rsid w:val="000C1B1A"/>
    <w:rsid w:val="000C4699"/>
    <w:rsid w:val="000C789E"/>
    <w:rsid w:val="000D42D0"/>
    <w:rsid w:val="000D75EC"/>
    <w:rsid w:val="000D77EE"/>
    <w:rsid w:val="000E3C7E"/>
    <w:rsid w:val="000E5996"/>
    <w:rsid w:val="000E5D3A"/>
    <w:rsid w:val="00101225"/>
    <w:rsid w:val="001045B4"/>
    <w:rsid w:val="00105288"/>
    <w:rsid w:val="001056E0"/>
    <w:rsid w:val="001133AC"/>
    <w:rsid w:val="00113D4C"/>
    <w:rsid w:val="00115E33"/>
    <w:rsid w:val="00122AC2"/>
    <w:rsid w:val="00123508"/>
    <w:rsid w:val="001246D2"/>
    <w:rsid w:val="00126726"/>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10E48"/>
    <w:rsid w:val="00217A8D"/>
    <w:rsid w:val="00220316"/>
    <w:rsid w:val="0022676C"/>
    <w:rsid w:val="002309B7"/>
    <w:rsid w:val="00232922"/>
    <w:rsid w:val="00241AEE"/>
    <w:rsid w:val="00256EBA"/>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126"/>
    <w:rsid w:val="0030662E"/>
    <w:rsid w:val="00310EB3"/>
    <w:rsid w:val="00315F56"/>
    <w:rsid w:val="00317870"/>
    <w:rsid w:val="00322B51"/>
    <w:rsid w:val="003304BF"/>
    <w:rsid w:val="00331FC3"/>
    <w:rsid w:val="0033350A"/>
    <w:rsid w:val="00333B24"/>
    <w:rsid w:val="00334706"/>
    <w:rsid w:val="003404D8"/>
    <w:rsid w:val="00343AFB"/>
    <w:rsid w:val="003476D3"/>
    <w:rsid w:val="0035218E"/>
    <w:rsid w:val="00353F6D"/>
    <w:rsid w:val="00355454"/>
    <w:rsid w:val="00361FD0"/>
    <w:rsid w:val="00366EA4"/>
    <w:rsid w:val="00371A4B"/>
    <w:rsid w:val="003759AF"/>
    <w:rsid w:val="00380901"/>
    <w:rsid w:val="003812DD"/>
    <w:rsid w:val="0038344C"/>
    <w:rsid w:val="0038699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3C98"/>
    <w:rsid w:val="003C6576"/>
    <w:rsid w:val="003C79A0"/>
    <w:rsid w:val="003D5312"/>
    <w:rsid w:val="003E4950"/>
    <w:rsid w:val="003E4C50"/>
    <w:rsid w:val="003F6BC2"/>
    <w:rsid w:val="0041430D"/>
    <w:rsid w:val="004150C5"/>
    <w:rsid w:val="00415439"/>
    <w:rsid w:val="00417551"/>
    <w:rsid w:val="0042041C"/>
    <w:rsid w:val="00420E5C"/>
    <w:rsid w:val="00422AED"/>
    <w:rsid w:val="00427A9A"/>
    <w:rsid w:val="004325A0"/>
    <w:rsid w:val="00433468"/>
    <w:rsid w:val="00435F5C"/>
    <w:rsid w:val="00436EF9"/>
    <w:rsid w:val="004428E8"/>
    <w:rsid w:val="00442BB5"/>
    <w:rsid w:val="00450AE7"/>
    <w:rsid w:val="004569B6"/>
    <w:rsid w:val="00462B05"/>
    <w:rsid w:val="00467929"/>
    <w:rsid w:val="0047358C"/>
    <w:rsid w:val="00474726"/>
    <w:rsid w:val="00480372"/>
    <w:rsid w:val="00482244"/>
    <w:rsid w:val="004831BA"/>
    <w:rsid w:val="00483BE0"/>
    <w:rsid w:val="00490DD0"/>
    <w:rsid w:val="00491880"/>
    <w:rsid w:val="00493E76"/>
    <w:rsid w:val="004A6DB2"/>
    <w:rsid w:val="004B1A94"/>
    <w:rsid w:val="004B454E"/>
    <w:rsid w:val="004B6761"/>
    <w:rsid w:val="004B6C36"/>
    <w:rsid w:val="004C1B5F"/>
    <w:rsid w:val="004C2E59"/>
    <w:rsid w:val="004C6706"/>
    <w:rsid w:val="004C6EA9"/>
    <w:rsid w:val="004C76E1"/>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326CB"/>
    <w:rsid w:val="00537F04"/>
    <w:rsid w:val="00542441"/>
    <w:rsid w:val="00555659"/>
    <w:rsid w:val="00560284"/>
    <w:rsid w:val="005639E2"/>
    <w:rsid w:val="00571EB4"/>
    <w:rsid w:val="00576C91"/>
    <w:rsid w:val="00584EBB"/>
    <w:rsid w:val="00587BD7"/>
    <w:rsid w:val="00590D71"/>
    <w:rsid w:val="00592389"/>
    <w:rsid w:val="0059650C"/>
    <w:rsid w:val="005971F1"/>
    <w:rsid w:val="00597F84"/>
    <w:rsid w:val="005A73F6"/>
    <w:rsid w:val="005C1D46"/>
    <w:rsid w:val="005C2B42"/>
    <w:rsid w:val="005C5A85"/>
    <w:rsid w:val="005C5BBD"/>
    <w:rsid w:val="005D60F9"/>
    <w:rsid w:val="005F2FF7"/>
    <w:rsid w:val="005F6A0F"/>
    <w:rsid w:val="005F7553"/>
    <w:rsid w:val="0060477C"/>
    <w:rsid w:val="0060672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52C"/>
    <w:rsid w:val="006747C2"/>
    <w:rsid w:val="0067631F"/>
    <w:rsid w:val="00680AFB"/>
    <w:rsid w:val="00685E1B"/>
    <w:rsid w:val="00686C35"/>
    <w:rsid w:val="00690421"/>
    <w:rsid w:val="00690DFF"/>
    <w:rsid w:val="006927A6"/>
    <w:rsid w:val="00693D36"/>
    <w:rsid w:val="0069474C"/>
    <w:rsid w:val="00696644"/>
    <w:rsid w:val="0069799E"/>
    <w:rsid w:val="006A029C"/>
    <w:rsid w:val="006A3449"/>
    <w:rsid w:val="006A3BD8"/>
    <w:rsid w:val="006A4A2E"/>
    <w:rsid w:val="006A683B"/>
    <w:rsid w:val="006B1987"/>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46C2C"/>
    <w:rsid w:val="00761E43"/>
    <w:rsid w:val="0077286D"/>
    <w:rsid w:val="007835DA"/>
    <w:rsid w:val="007845B1"/>
    <w:rsid w:val="00790056"/>
    <w:rsid w:val="00796D45"/>
    <w:rsid w:val="007A6421"/>
    <w:rsid w:val="007A7CBB"/>
    <w:rsid w:val="007C0DBD"/>
    <w:rsid w:val="007C10D9"/>
    <w:rsid w:val="007C45D6"/>
    <w:rsid w:val="007C4E1A"/>
    <w:rsid w:val="007C6A48"/>
    <w:rsid w:val="007C7FF0"/>
    <w:rsid w:val="007D156B"/>
    <w:rsid w:val="007D2000"/>
    <w:rsid w:val="007D7898"/>
    <w:rsid w:val="007E02C0"/>
    <w:rsid w:val="007F0B76"/>
    <w:rsid w:val="007F0C81"/>
    <w:rsid w:val="007F346F"/>
    <w:rsid w:val="008027DC"/>
    <w:rsid w:val="008048BB"/>
    <w:rsid w:val="0080563D"/>
    <w:rsid w:val="0081282F"/>
    <w:rsid w:val="00812994"/>
    <w:rsid w:val="00813902"/>
    <w:rsid w:val="008144B7"/>
    <w:rsid w:val="00823302"/>
    <w:rsid w:val="00824BF6"/>
    <w:rsid w:val="00836413"/>
    <w:rsid w:val="00850B75"/>
    <w:rsid w:val="00851512"/>
    <w:rsid w:val="0087511D"/>
    <w:rsid w:val="00880C35"/>
    <w:rsid w:val="00880FD7"/>
    <w:rsid w:val="00881B95"/>
    <w:rsid w:val="00882406"/>
    <w:rsid w:val="0089293A"/>
    <w:rsid w:val="008949AE"/>
    <w:rsid w:val="0089593D"/>
    <w:rsid w:val="008A0EBC"/>
    <w:rsid w:val="008B342A"/>
    <w:rsid w:val="008B4D34"/>
    <w:rsid w:val="008C1382"/>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00B2"/>
    <w:rsid w:val="00942152"/>
    <w:rsid w:val="00942D03"/>
    <w:rsid w:val="00946771"/>
    <w:rsid w:val="00951FBD"/>
    <w:rsid w:val="009562AA"/>
    <w:rsid w:val="00967DD6"/>
    <w:rsid w:val="00972D00"/>
    <w:rsid w:val="009750F1"/>
    <w:rsid w:val="00975BF4"/>
    <w:rsid w:val="00985241"/>
    <w:rsid w:val="00987DEF"/>
    <w:rsid w:val="0099202C"/>
    <w:rsid w:val="009A2FE1"/>
    <w:rsid w:val="009A406F"/>
    <w:rsid w:val="009A5797"/>
    <w:rsid w:val="009C3256"/>
    <w:rsid w:val="009C64D8"/>
    <w:rsid w:val="009C770F"/>
    <w:rsid w:val="009D572A"/>
    <w:rsid w:val="009E258A"/>
    <w:rsid w:val="009E6104"/>
    <w:rsid w:val="00A006A3"/>
    <w:rsid w:val="00A01E3A"/>
    <w:rsid w:val="00A04AC0"/>
    <w:rsid w:val="00A04E16"/>
    <w:rsid w:val="00A06F64"/>
    <w:rsid w:val="00A07F49"/>
    <w:rsid w:val="00A22C4E"/>
    <w:rsid w:val="00A23000"/>
    <w:rsid w:val="00A23433"/>
    <w:rsid w:val="00A251E3"/>
    <w:rsid w:val="00A3289A"/>
    <w:rsid w:val="00A33AC5"/>
    <w:rsid w:val="00A371EB"/>
    <w:rsid w:val="00A42D85"/>
    <w:rsid w:val="00A43D4C"/>
    <w:rsid w:val="00A46321"/>
    <w:rsid w:val="00A526F2"/>
    <w:rsid w:val="00A53600"/>
    <w:rsid w:val="00A62819"/>
    <w:rsid w:val="00A633EF"/>
    <w:rsid w:val="00A63ACC"/>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C5395"/>
    <w:rsid w:val="00AE0D46"/>
    <w:rsid w:val="00AE36BA"/>
    <w:rsid w:val="00AE7B40"/>
    <w:rsid w:val="00AE7F0E"/>
    <w:rsid w:val="00AF1959"/>
    <w:rsid w:val="00AF7039"/>
    <w:rsid w:val="00B014FE"/>
    <w:rsid w:val="00B04F0E"/>
    <w:rsid w:val="00B07E3E"/>
    <w:rsid w:val="00B12B89"/>
    <w:rsid w:val="00B13CF6"/>
    <w:rsid w:val="00B15916"/>
    <w:rsid w:val="00B15B91"/>
    <w:rsid w:val="00B20693"/>
    <w:rsid w:val="00B2070B"/>
    <w:rsid w:val="00B2428F"/>
    <w:rsid w:val="00B26E4B"/>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3696"/>
    <w:rsid w:val="00B87D99"/>
    <w:rsid w:val="00B91F37"/>
    <w:rsid w:val="00B95212"/>
    <w:rsid w:val="00B95F53"/>
    <w:rsid w:val="00B96B79"/>
    <w:rsid w:val="00B96E20"/>
    <w:rsid w:val="00BA5826"/>
    <w:rsid w:val="00BA5D36"/>
    <w:rsid w:val="00BB765D"/>
    <w:rsid w:val="00BB7BF4"/>
    <w:rsid w:val="00BD06CE"/>
    <w:rsid w:val="00BD34A3"/>
    <w:rsid w:val="00BD4BA3"/>
    <w:rsid w:val="00BE3CEC"/>
    <w:rsid w:val="00BE4068"/>
    <w:rsid w:val="00BF7A0D"/>
    <w:rsid w:val="00C1193E"/>
    <w:rsid w:val="00C124F5"/>
    <w:rsid w:val="00C15701"/>
    <w:rsid w:val="00C1574B"/>
    <w:rsid w:val="00C16A5B"/>
    <w:rsid w:val="00C229F8"/>
    <w:rsid w:val="00C25DC7"/>
    <w:rsid w:val="00C2764D"/>
    <w:rsid w:val="00C34B12"/>
    <w:rsid w:val="00C34C38"/>
    <w:rsid w:val="00C37125"/>
    <w:rsid w:val="00C3739F"/>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160A"/>
    <w:rsid w:val="00CD2044"/>
    <w:rsid w:val="00CD79A1"/>
    <w:rsid w:val="00CE2668"/>
    <w:rsid w:val="00CE35EE"/>
    <w:rsid w:val="00CE613D"/>
    <w:rsid w:val="00CF3004"/>
    <w:rsid w:val="00CF3132"/>
    <w:rsid w:val="00CF5BF2"/>
    <w:rsid w:val="00D02B3D"/>
    <w:rsid w:val="00D055FA"/>
    <w:rsid w:val="00D10E71"/>
    <w:rsid w:val="00D31ADC"/>
    <w:rsid w:val="00D31BB9"/>
    <w:rsid w:val="00D354A9"/>
    <w:rsid w:val="00D378AB"/>
    <w:rsid w:val="00D46030"/>
    <w:rsid w:val="00D54499"/>
    <w:rsid w:val="00D54674"/>
    <w:rsid w:val="00D5698B"/>
    <w:rsid w:val="00D606C1"/>
    <w:rsid w:val="00D711A1"/>
    <w:rsid w:val="00D745A1"/>
    <w:rsid w:val="00D75DA6"/>
    <w:rsid w:val="00D8111E"/>
    <w:rsid w:val="00D860FD"/>
    <w:rsid w:val="00D91F9F"/>
    <w:rsid w:val="00DA4C06"/>
    <w:rsid w:val="00DA74CE"/>
    <w:rsid w:val="00DB0454"/>
    <w:rsid w:val="00DB2888"/>
    <w:rsid w:val="00DB563D"/>
    <w:rsid w:val="00DC29F5"/>
    <w:rsid w:val="00DC2A67"/>
    <w:rsid w:val="00DC515D"/>
    <w:rsid w:val="00DC63F1"/>
    <w:rsid w:val="00DD4557"/>
    <w:rsid w:val="00DD636C"/>
    <w:rsid w:val="00DD6782"/>
    <w:rsid w:val="00DE2882"/>
    <w:rsid w:val="00DE358C"/>
    <w:rsid w:val="00DE6902"/>
    <w:rsid w:val="00DE7529"/>
    <w:rsid w:val="00DF1790"/>
    <w:rsid w:val="00DF5788"/>
    <w:rsid w:val="00DF643F"/>
    <w:rsid w:val="00E017F5"/>
    <w:rsid w:val="00E0367C"/>
    <w:rsid w:val="00E0492F"/>
    <w:rsid w:val="00E04D87"/>
    <w:rsid w:val="00E07CD6"/>
    <w:rsid w:val="00E1152F"/>
    <w:rsid w:val="00E179A1"/>
    <w:rsid w:val="00E20DF7"/>
    <w:rsid w:val="00E2310E"/>
    <w:rsid w:val="00E23ADA"/>
    <w:rsid w:val="00E26145"/>
    <w:rsid w:val="00E330DF"/>
    <w:rsid w:val="00E40662"/>
    <w:rsid w:val="00E43055"/>
    <w:rsid w:val="00E43F53"/>
    <w:rsid w:val="00E46200"/>
    <w:rsid w:val="00E51AB3"/>
    <w:rsid w:val="00E52B6E"/>
    <w:rsid w:val="00E573C2"/>
    <w:rsid w:val="00E647B1"/>
    <w:rsid w:val="00E7063F"/>
    <w:rsid w:val="00E712C4"/>
    <w:rsid w:val="00E8010E"/>
    <w:rsid w:val="00E8111A"/>
    <w:rsid w:val="00E84E16"/>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7C"/>
    <w:rsid w:val="00F301CD"/>
    <w:rsid w:val="00F34837"/>
    <w:rsid w:val="00F34C10"/>
    <w:rsid w:val="00F3667C"/>
    <w:rsid w:val="00F41F53"/>
    <w:rsid w:val="00F452DA"/>
    <w:rsid w:val="00F51A6E"/>
    <w:rsid w:val="00F541BA"/>
    <w:rsid w:val="00F5664A"/>
    <w:rsid w:val="00F573C6"/>
    <w:rsid w:val="00F60AF1"/>
    <w:rsid w:val="00F61E73"/>
    <w:rsid w:val="00F64A85"/>
    <w:rsid w:val="00F67789"/>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18BA"/>
    <w:rsid w:val="00FC29BB"/>
    <w:rsid w:val="00FC7305"/>
    <w:rsid w:val="00FD0749"/>
    <w:rsid w:val="00FD0FD9"/>
    <w:rsid w:val="00FD6872"/>
    <w:rsid w:val="00FE4883"/>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474726"/>
    <w:rPr>
      <w:color w:val="808080"/>
      <w:bdr w:space="0" w:sz="0" w:color="auto" w:val="none"/>
      <w:shd w:fill="auto" w:color="auto" w:val="clear"/>
    </w:rPr>
  </w:style>
  <w:style w:customStyle="true" w:styleId="eSPISCCParagraphDefaultFont" w:type="character">
    <w:name w:val="eSPIS_CC_Paragraph Default Font"/>
    <w:basedOn w:val="Naglaeno"/>
    <w:rsid w:val="0047472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74726"/>
    <w:rPr>
      <w:b/>
      <w:bCs/>
      <w:bdr w:space="0" w:sz="0" w:color="auto" w:val="none"/>
      <w:shd w:fill="FFFFCC" w:color="auto" w:val="clear"/>
      <w:lang w:val="hr-HR"/>
    </w:rPr>
  </w:style>
  <w:style w:customStyle="true" w:styleId="PozadinaSvijetloCrvena" w:type="character">
    <w:name w:val="Pozadina_SvijetloCrvena"/>
    <w:basedOn w:val="eSPISCCParagraphDefaultFont"/>
    <w:rsid w:val="0047472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7472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474726"/>
    <w:rPr>
      <w:color w:val="808080"/>
      <w:bdr w:color="auto" w:space="0" w:sz="0" w:val="none"/>
      <w:shd w:color="auto" w:fill="auto" w:val="clear"/>
    </w:rPr>
  </w:style>
  <w:style w:customStyle="1" w:styleId="eSPISCCParagraphDefaultFont" w:type="character">
    <w:name w:val="eSPIS_CC_Paragraph Default Font"/>
    <w:basedOn w:val="Naglaeno"/>
    <w:rsid w:val="0047472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74726"/>
    <w:rPr>
      <w:b/>
      <w:bCs/>
      <w:bdr w:color="auto" w:space="0" w:sz="0" w:val="none"/>
      <w:shd w:color="auto" w:fill="FFFFCC" w:val="clear"/>
      <w:lang w:val="hr-HR"/>
    </w:rPr>
  </w:style>
  <w:style w:customStyle="1" w:styleId="PozadinaSvijetloCrvena" w:type="character">
    <w:name w:val="Pozadina_SvijetloCrvena"/>
    <w:basedOn w:val="eSPISCCParagraphDefaultFont"/>
    <w:rsid w:val="0047472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7472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2190</izvorni_sadrzaj>
    <derivirana_varijabla naziv="DomainObject.Predmet.Broj_1">2190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2016.</izvorni_sadrzaj>
    <derivirana_varijabla naziv="DomainObject.Predmet.DatumOsnivanja_1">29.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St-2190/2016</izvorni_sadrzaj>
    <derivirana_varijabla naziv="DomainObject.Predmet.OznakaBroj_1">St-2190/2016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ALL MONT GRADNJA jednostavno društvo s ograničenom odgovornošću za građevinarstvo i usluge</izvorni_sadrzaj>
    <derivirana_varijabla naziv="DomainObject.Predmet.ProtustrankaFormated_1">  ALL MONT GRADNJA jednostavno društvo s ograničenom odgovornošću za građevinarstvo i usluge</derivirana_varijabla>
  </DomainObject.Predmet.ProtustrankaFormated>
  <DomainObject.Predmet.ProtustrankaFormatedOIB>
    <izvorni_sadrzaj>  ALL MONT GRADNJA jednostavno društvo s ograničenom odgovornošću za građevinarstvo i usluge, OIB 71885917627</izvorni_sadrzaj>
    <derivirana_varijabla naziv="DomainObject.Predmet.ProtustrankaFormatedOIB_1">  ALL MONT GRADNJA jednostavno društvo s ograničenom odgovornošću za građevinarstvo i usluge, OIB 71885917627</derivirana_varijabla>
  </DomainObject.Predmet.ProtustrankaFormatedOIB>
  <DomainObject.Predmet.ProtustrankaFormatedWithAdress>
    <izvorni_sadrzaj> ALL MONT GRADNJA jednostavno društvo s ograničenom odgovornošću za građevinarstvo i usluge, K.A.Stepinca 41, 31000 Osijek</izvorni_sadrzaj>
    <derivirana_varijabla naziv="DomainObject.Predmet.ProtustrankaFormatedWithAdress_1"> ALL MONT GRADNJA jednostavno društvo s ograničenom odgovornošću za građevinarstvo i usluge, K.A.Stepinca 41, 31000 Osijek</derivirana_varijabla>
  </DomainObject.Predmet.ProtustrankaFormatedWithAdress>
  <DomainObject.Predmet.ProtustrankaFormatedWithAdressOIB>
    <izvorni_sadrzaj> ALL MONT GRADNJA jednostavno društvo s ograničenom odgovornošću za građevinarstvo i usluge, OIB 71885917627, K.A.Stepinca 41, 31000 Osijek</izvorni_sadrzaj>
    <derivirana_varijabla naziv="DomainObject.Predmet.ProtustrankaFormatedWithAdressOIB_1"> ALL MONT GRADNJA jednostavno društvo s ograničenom odgovornošću za građevinarstvo i usluge, OIB 71885917627, K.A.Stepinca 41, 31000 Osijek</derivirana_varijabla>
  </DomainObject.Predmet.ProtustrankaFormatedWithAdressOIB>
  <DomainObject.Predmet.ProtustrankaWithAdress>
    <izvorni_sadrzaj>ALL MONT GRADNJA jednostavno društvo s ograničenom odgovornošću za građevinarstvo i usluge K.A.Stepinca 41, 31000 Osijek</izvorni_sadrzaj>
    <derivirana_varijabla naziv="DomainObject.Predmet.ProtustrankaWithAdress_1">ALL MONT GRADNJA jednostavno društvo s ograničenom odgovornošću za građevinarstvo i usluge K.A.Stepinca 41, 31000 Osijek</derivirana_varijabla>
  </DomainObject.Predmet.ProtustrankaWithAdress>
  <DomainObject.Predmet.ProtustrankaWithAdressOIB>
    <izvorni_sadrzaj>ALL MONT GRADNJA jednostavno društvo s ograničenom odgovornošću za građevinarstvo i usluge, OIB 71885917627, K.A.Stepinca 41, 31000 Osijek</izvorni_sadrzaj>
    <derivirana_varijabla naziv="DomainObject.Predmet.ProtustrankaWithAdressOIB_1">ALL MONT GRADNJA jednostavno društvo s ograničenom odgovornošću za građevinarstvo i usluge, OIB 71885917627, K.A.Stepinca 41, 31000 Osijek</derivirana_varijabla>
  </DomainObject.Predmet.ProtustrankaWithAdressOIB>
  <DomainObject.Predmet.ProtustrankaNazivFormated>
    <izvorni_sadrzaj>ALL MONT GRADNJA jednostavno društvo s ograničenom odgovornošću za građevinarstvo i usluge</izvorni_sadrzaj>
    <derivirana_varijabla naziv="DomainObject.Predmet.ProtustrankaNazivFormated_1">ALL MONT GRADNJA jednostavno društvo s ograničenom odgovornošću za građevinarstvo i usluge</derivirana_varijabla>
  </DomainObject.Predmet.ProtustrankaNazivFormated>
  <DomainObject.Predmet.ProtustrankaNazivFormatedOIB>
    <izvorni_sadrzaj>ALL MONT GRADNJA jednostavno društvo s ograničenom odgovornošću za građevinarstvo i usluge, OIB 71885917627</izvorni_sadrzaj>
    <derivirana_varijabla naziv="DomainObject.Predmet.ProtustrankaNazivFormatedOIB_1">ALL MONT GRADNJA jednostavno društvo s ograničenom odgovornošću za građevinarstvo i usluge, OIB 71885917627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ALL MONT GRADNJA jednostavno društvo s ograničenom odgovornošću za građevinarstvo i usluge</item>
    </izvorni_sadrzaj>
    <derivirana_varijabla naziv="DomainObject.Predmet.ProtuStrankaListFormated_1">
      <item>ALL MONT GRADNJA jednostavno društvo s ograničenom odgovornošću za građevinarstvo i usluge</item>
    </derivirana_varijabla>
  </DomainObject.Predmet.ProtuStrankaListFormated>
  <DomainObject.Predmet.ProtuStrankaListFormatedOIB>
    <izvorni_sadrzaj>
      <item>ALL MONT GRADNJA jednostavno društvo s ograničenom odgovornošću za građevinarstvo i usluge, OIB 71885917627</item>
    </izvorni_sadrzaj>
    <derivirana_varijabla naziv="DomainObject.Predmet.ProtuStrankaListFormatedOIB_1">
      <item>ALL MONT GRADNJA jednostavno društvo s ograničenom odgovornošću za građevinarstvo i usluge, OIB 71885917627</item>
    </derivirana_varijabla>
  </DomainObject.Predmet.ProtuStrankaListFormatedOIB>
  <DomainObject.Predmet.ProtuStrankaListFormatedWithAdress>
    <izvorni_sadrzaj>
      <item>ALL MONT GRADNJA jednostavno društvo s ograničenom odgovornošću za građevinarstvo i usluge, K.A.Stepinca 41, 31000 Osijek</item>
    </izvorni_sadrzaj>
    <derivirana_varijabla naziv="DomainObject.Predmet.ProtuStrankaListFormatedWithAdress_1">
      <item>ALL MONT GRADNJA jednostavno društvo s ograničenom odgovornošću za građevinarstvo i usluge, K.A.Stepinca 41, 31000 Osijek</item>
    </derivirana_varijabla>
  </DomainObject.Predmet.ProtuStrankaListFormatedWithAdress>
  <DomainObject.Predmet.ProtuStrankaListFormatedWithAdressOIB>
    <izvorni_sadrzaj>
      <item>ALL MONT GRADNJA jednostavno društvo s ograničenom odgovornošću za građevinarstvo i usluge, OIB 71885917627, K.A.Stepinca 41, 31000 Osijek</item>
    </izvorni_sadrzaj>
    <derivirana_varijabla naziv="DomainObject.Predmet.ProtuStrankaListFormatedWithAdressOIB_1">
      <item>ALL MONT GRADNJA jednostavno društvo s ograničenom odgovornošću za građevinarstvo i usluge, OIB 71885917627, K.A.Stepinca 41, 31000 Osijek</item>
    </derivirana_varijabla>
  </DomainObject.Predmet.ProtuStrankaListFormatedWithAdressOIB>
  <DomainObject.Predmet.ProtuStrankaListNazivFormated>
    <izvorni_sadrzaj>
      <item>ALL MONT GRADNJA jednostavno društvo s ograničenom odgovornošću za građevinarstvo i usluge</item>
    </izvorni_sadrzaj>
    <derivirana_varijabla naziv="DomainObject.Predmet.ProtuStrankaListNazivFormated_1">
      <item>ALL MONT GRADNJA jednostavno društvo s ograničenom odgovornošću za građevinarstvo i usluge</item>
    </derivirana_varijabla>
  </DomainObject.Predmet.ProtuStrankaListNazivFormated>
  <DomainObject.Predmet.ProtuStrankaListNazivFormatedOIB>
    <izvorni_sadrzaj>
      <item>ALL MONT GRADNJA jednostavno društvo s ograničenom odgovornošću za građevinarstvo i usluge, OIB 71885917627</item>
    </izvorni_sadrzaj>
    <derivirana_varijabla naziv="DomainObject.Predmet.ProtuStrankaListNazivFormatedOIB_1">
      <item>ALL MONT GRADNJA jednostavno društvo s ograničenom odgovornošću za građevinarstvo i usluge, OIB 71885917627</item>
    </derivirana_varijabla>
  </DomainObject.Predmet.ProtuStrankaListNazivFormatedOIB>
  <DomainObject.Predmet.OstaliListFormated>
    <izvorni_sadrzaj>
      <item>ŽDO GUO Osijek</item>
      <item>Tihana Majić</item>
      <item>Matijo Perišić</item>
    </izvorni_sadrzaj>
    <derivirana_varijabla naziv="DomainObject.Predmet.OstaliListFormated_1">
      <item>ŽDO GUO Osijek</item>
      <item>Tihana Majić</item>
      <item>Matijo Perišić</item>
    </derivirana_varijabla>
  </DomainObject.Predmet.OstaliListFormated>
  <DomainObject.Predmet.OstaliListFormatedOIB>
    <izvorni_sadrzaj>
      <item>ŽDO GUO Osijek</item>
      <item>Tihana Majić, OIB 43035003321</item>
      <item>Matijo Perišić, OIB 64578500857</item>
    </izvorni_sadrzaj>
    <derivirana_varijabla naziv="DomainObject.Predmet.OstaliListFormatedOIB_1">
      <item>ŽDO GUO Osijek</item>
      <item>Tihana Majić, OIB 43035003321</item>
      <item>Matijo Perišić, OIB 64578500857</item>
    </derivirana_varijabla>
  </DomainObject.Predmet.OstaliListFormatedOIB>
  <DomainObject.Predmet.OstaliListFormatedWithAdress>
    <izvorni_sadrzaj>
      <item>ŽDO GUO Osijek</item>
      <item>Tihana Majić, Naselje M. Krleže 4, 31000 Osijek</item>
      <item>Matijo Perišić, Kardinala Alojzija Stepinca 41, 31000 Osijek</item>
    </izvorni_sadrzaj>
    <derivirana_varijabla naziv="DomainObject.Predmet.OstaliListFormatedWithAdress_1">
      <item>ŽDO GUO Osijek</item>
      <item>Tihana Majić, Naselje M. Krleže 4, 31000 Osijek</item>
      <item>Matijo Perišić, Kardinala Alojzija Stepinca 41, 31000 Osijek</item>
    </derivirana_varijabla>
  </DomainObject.Predmet.OstaliListFormatedWithAdress>
  <DomainObject.Predmet.OstaliListFormatedWithAdressOIB>
    <izvorni_sadrzaj>
      <item>ŽDO GUO Osijek</item>
      <item>Tihana Majić, OIB 43035003321, Naselje M. Krleže 4, 31000 Osijek</item>
      <item>Matijo Perišić, OIB 64578500857, Kardinala Alojzija Stepinca 41, 31000 Osijek</item>
    </izvorni_sadrzaj>
    <derivirana_varijabla naziv="DomainObject.Predmet.OstaliListFormatedWithAdressOIB_1">
      <item>ŽDO GUO Osijek</item>
      <item>Tihana Majić, OIB 43035003321, Naselje M. Krleže 4, 31000 Osijek</item>
      <item>Matijo Perišić, OIB 64578500857, Kardinala Alojzija Stepinca 41, 31000 Osijek</item>
    </derivirana_varijabla>
  </DomainObject.Predmet.OstaliListFormatedWithAdressOIB>
  <DomainObject.Predmet.OstaliListNazivFormated>
    <izvorni_sadrzaj>
      <item>ŽDO GUO Osijek</item>
      <item>Tihana Majić</item>
      <item>Matijo Perišić</item>
    </izvorni_sadrzaj>
    <derivirana_varijabla naziv="DomainObject.Predmet.OstaliListNazivFormated_1">
      <item>ŽDO GUO Osijek</item>
      <item>Tihana Majić</item>
      <item>Matijo Perišić</item>
    </derivirana_varijabla>
  </DomainObject.Predmet.OstaliListNazivFormated>
  <DomainObject.Predmet.OstaliListNazivFormatedOIB>
    <izvorni_sadrzaj>
      <item>ŽDO GUO Osijek</item>
      <item>Tihana Majić, OIB 43035003321</item>
      <item>Matijo Perišić, OIB 64578500857</item>
    </izvorni_sadrzaj>
    <derivirana_varijabla naziv="DomainObject.Predmet.OstaliListNazivFormatedOIB_1">
      <item>ŽDO GUO Osijek</item>
      <item>Tihana Majić, OIB 43035003321</item>
      <item>Matijo Perišić, OIB 64578500857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ALL MONT GRADNJA jednostavno društvo s ograničenom odgovornošću za građevinarstvo i usluge</izvorni_sadrzaj>
    <derivirana_varijabla naziv="DomainObject.Predmet.ProtustrankaIDrugi_1">ALL MONT GRADNJA jednostavno društvo s ograničenom odgovornošću za građevinarstvo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ALL MONT GRADNJA jednostavno društvo s ograničenom odgovornošću za građevinarstvo i usluge, OIB 71885917627, K.A.Stepinca 41, 31000 Osijek</izvorni_sadrzaj>
    <derivirana_varijabla naziv="DomainObject.Predmet.ProtustrankaIDrugiAdressOIB_1">ALL MONT GRADNJA jednostavno društvo s ograničenom odgovornošću za građevinarstvo i usluge, OIB 71885917627, K.A.Stepinca 41,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ALL MONT GRADNJA jednostavno društvo s ograničenom odgovornošću za građevinarstvo i usluge</item>
      <item>ŽDO GUO Osijek</item>
      <item>Tihana Majić</item>
      <item>Matijo Perišić</item>
    </izvorni_sadrzaj>
    <derivirana_varijabla naziv="DomainObject.Predmet.SudioniciListNaziv_1">
      <item>FINA RC OSIJEK</item>
      <item>ALL MONT GRADNJA jednostavno društvo s ograničenom odgovornošću za građevinarstvo i usluge</item>
      <item>ŽDO GUO Osijek</item>
      <item>Tihana Majić</item>
      <item>Matijo Perišić</item>
    </derivirana_varijabla>
  </DomainObject.Predmet.SudioniciListNaziv>
  <DomainObject.Predmet.SudioniciListAdressOIB>
    <izvorni_sadrzaj>
      <item>FINA RC OSIJEK, OIB 85821130368</item>
      <item>ALL MONT GRADNJA jednostavno društvo s ograničenom odgovornošću za građevinarstvo i usluge, OIB 71885917627, K.A.Stepinca 41,31000 Osijek</item>
      <item>ŽDO GUO Osijek</item>
      <item>Tihana Majić, OIB 43035003321, Naselje M. Krleže 4,31000 Osijek</item>
      <item>Matijo Perišić, OIB 64578500857, Kardinala Alojzija Stepinca 41,31000 Osijek</item>
    </izvorni_sadrzaj>
    <derivirana_varijabla naziv="DomainObject.Predmet.SudioniciListAdressOIB_1">
      <item>FINA RC OSIJEK, OIB 85821130368</item>
      <item>ALL MONT GRADNJA jednostavno društvo s ograničenom odgovornošću za građevinarstvo i usluge, OIB 71885917627, K.A.Stepinca 41,31000 Osijek</item>
      <item>ŽDO GUO Osijek</item>
      <item>Tihana Majić, OIB 43035003321, Naselje M. Krleže 4,31000 Osijek</item>
      <item>Matijo Perišić, OIB 64578500857, Kardinala Alojzija Stepinca 41,31000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71885917627</item>
      <item>, OIB null</item>
      <item>, OIB 43035003321</item>
      <item>, OIB 64578500857</item>
    </izvorni_sadrzaj>
    <derivirana_varijabla naziv="DomainObject.Predmet.SudioniciListNazivOIB_1">
      <item>, OIB 85821130368</item>
      <item>, OIB 71885917627</item>
      <item>, OIB null</item>
      <item>, OIB 43035003321</item>
      <item>, OIB 64578500857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723</properties:Words>
  <properties:Characters>3910</properties:Characters>
  <properties:Lines>92</properties:Lines>
  <properties:Paragraphs>24</properties:Paragraphs>
  <properties:TotalTime>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2016-09-27T09:41:00Z</cp:lastPrinted>
  <dcterms:modified xmlns:xsi="http://www.w3.org/2001/XMLSchema-instance" xsi:type="dcterms:W3CDTF">2016-10-25T08:20:00Z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