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f63e" w14:paraId="4e1f63e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C34073">
        <w:t>517</w:t>
      </w:r>
      <w:r w:rsidR="00D13960">
        <w:t>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C34073">
        <w:t xml:space="preserve"> ZAINAT d.o.o., Varaždin, Miroslava Krleže 1, OIB: 69349844663</w:t>
      </w:r>
      <w:r w:rsidR="00665A9B">
        <w:t xml:space="preserve">, </w:t>
      </w:r>
      <w:r w:rsidR="00637444">
        <w:t xml:space="preserve">dana </w:t>
      </w:r>
      <w:r w:rsidR="00AE50E3">
        <w:t>13. listopada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C34073">
        <w:t xml:space="preserve"> </w:t>
      </w:r>
      <w:r w:rsidR="00C34073" w:rsidRPr="00C34073">
        <w:t>ZAINAT d.o.o., Varaždin, Miroslava Krleže 1, OIB: 69349844663</w:t>
      </w:r>
      <w:r w:rsidR="00740000">
        <w:t xml:space="preserve">, </w:t>
      </w:r>
      <w:r w:rsidR="00CB6C18">
        <w:t xml:space="preserve">iznosi </w:t>
      </w:r>
      <w:r w:rsidR="00C34073">
        <w:t>37.741,26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</w:t>
      </w:r>
      <w:r w:rsidR="00C34073">
        <w:t xml:space="preserve"> Nataša Hižak, Varaždin, Miroslava Krleže 1, OIB: 65891581644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C34073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2B1115">
        <w:t>,</w:t>
      </w:r>
      <w:r>
        <w:t xml:space="preserve"> </w:t>
      </w:r>
      <w:r w:rsidR="00AE50E3">
        <w:t>13. listopada</w:t>
      </w:r>
      <w:r w:rsidR="0095167E">
        <w:t xml:space="preserve"> 2017</w:t>
      </w:r>
      <w:r>
        <w:t>.</w:t>
      </w:r>
    </w:p>
    <w:p w:rsidRDefault="00F949CB" w:rsidP="00F949CB" w:rsidR="00F949CB">
      <w:pPr>
        <w:jc w:val="both"/>
      </w:pPr>
    </w:p>
    <w:p w:rsidRDefault="001159F0" w:rsidP="00F949CB" w:rsidR="00F949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49CB" w:rsidRPr="006F44C4">
        <w:t>SUDAC</w:t>
      </w:r>
    </w:p>
    <w:p w:rsidRDefault="00F949CB" w:rsidP="00F949CB" w:rsidR="00F949CB" w:rsidRPr="006F44C4">
      <w:pPr>
        <w:jc w:val="both"/>
      </w:pPr>
    </w:p>
    <w:p w:rsidRDefault="00F949CB" w:rsidP="00F949CB" w:rsidR="00F949CB" w:rsidRPr="006F44C4">
      <w:pPr>
        <w:ind w:firstLine="708" w:left="5664"/>
        <w:jc w:val="both"/>
      </w:pPr>
    </w:p>
    <w:p w:rsidRDefault="00F949CB" w:rsidP="00F949CB" w:rsidR="00F949CB" w:rsidRPr="006F44C4">
      <w:pPr>
        <w:ind w:firstLine="708" w:left="4248"/>
        <w:jc w:val="both"/>
      </w:pPr>
      <w:r w:rsidRPr="006F44C4">
        <w:t>Ksenija Flack-Makitan</w:t>
      </w:r>
      <w:r w:rsidR="00680111">
        <w:t>, v.r.</w:t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9B8" w:rsidR="003329B8">
      <w:r>
        <w:separator/>
      </w:r>
    </w:p>
  </w:endnote>
  <w:endnote w:id="0" w:type="continuationSeparator">
    <w:p w:rsidRDefault="003329B8" w:rsidR="00332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9B8" w:rsidR="003329B8">
      <w:r>
        <w:separator/>
      </w:r>
    </w:p>
  </w:footnote>
  <w:footnote w:id="0" w:type="continuationSeparator">
    <w:p w:rsidRDefault="003329B8" w:rsidR="00332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75CAF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329B8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0111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13960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949CB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1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1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1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1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1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ZAINAT društvo s ograničenom odgovornošću za usluge, proizvodnju, graditeljstvo i trgovinu zastupanog po punomoćniku Nataša Hižak</izvorni_sadrzaj>
    <derivirana_varijabla naziv="DomainObject.Predmet.ProtustrankaFormated_1">  ZAINAT društvo s ograničenom odgovornošću za usluge, proizvodnju, graditeljstvo i trgovinu zastupanog po punomoćniku Nataša Hižak</derivirana_varijabla>
  </DomainObject.Predmet.ProtustrankaFormated>
  <DomainObject.Predmet.ProtustrankaFormatedOIB>
    <izvorni_sadrzaj>  ZAINAT društvo s ograničenom odgovornošću za usluge, proizvodnju, graditeljstvo i trgovinu, OIB 69349844663 zastupanog po punomoćniku Nataša Hižak</izvorni_sadrzaj>
    <derivirana_varijabla naziv="DomainObject.Predmet.ProtustrankaFormatedOIB_1">  ZAINAT društvo s ograničenom odgovornošću za usluge, proizvodnju, graditeljstvo i trgovinu, OIB 69349844663 zastupanog po punomoćniku Nataša Hižak</derivirana_varijabla>
  </DomainObject.Predmet.ProtustrankaFormatedOIB>
  <DomainObject.Predmet.ProtustrankaFormatedWithAdress>
    <izvorni_sadrzaj> ZAINAT društvo s ograničenom odgovornošću za usluge, proizvodnju, graditeljstvo i trgovinu, Miroslava Krleže 1 , 42000 Varaždin zastupanog po punomoćniku Nataša Hižak</izvorni_sadrzaj>
    <derivirana_varijabla naziv="DomainObject.Predmet.ProtustrankaFormatedWithAdress_1"> ZAINAT društvo s ograničenom odgovornošću za usluge, proizvodnju, graditeljstvo i trgovinu, Miroslava Krleže 1 , 42000 Varaždin zastupanog po punomoćniku Nataša Hižak</derivirana_varijabla>
  </DomainObject.Predmet.ProtustrankaFormatedWithAdress>
  <DomainObject.Predmet.ProtustrankaFormatedWithAdressOIB>
    <izvorni_sadrzaj> ZAINAT društvo s ograničenom odgovornošću za usluge, proizvodnju, graditeljstvo i trgovinu, OIB 69349844663, Miroslava Krleže 1 , 42000 Varaždin zastupanog po punomoćniku Nataša Hižak</izvorni_sadrzaj>
    <derivirana_varijabla naziv="DomainObject.Predmet.ProtustrankaFormatedWithAdressOIB_1"> ZAINAT društvo s ograničenom odgovornošću za usluge, proizvodnju, graditeljstvo i trgovinu, OIB 69349844663, Miroslava Krleže 1 , 42000 Varaždin zastupanog po punomoćniku Nataša Hižak</derivirana_varijabla>
  </DomainObject.Predmet.ProtustrankaFormatedWithAdressOIB>
  <DomainObject.Predmet.ProtustrankaWithAdress>
    <izvorni_sadrzaj>ZAINAT društvo s ograničenom odgovornošću za usluge, proizvodnju, graditeljstvo i trgovinu Miroslava Krleže 1 , 42000 Varaždin</izvorni_sadrzaj>
    <derivirana_varijabla naziv="DomainObject.Predmet.ProtustrankaWithAdress_1">ZAINAT društvo s ograničenom odgovornošću za usluge, proizvodnju, graditeljstvo i trgovinu Miroslava Krleže 1 , 42000 Varaždin</derivirana_varijabla>
  </DomainObject.Predmet.ProtustrankaWithAdress>
  <DomainObject.Predmet.ProtustrankaWithAdressOIB>
    <izvorni_sadrzaj>ZAINAT društvo s ograničenom odgovornošću za usluge, proizvodnju, graditeljstvo i trgovinu, OIB 69349844663, Miroslava Krleže 1 , 42000 Varaždin</izvorni_sadrzaj>
    <derivirana_varijabla naziv="DomainObject.Predmet.ProtustrankaWithAdressOIB_1">ZAINAT društvo s ograničenom odgovornošću za usluge, proizvodnju, graditeljstvo i trgovinu, OIB 69349844663, Miroslava Krleže 1 , 42000 Varaždin</derivirana_varijabla>
  </DomainObject.Predmet.ProtustrankaWithAdressOIB>
  <DomainObject.Predmet.ProtustrankaNazivFormated>
    <izvorni_sadrzaj>ZAINAT društvo s ograničenom odgovornošću za usluge, proizvodnju, graditeljstvo i trgovinu</izvorni_sadrzaj>
    <derivirana_varijabla naziv="DomainObject.Predmet.ProtustrankaNazivFormated_1">ZAINAT društvo s ograničenom odgovornošću za usluge, proizvodnju, graditeljstvo i trgovinu</derivirana_varijabla>
  </DomainObject.Predmet.ProtustrankaNazivFormated>
  <DomainObject.Predmet.ProtustrankaNazivFormatedOIB>
    <izvorni_sadrzaj>ZAINAT društvo s ograničenom odgovornošću za usluge, proizvodnju, graditeljstvo i trgovinu, OIB 69349844663</izvorni_sadrzaj>
    <derivirana_varijabla naziv="DomainObject.Predmet.ProtustrankaNazivFormatedOIB_1">ZAINAT društvo s ograničenom odgovornošću za usluge, proizvodnju, graditeljstvo i trgovinu, OIB 69349844663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37741.26</izvorni_sadrzaj>
    <derivirana_varijabla naziv="DomainObject.Predmet.TrenutnaVrijednost_1">37741.26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ZAINAT društvo s ograničenom odgovornošću za usluge, proizvodnju, graditeljstvo i trgovinu zastupanog po punomoćniku Nataša Hižak</item>
    </izvorni_sadrzaj>
    <derivirana_varijabla naziv="DomainObject.Predmet.ProtuStrankaListFormated_1">
      <item>ZAINAT društvo s ograničenom odgovornošću za usluge, proizvodnju, graditeljstvo i trgovinu zastupanog po punomoćniku Nataša Hižak</item>
    </derivirana_varijabla>
  </DomainObject.Predmet.ProtuStrankaListFormated>
  <DomainObject.Predmet.ProtuStrankaListFormatedOIB>
    <izvorni_sadrzaj>
      <item>ZAINAT društvo s ograničenom odgovornošću za usluge, proizvodnju, graditeljstvo i trgovinu, OIB 69349844663 zastupanog po punomoćniku Nataša Hižak</item>
    </izvorni_sadrzaj>
    <derivirana_varijabla naziv="DomainObject.Predmet.ProtuStrankaListFormatedOIB_1">
      <item>ZAINAT društvo s ograničenom odgovornošću za usluge, proizvodnju, graditeljstvo i trgovinu, OIB 69349844663 zastupanog po punomoćniku Nataša Hižak</item>
    </derivirana_varijabla>
  </DomainObject.Predmet.ProtuStrankaListFormatedOIB>
  <DomainObject.Predmet.ProtuStrankaListFormatedWithAdress>
    <izvorni_sadrzaj>
      <item>ZAINAT društvo s ograničenom odgovornošću za usluge, proizvodnju, graditeljstvo i trgovinu, Miroslava Krleže 1 , 42000 Varaždin zastupanog po punomoćniku Nataša Hižak</item>
    </izvorni_sadrzaj>
    <derivirana_varijabla naziv="DomainObject.Predmet.ProtuStrankaListFormatedWithAdress_1">
      <item>ZAINAT društvo s ograničenom odgovornošću za usluge, proizvodnju, graditeljstvo i trgovinu, Miroslava Krleže 1 , 42000 Varaždin zastupanog po punomoćniku Nataša Hižak</item>
    </derivirana_varijabla>
  </DomainObject.Predmet.ProtuStrankaListFormatedWithAdress>
  <DomainObject.Predmet.ProtuStrankaListFormatedWithAdressOIB>
    <izvorni_sadrzaj>
      <item>ZAINAT društvo s ograničenom odgovornošću za usluge, proizvodnju, graditeljstvo i trgovinu, OIB 69349844663, Miroslava Krleže 1 , 42000 Varaždin zastupanog po punomoćniku Nataša Hižak</item>
    </izvorni_sadrzaj>
    <derivirana_varijabla naziv="DomainObject.Predmet.ProtuStrankaListFormatedWithAdressOIB_1">
      <item>ZAINAT društvo s ograničenom odgovornošću za usluge, proizvodnju, graditeljstvo i trgovinu, OIB 69349844663, Miroslava Krleže 1 , 42000 Varaždin zastupanog po punomoćniku Nataša Hižak</item>
    </derivirana_varijabla>
  </DomainObject.Predmet.ProtuStrankaListFormatedWithAdressOIB>
  <DomainObject.Predmet.ProtuStrankaListNazivFormated>
    <izvorni_sadrzaj>
      <item>ZAINAT društvo s ograničenom odgovornošću za usluge, proizvodnju, graditeljstvo i trgovinu</item>
    </izvorni_sadrzaj>
    <derivirana_varijabla naziv="DomainObject.Predmet.ProtuStrankaListNazivFormated_1">
      <item>ZAINAT društvo s ograničenom odgovornošću za usluge, proizvodnju, graditeljstvo i trgovinu</item>
    </derivirana_varijabla>
  </DomainObject.Predmet.ProtuStrankaListNazivFormated>
  <DomainObject.Predmet.ProtuStrankaListNazivFormatedOIB>
    <izvorni_sadrzaj>
      <item>ZAINAT društvo s ograničenom odgovornošću za usluge, proizvodnju, graditeljstvo i trgovinu, OIB 69349844663</item>
    </izvorni_sadrzaj>
    <derivirana_varijabla naziv="DomainObject.Predmet.ProtuStrankaListNazivFormatedOIB_1">
      <item>ZAINAT društvo s ograničenom odgovornošću za usluge, proizvodnju, graditeljstvo i trgovinu, OIB 69349844663</item>
    </derivirana_varijabla>
  </DomainObject.Predmet.ProtuStrankaListNazivFormatedOIB>
  <DomainObject.Predmet.OstaliListFormated>
    <izvorni_sadrzaj>
      <item>Sudski registar</item>
      <item>Nataša Hižak punomoćnik sudionika u postupku ZAINAT društvo s ograničenom odgovornošću za usluge, proizvodnju, graditeljstvo i trgovinu</item>
    </izvorni_sadrzaj>
    <derivirana_varijabla naziv="DomainObject.Predmet.OstaliListFormated_1">
      <item>Sudski registar</item>
      <item>Nataša Hižak punomoćnik sudionika u postupku ZAINAT društvo s ograničenom odgovornošću za usluge, proizvodnju, graditeljstvo i trgovinu</item>
    </derivirana_varijabla>
  </DomainObject.Predmet.OstaliListFormated>
  <DomainObject.Predmet.OstaliListFormatedOIB>
    <izvorni_sadrzaj>
      <item>Sudski registar</item>
      <item>Nataša Hižak, OIB 65891581644 punomoćnik sudionika u postupku ZAINAT društvo s ograničenom odgovornošću za usluge, proizvodnju, graditeljstvo i trgovinu</item>
    </izvorni_sadrzaj>
    <derivirana_varijabla naziv="DomainObject.Predmet.OstaliListFormatedOIB_1">
      <item>Sudski registar</item>
      <item>Nataša Hižak, OIB 65891581644 punomoćnik sudionika u postupku ZAINAT društvo s ograničenom odgovornošću za usluge, proizvodnju, graditeljstvo i trgovinu</item>
    </derivirana_varijabla>
  </DomainObject.Predmet.OstaliListFormatedOIB>
  <DomainObject.Predmet.OstaliListFormatedWithAdress>
    <izvorni_sadrzaj>
      <item>Sudski registar</item>
      <item>Nataša Hižak, Miroslava Krleže 1, 42000 Varaždin punomoćnik sudionika u postupku ZAINAT društvo s ograničenom odgovornošću za usluge, proizvodnju, graditeljstvo i trgovinu</item>
    </izvorni_sadrzaj>
    <derivirana_varijabla naziv="DomainObject.Predmet.OstaliListFormatedWithAdress_1">
      <item>Sudski registar</item>
      <item>Nataša Hižak, Miroslava Krleže 1, 42000 Varaždin punomoćnik sudionika u postupku ZAINAT društvo s ograničenom odgovornošću za usluge, proizvodnju, graditeljstvo i trgovinu</item>
    </derivirana_varijabla>
  </DomainObject.Predmet.OstaliListFormatedWithAdress>
  <DomainObject.Predmet.OstaliListFormatedWithAdressOIB>
    <izvorni_sadrzaj>
      <item>Sudski registar</item>
      <item>Nataša Hižak, OIB 65891581644, Miroslava Krleže 1, 42000 Varaždin punomoćnik sudionika u postupku ZAINAT društvo s ograničenom odgovornošću za usluge, proizvodnju, graditeljstvo i trgovinu</item>
    </izvorni_sadrzaj>
    <derivirana_varijabla naziv="DomainObject.Predmet.OstaliListFormatedWithAdressOIB_1">
      <item>Sudski registar</item>
      <item>Nataša Hižak, OIB 65891581644, Miroslava Krleže 1, 42000 Varaždin punomoćnik sudionika u postupku ZAINAT društvo s ograničenom odgovornošću za usluge, proizvodnju, graditeljstvo i trgovinu</item>
    </derivirana_varijabla>
  </DomainObject.Predmet.OstaliListFormatedWithAdressOIB>
  <DomainObject.Predmet.OstaliListNazivFormated>
    <izvorni_sadrzaj>
      <item>Sudski registar</item>
      <item>Nataša Hižak</item>
    </izvorni_sadrzaj>
    <derivirana_varijabla naziv="DomainObject.Predmet.OstaliListNazivFormated_1">
      <item>Sudski registar</item>
      <item>Nataša Hižak</item>
    </derivirana_varijabla>
  </DomainObject.Predmet.OstaliListNazivFormated>
  <DomainObject.Predmet.OstaliListNazivFormatedOIB>
    <izvorni_sadrzaj>
      <item>Sudski registar</item>
      <item>Nataša Hižak, OIB 65891581644</item>
    </izvorni_sadrzaj>
    <derivirana_varijabla naziv="DomainObject.Predmet.OstaliListNazivFormatedOIB_1">
      <item>Sudski registar</item>
      <item>Nataša Hižak, OIB 65891581644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ZAINAT društvo s ograničenom odgovornošću za usluge, proizvodnju, graditeljstvo i trgovinu</izvorni_sadrzaj>
    <derivirana_varijabla naziv="DomainObject.Predmet.ProtustrankaIDrugi_1">ZAINAT društvo s ograničenom odgovornošću za usluge, proizvodnju,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ZAINAT društvo s ograničenom odgovornošću za usluge, proizvodnju, graditeljstvo i trgovinu, OIB 69349844663, Miroslava Krleže 1 , 42000 Varaždin</izvorni_sadrzaj>
    <derivirana_varijabla naziv="DomainObject.Predmet.ProtustrankaIDrugiAdressOIB_1">ZAINAT društvo s ograničenom odgovornošću za usluge, proizvodnju, graditeljstvo i trgovinu, OIB 69349844663, Miroslava Krleže 1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ZAINAT društvo s ograničenom odgovornošću za usluge, proizvodnju, graditeljstvo i trgovinu</item>
      <item>Sudski registar</item>
      <item>Nataša Hižak</item>
    </izvorni_sadrzaj>
    <derivirana_varijabla naziv="DomainObject.Predmet.SudioniciListNaziv_1">
      <item>Financijska agencija</item>
      <item>ZAINAT društvo s ograničenom odgovornošću za usluge, proizvodnju, graditeljstvo i trgovinu</item>
      <item>Sudski registar</item>
      <item>Nataša Hižak</item>
    </derivirana_varijabla>
  </DomainObject.Predmet.SudioniciListNaziv>
  <DomainObject.Predmet.SudioniciListAdressOIB>
    <izvorni_sadrzaj>
      <item>Financijska agencija, OIB 85821130368, Ulica grada Vukovara 70,10000 Zagreb</item>
      <item>ZAINAT društvo s ograničenom odgovornošću za usluge, proizvodnju, graditeljstvo i trgovinu, OIB 69349844663, Miroslava Krleže 1 ,42000 Varaždin</item>
      <item>Sudski registar</item>
      <item>Nataša Hižak, OIB 65891581644, Miroslava Krleže 1,42000 Varaždin</item>
    </izvorni_sadrzaj>
    <derivirana_varijabla naziv="DomainObject.Predmet.SudioniciListAdressOIB_1">
      <item>Financijska agencija, OIB 85821130368, Ulica grada Vukovara 70,10000 Zagreb</item>
      <item>ZAINAT društvo s ograničenom odgovornošću za usluge, proizvodnju, graditeljstvo i trgovinu, OIB 69349844663, Miroslava Krleže 1 ,42000 Varaždin</item>
      <item>Sudski registar</item>
      <item>Nataša Hižak, OIB 65891581644, Miroslava Krleže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69349844663</item>
      <item>, OIB null</item>
      <item>, OIB 65891581644</item>
    </izvorni_sadrzaj>
    <derivirana_varijabla naziv="DomainObject.Predmet.SudioniciListNazivOIB_1">
      <item>, OIB 85821130368</item>
      <item>, OIB 69349844663</item>
      <item>, OIB null</item>
      <item>, OIB 65891581644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2C4F8-EED8-4D76-9C6F-2CB2EB1A1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1849</properties:Characters>
  <properties:Lines>48</properties:Lines>
  <properties:Paragraphs>14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2017-10-12T13:17:00Z</cp:lastPrinted>
  <dcterms:modified xmlns:xsi="http://www.w3.org/2001/XMLSchema-instance" xsi:type="dcterms:W3CDTF">2017-10-13T06:22:00Z</dcterms:modified>
  <cp:revision>120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