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45a2" w14:paraId="3c945a2" w:rsidRDefault="00035E46" w:rsidP="00035E46" w:rsidR="00035E46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035E46" w:rsidP="00035E46" w:rsidR="00035E46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035E46" w:rsidP="00035E46" w:rsidR="00035E46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035E46" w:rsidP="00035E46" w:rsidR="00035E4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035E46" w:rsidP="00035E46" w:rsidR="00035E4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St-5568/2015</w:t>
      </w:r>
    </w:p>
    <w:p w:rsidRDefault="00035E46" w:rsidP="00035E46" w:rsidR="00035E46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035E46" w:rsidP="00035E46" w:rsidR="00035E46">
      <w:pPr>
        <w:jc w:val="center"/>
        <w:rPr>
          <w:rFonts w:hAnsi="Times New Roman" w:ascii="Times New Roman"/>
          <w:szCs w:val="24"/>
          <w:lang w:val="hr-HR"/>
        </w:rPr>
      </w:pPr>
    </w:p>
    <w:p w:rsidRDefault="00035E46" w:rsidP="00035E46" w:rsidR="00035E4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35E46" w:rsidP="00035E46" w:rsidR="00035E46" w:rsidRPr="00840E3D">
      <w:pPr>
        <w:jc w:val="right"/>
        <w:rPr>
          <w:rFonts w:hAnsi="Times New Roman" w:ascii="Times New Roman"/>
          <w:szCs w:val="24"/>
          <w:lang w:val="hr-HR"/>
        </w:rPr>
      </w:pPr>
    </w:p>
    <w:p w:rsidRDefault="00035E46" w:rsidP="00035E46" w:rsidR="00035E4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035E46" w:rsidP="00035E46" w:rsidR="00035E4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35E46" w:rsidP="00035E46" w:rsidR="00035E4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UDRUGA DORICA, OIB: 92389769719, Zagreb, Fra Luje Maruna 24,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035E46" w:rsidP="00035E46" w:rsidR="00035E4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35E46" w:rsidP="00035E46" w:rsidR="00035E4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035E46" w:rsidP="00035E46" w:rsidR="00035E4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35E46" w:rsidP="00035E46" w:rsidR="00035E4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UDRUGA DORICA, OIB: 92389769719, Zagreb, Fra Luje Maruna 24.</w:t>
      </w:r>
    </w:p>
    <w:p w:rsidRDefault="00035E46" w:rsidP="00035E46" w:rsidR="00035E4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35E46" w:rsidP="00035E46" w:rsidR="00035E46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29. travnja 2016. godine u 1</w:t>
      </w:r>
      <w:r w:rsidR="003F1DB5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sati i 15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035E46" w:rsidP="00035E46" w:rsidR="00035E46">
      <w:pPr>
        <w:pStyle w:val="BodyText21"/>
        <w:ind w:firstLine="0"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35E46" w:rsidP="00035E46" w:rsidR="00035E46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Igor Radelić , OIB: 94192738867, iz Zagreba, Kornatska 1.</w:t>
      </w:r>
    </w:p>
    <w:p w:rsidRDefault="00035E46" w:rsidP="00035E46" w:rsidR="00035E46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35E46" w:rsidP="00035E46" w:rsidR="00035E4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UDRUGA DORICA, OIB: 92389769719, Zagreb, Fra Luje Maruna 24.</w:t>
      </w:r>
    </w:p>
    <w:p w:rsidRDefault="00035E46" w:rsidP="00035E46" w:rsidR="00035E4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35E46" w:rsidP="00035E46" w:rsidR="00035E46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035E46" w:rsidP="00035E46" w:rsidR="00035E4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035E46" w:rsidP="00035E46" w:rsidR="00035E4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35E46" w:rsidP="00035E46" w:rsidR="00035E4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35E46" w:rsidP="00035E46" w:rsidR="00035E46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35E46" w:rsidP="00035E46" w:rsidR="00035E46">
      <w:pPr>
        <w:jc w:val="both"/>
        <w:rPr>
          <w:rFonts w:hAnsi="Times New Roman" w:ascii="Times New Roman"/>
          <w:lang w:val="hr-HR"/>
        </w:rPr>
      </w:pPr>
    </w:p>
    <w:p w:rsidRDefault="00035E46" w:rsidP="00035E46" w:rsidR="00035E46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23</w:t>
      </w:r>
      <w:r w:rsidRPr="002B7CE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veljače</w:t>
      </w:r>
      <w:r w:rsidRPr="002B7CE9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035E46" w:rsidP="00035E46" w:rsidR="00035E46">
      <w:pPr>
        <w:jc w:val="both"/>
        <w:rPr>
          <w:rFonts w:hAnsi="Times New Roman" w:ascii="Times New Roman"/>
        </w:rPr>
      </w:pPr>
    </w:p>
    <w:p w:rsidRDefault="00035E46" w:rsidP="00035E46" w:rsidR="00035E46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035E46" w:rsidP="00035E46" w:rsidR="00035E4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35E46" w:rsidP="00035E46" w:rsidR="00035E46">
      <w:pPr>
        <w:jc w:val="both"/>
        <w:rPr>
          <w:rFonts w:hAnsi="Times New Roman" w:ascii="Times New Roman"/>
          <w:lang w:val="hr-HR"/>
        </w:rPr>
      </w:pPr>
    </w:p>
    <w:p w:rsidRDefault="00035E46" w:rsidP="00035E46" w:rsidR="00035E46">
      <w:pPr>
        <w:jc w:val="both"/>
        <w:rPr>
          <w:rFonts w:hAnsi="Times New Roman" w:ascii="Times New Roman"/>
          <w:lang w:val="hr-HR"/>
        </w:rPr>
      </w:pPr>
    </w:p>
    <w:p w:rsidRDefault="00035E46" w:rsidP="00035E46" w:rsidR="00035E4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29. travnja 2016. godine</w:t>
      </w:r>
    </w:p>
    <w:p w:rsidRDefault="00035E46" w:rsidP="00035E46" w:rsidR="00035E46">
      <w:pPr>
        <w:jc w:val="center"/>
        <w:rPr>
          <w:rFonts w:hAnsi="Times New Roman" w:ascii="Times New Roman"/>
          <w:lang w:val="hr-HR"/>
        </w:rPr>
      </w:pPr>
    </w:p>
    <w:p w:rsidRDefault="00035E46" w:rsidP="00035E46" w:rsidR="00035E46">
      <w:pPr>
        <w:jc w:val="center"/>
        <w:rPr>
          <w:rFonts w:hAnsi="Times New Roman" w:ascii="Times New Roman"/>
          <w:lang w:val="hr-HR"/>
        </w:rPr>
      </w:pPr>
    </w:p>
    <w:p w:rsidRDefault="00035E46" w:rsidP="00035E46" w:rsidR="00035E4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35E46" w:rsidP="00035E46" w:rsidR="00035E4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035E46" w:rsidP="00035E46" w:rsidR="00035E4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35E46" w:rsidP="00035E46" w:rsidR="00035E46">
      <w:pPr>
        <w:jc w:val="both"/>
        <w:rPr>
          <w:rFonts w:hAnsi="Times New Roman" w:ascii="Times New Roman"/>
          <w:szCs w:val="24"/>
          <w:lang w:val="hr-HR"/>
        </w:rPr>
      </w:pPr>
    </w:p>
    <w:p w:rsidRDefault="00035E46" w:rsidP="00035E46" w:rsidR="00035E4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35E46" w:rsidP="00035E46" w:rsidR="00035E46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35E46" w:rsidP="00035E46" w:rsidR="00035E46" w:rsidRPr="00371BBF">
      <w:pPr>
        <w:jc w:val="both"/>
        <w:rPr>
          <w:rFonts w:hAnsi="Times New Roman" w:ascii="Times New Roman"/>
        </w:rPr>
      </w:pPr>
    </w:p>
    <w:p w:rsidRDefault="00035E46" w:rsidP="00035E46" w:rsidR="00035E46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5E46" w:rsidP="00035E46" w:rsidR="00035E4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035E46" w:rsidP="00035E46" w:rsidR="00035E4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035E46" w:rsidP="00035E46" w:rsidR="00035E46" w:rsidRPr="00D44D4F">
      <w:pPr>
        <w:jc w:val="right"/>
        <w:rPr>
          <w:rFonts w:hAnsi="Times New Roman" w:ascii="Times New Roman"/>
          <w:sz w:val="22"/>
          <w:lang w:val="hr-HR"/>
        </w:rPr>
      </w:pPr>
    </w:p>
    <w:p w:rsidRDefault="00035E46" w:rsidP="00035E46" w:rsidR="00035E4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35E46" w:rsidP="00035E46" w:rsidR="00035E4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35E46" w:rsidP="00035E46" w:rsidR="00035E46" w:rsidRPr="00D44D4F">
      <w:pPr>
        <w:jc w:val="center"/>
        <w:rPr>
          <w:sz w:val="32"/>
          <w:u w:val="single"/>
          <w:lang w:val="hr-HR"/>
        </w:rPr>
      </w:pPr>
    </w:p>
    <w:p w:rsidRDefault="00035E46" w:rsidP="00035E46" w:rsidR="00035E46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DB5" w:rsidR="00D1654B">
      <w:r>
        <w:separator/>
      </w:r>
    </w:p>
  </w:endnote>
  <w:endnote w:id="0" w:type="continuationSeparator">
    <w:p w:rsidRDefault="003F1DB5" w:rsidR="00D16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DB5" w:rsidR="00D1654B">
      <w:r>
        <w:separator/>
      </w:r>
    </w:p>
  </w:footnote>
  <w:footnote w:id="0" w:type="continuationSeparator">
    <w:p w:rsidRDefault="003F1DB5" w:rsidR="00D165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35E46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St-5568/2015</w:t>
        </w:r>
      </w:p>
    </w:sdtContent>
  </w:sdt>
  <w:p w:rsidRDefault="00035E46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E46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03460" w:rsidP="00840E3D" w:rsidR="00840E3D">
    <w:pPr>
      <w:pStyle w:val="Zaglavlje"/>
      <w:rPr>
        <w:lang w:val="hr-HR"/>
      </w:rPr>
    </w:pPr>
  </w:p>
  <w:p w:rsidRDefault="00035E46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035E46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1098"/>
    <w:rsid w:val="00035E46"/>
    <w:rsid w:val="00135025"/>
    <w:rsid w:val="00181F4E"/>
    <w:rsid w:val="003F1DB5"/>
    <w:rsid w:val="00403460"/>
    <w:rsid w:val="00C95241"/>
    <w:rsid w:val="00D1654B"/>
    <w:rsid w:val="00E8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5E4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35E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5E4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35E4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5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5E4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03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4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4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4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4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5E4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35E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5E4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35E4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5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5E4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03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4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4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4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4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5568</izvorni_sadrzaj>
    <derivirana_varijabla naziv="DomainObject.Predmet.Broj_1">5568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St-5568/2015</izvorni_sadrzaj>
    <derivirana_varijabla naziv="DomainObject.Predmet.OznakaBroj_1">St-5568/2015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DORICA zastupanog po punomoćniku Rajka Marković</izvorni_sadrzaj>
    <derivirana_varijabla naziv="DomainObject.Predmet.ProtustrankaFormated_1">  UDRUGA DORICA zastupanog po punomoćniku Rajka Marković</derivirana_varijabla>
  </DomainObject.Predmet.ProtustrankaFormated>
  <DomainObject.Predmet.ProtustrankaFormatedOIB>
    <izvorni_sadrzaj>  UDRUGA DORICA, OIB 92389769719 zastupanog po punomoćniku Rajka Marković</izvorni_sadrzaj>
    <derivirana_varijabla naziv="DomainObject.Predmet.ProtustrankaFormatedOIB_1">  UDRUGA DORICA, OIB 92389769719 zastupanog po punomoćniku Rajka Marković</derivirana_varijabla>
  </DomainObject.Predmet.ProtustrankaFormatedOIB>
  <DomainObject.Predmet.ProtustrankaFormatedWithAdress>
    <izvorni_sadrzaj> UDRUGA DORICA, Fra Luje Maruna 24, 10000 Zagreb zastupanog po punomoćniku Rajka Marković</izvorni_sadrzaj>
    <derivirana_varijabla naziv="DomainObject.Predmet.ProtustrankaFormatedWithAdress_1"> UDRUGA DORICA, Fra Luje Maruna 24, 10000 Zagreb zastupanog po punomoćniku Rajka Marković</derivirana_varijabla>
  </DomainObject.Predmet.ProtustrankaFormatedWithAdress>
  <DomainObject.Predmet.ProtustrankaFormatedWithAdressOIB>
    <izvorni_sadrzaj> UDRUGA DORICA, OIB 92389769719, Fra Luje Maruna 24, 10000 Zagreb zastupanog po punomoćniku Rajka Marković</izvorni_sadrzaj>
    <derivirana_varijabla naziv="DomainObject.Predmet.ProtustrankaFormatedWithAdressOIB_1"> UDRUGA DORICA, OIB 92389769719, Fra Luje Maruna 24, 10000 Zagreb zastupanog po punomoćniku Rajka Marković</derivirana_varijabla>
  </DomainObject.Predmet.ProtustrankaFormatedWithAdressOIB>
  <DomainObject.Predmet.ProtustrankaWithAdress>
    <izvorni_sadrzaj>UDRUGA DORICA Fra Luje Maruna 24, 10000 Zagreb</izvorni_sadrzaj>
    <derivirana_varijabla naziv="DomainObject.Predmet.ProtustrankaWithAdress_1">UDRUGA DORICA Fra Luje Maruna 24, 10000 Zagreb</derivirana_varijabla>
  </DomainObject.Predmet.ProtustrankaWithAdress>
  <DomainObject.Predmet.ProtustrankaWithAdressOIB>
    <izvorni_sadrzaj>UDRUGA DORICA, OIB 92389769719, Fra Luje Maruna 24, 10000 Zagreb</izvorni_sadrzaj>
    <derivirana_varijabla naziv="DomainObject.Predmet.ProtustrankaWithAdressOIB_1">UDRUGA DORICA, OIB 92389769719, Fra Luje Maruna 24, 10000 Zagreb</derivirana_varijabla>
  </DomainObject.Predmet.ProtustrankaWithAdressOIB>
  <DomainObject.Predmet.ProtustrankaNazivFormated>
    <izvorni_sadrzaj>UDRUGA DORICA</izvorni_sadrzaj>
    <derivirana_varijabla naziv="DomainObject.Predmet.ProtustrankaNazivFormated_1">UDRUGA DORICA</derivirana_varijabla>
  </DomainObject.Predmet.ProtustrankaNazivFormated>
  <DomainObject.Predmet.ProtustrankaNazivFormatedOIB>
    <izvorni_sadrzaj>UDRUGA DORICA, OIB 92389769719</izvorni_sadrzaj>
    <derivirana_varijabla naziv="DomainObject.Predmet.ProtustrankaNazivFormatedOIB_1">UDRUGA DORICA, OIB 92389769719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DORICA zastupanog po punomoćniku Rajka Marković</item>
    </izvorni_sadrzaj>
    <derivirana_varijabla naziv="DomainObject.Predmet.ProtuStrankaListFormated_1">
      <item>UDRUGA DORICA zastupanog po punomoćniku Rajka Marković</item>
    </derivirana_varijabla>
  </DomainObject.Predmet.ProtuStrankaListFormated>
  <DomainObject.Predmet.ProtuStrankaListFormatedOIB>
    <izvorni_sadrzaj>
      <item>UDRUGA DORICA, OIB 92389769719 zastupanog po punomoćniku Rajka Marković</item>
    </izvorni_sadrzaj>
    <derivirana_varijabla naziv="DomainObject.Predmet.ProtuStrankaListFormatedOIB_1">
      <item>UDRUGA DORICA, OIB 92389769719 zastupanog po punomoćniku Rajka Marković</item>
    </derivirana_varijabla>
  </DomainObject.Predmet.ProtuStrankaListFormatedOIB>
  <DomainObject.Predmet.ProtuStrankaListFormatedWithAdress>
    <izvorni_sadrzaj>
      <item>UDRUGA DORICA, Fra Luje Maruna 24, 10000 Zagreb zastupanog po punomoćniku Rajka Marković</item>
    </izvorni_sadrzaj>
    <derivirana_varijabla naziv="DomainObject.Predmet.ProtuStrankaListFormatedWithAdress_1">
      <item>UDRUGA DORICA, Fra Luje Maruna 24, 10000 Zagreb zastupanog po punomoćniku Rajka Marković</item>
    </derivirana_varijabla>
  </DomainObject.Predmet.ProtuStrankaListFormatedWithAdress>
  <DomainObject.Predmet.ProtuStrankaListFormatedWithAdressOIB>
    <izvorni_sadrzaj>
      <item>UDRUGA DORICA, OIB 92389769719, Fra Luje Maruna 24, 10000 Zagreb zastupanog po punomoćniku Rajka Marković</item>
    </izvorni_sadrzaj>
    <derivirana_varijabla naziv="DomainObject.Predmet.ProtuStrankaListFormatedWithAdressOIB_1">
      <item>UDRUGA DORICA, OIB 92389769719, Fra Luje Maruna 24, 10000 Zagreb zastupanog po punomoćniku Rajka Marković</item>
    </derivirana_varijabla>
  </DomainObject.Predmet.ProtuStrankaListFormatedWithAdressOIB>
  <DomainObject.Predmet.ProtuStrankaListNazivFormated>
    <izvorni_sadrzaj>
      <item>UDRUGA DORICA</item>
    </izvorni_sadrzaj>
    <derivirana_varijabla naziv="DomainObject.Predmet.ProtuStrankaListNazivFormated_1">
      <item>UDRUGA DORICA</item>
    </derivirana_varijabla>
  </DomainObject.Predmet.ProtuStrankaListNazivFormated>
  <DomainObject.Predmet.ProtuStrankaListNazivFormatedOIB>
    <izvorni_sadrzaj>
      <item>UDRUGA DORICA, OIB 92389769719</item>
    </izvorni_sadrzaj>
    <derivirana_varijabla naziv="DomainObject.Predmet.ProtuStrankaListNazivFormatedOIB_1">
      <item>UDRUGA DORICA, OIB 92389769719</item>
    </derivirana_varijabla>
  </DomainObject.Predmet.ProtuStrankaListNazivFormatedOIB>
  <DomainObject.Predmet.OstaliListFormated>
    <izvorni_sadrzaj>
      <item>Rajka Marković punomoćnik sudionika u postupku UDRUGA DORICA</item>
    </izvorni_sadrzaj>
    <derivirana_varijabla naziv="DomainObject.Predmet.OstaliListFormated_1">
      <item>Rajka Marković punomoćnik sudionika u postupku UDRUGA DORICA</item>
    </derivirana_varijabla>
  </DomainObject.Predmet.OstaliListFormated>
  <DomainObject.Predmet.OstaliListFormatedOIB>
    <izvorni_sadrzaj>
      <item>Rajka Marković punomoćnik sudionika u postupku UDRUGA DORICA</item>
    </izvorni_sadrzaj>
    <derivirana_varijabla naziv="DomainObject.Predmet.OstaliListFormatedOIB_1">
      <item>Rajka Marković punomoćnik sudionika u postupku UDRUGA DORICA</item>
    </derivirana_varijabla>
  </DomainObject.Predmet.OstaliListFormatedOIB>
  <DomainObject.Predmet.OstaliListFormatedWithAdress>
    <izvorni_sadrzaj>
      <item>Rajka Marković, Fra Luje Maruna 24, 10000 Zagreb punomoćnik sudionika u postupku UDRUGA DORICA</item>
    </izvorni_sadrzaj>
    <derivirana_varijabla naziv="DomainObject.Predmet.OstaliListFormatedWithAdress_1">
      <item>Rajka Marković, Fra Luje Maruna 24, 10000 Zagreb punomoćnik sudionika u postupku UDRUGA DORICA</item>
    </derivirana_varijabla>
  </DomainObject.Predmet.OstaliListFormatedWithAdress>
  <DomainObject.Predmet.OstaliListFormatedWithAdressOIB>
    <izvorni_sadrzaj>
      <item>Rajka Marković, Fra Luje Maruna 24, 10000 Zagreb punomoćnik sudionika u postupku UDRUGA DORICA</item>
    </izvorni_sadrzaj>
    <derivirana_varijabla naziv="DomainObject.Predmet.OstaliListFormatedWithAdressOIB_1">
      <item>Rajka Marković, Fra Luje Maruna 24, 10000 Zagreb punomoćnik sudionika u postupku UDRUGA DORICA</item>
    </derivirana_varijabla>
  </DomainObject.Predmet.OstaliListFormatedWithAdressOIB>
  <DomainObject.Predmet.OstaliListNazivFormated>
    <izvorni_sadrzaj>
      <item>Rajka Marković</item>
    </izvorni_sadrzaj>
    <derivirana_varijabla naziv="DomainObject.Predmet.OstaliListNazivFormated_1">
      <item>Rajka Marković</item>
    </derivirana_varijabla>
  </DomainObject.Predmet.OstaliListNazivFormated>
  <DomainObject.Predmet.OstaliListNazivFormatedOIB>
    <izvorni_sadrzaj>
      <item>Rajka Marković</item>
    </izvorni_sadrzaj>
    <derivirana_varijabla naziv="DomainObject.Predmet.OstaliListNazivFormatedOIB_1">
      <item>Rajka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DORICA</izvorni_sadrzaj>
    <derivirana_varijabla naziv="DomainObject.Predmet.ProtustrankaIDrugi_1">UDRUGA DORICA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DORICA, OIB 92389769719, Fra Luje Maruna 24, 10000 Zagreb</izvorni_sadrzaj>
    <derivirana_varijabla naziv="DomainObject.Predmet.ProtustrankaIDrugiAdressOIB_1">UDRUGA DORICA, OIB 92389769719, Fra Luje Maruna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DORICA</item>
      <item>FINA Regionalni centar Zagreb</item>
      <item>Rajka Marković</item>
    </izvorni_sadrzaj>
    <derivirana_varijabla naziv="DomainObject.Predmet.SudioniciListNaziv_1">
      <item>UDRUGA DORICA</item>
      <item>FINA Regionalni centar Zagreb</item>
      <item>Rajka Marković</item>
    </derivirana_varijabla>
  </DomainObject.Predmet.SudioniciListNaziv>
  <DomainObject.Predmet.SudioniciListAdressOIB>
    <izvorni_sadrzaj>
      <item>UDRUGA DORICA, OIB 92389769719, Fra Luje Maruna 24,10000 Zagreb</item>
      <item>FINA Regionalni centar Zagreb, OIB 85821130368, Trg svibanjskih žrtava 1995. br.1,10000 Zagreb</item>
      <item>Rajka Marković, Fra Luje Maruna 24,10000 Zagreb</item>
    </izvorni_sadrzaj>
    <derivirana_varijabla naziv="DomainObject.Predmet.SudioniciListAdressOIB_1">
      <item>UDRUGA DORICA, OIB 92389769719, Fra Luje Maruna 24,10000 Zagreb</item>
      <item>FINA Regionalni centar Zagreb, OIB 85821130368, Trg svibanjskih žrtava 1995. br.1,10000 Zagreb</item>
      <item>Rajka Marković, Fra Luje Maruna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92389769719</item>
      <item>, OIB 85821130368</item>
      <item>, OIB null</item>
    </izvorni_sadrzaj>
    <derivirana_varijabla naziv="DomainObject.Predmet.SudioniciListNazivOIB_1">
      <item>, OIB 92389769719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1865</properties:Characters>
  <properties:Lines>70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2016-04-29T11:42:00Z</dcterms:created>
  <dc:creator>Marija Lukić</dc:creator>
  <dc:description/>
  <cp:keywords/>
  <cp:lastModifiedBy>Marija Lukić</cp:lastModifiedBy>
  <cp:lastPrinted>2016-04-29T11:43:00Z</cp:lastPrinted>
  <dcterms:modified xmlns:xsi="http://www.w3.org/2001/XMLSchema-instance" xsi:type="dcterms:W3CDTF">2016-04-29T12:48:00Z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