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77df" w14:paraId="9ed77df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-</w:t>
      </w:r>
      <w:r w:rsidR="007A4D48">
        <w:t>2048/2013</w:t>
      </w:r>
      <w:r w:rsidR="008A4CBB">
        <w:t>-72</w:t>
      </w:r>
    </w:p>
    <w:p w:rsidRDefault="00507C77" w:rsidP="00507C77" w:rsidR="00507C77" w:rsidRPr="00507C77">
      <w:r w:rsidRPr="00507C77">
        <w:t>Amruševa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8A4CBB">
      <w:pPr>
        <w:jc w:val="center"/>
      </w:pPr>
      <w:r w:rsidRPr="008A4CBB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7A4D48" w:rsidP="007A4D48" w:rsidR="007A4D48" w:rsidRPr="001A7262">
      <w:pPr>
        <w:ind w:firstLine="708"/>
        <w:jc w:val="both"/>
        <w:rPr>
          <w:lang w:val="pt-BR"/>
        </w:rPr>
      </w:pPr>
      <w:r w:rsidRPr="001A7262">
        <w:rPr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1A7262">
        <w:t>AGROMAR-ZLATAR d.o.o., Zlatar (Grad Zlatar), Sajmišna 3, OIB: 331</w:t>
      </w:r>
      <w:r>
        <w:t>30039244, MBS: 080154466, dana 1</w:t>
      </w:r>
      <w:r w:rsidRPr="001A7262">
        <w:t>.</w:t>
      </w:r>
      <w:r w:rsidR="00104546">
        <w:t xml:space="preserve"> ožujka</w:t>
      </w:r>
      <w:r w:rsidRPr="001A7262">
        <w:t xml:space="preserve"> 201</w:t>
      </w:r>
      <w:r w:rsidR="00104546">
        <w:t>7</w:t>
      </w:r>
      <w:r w:rsidRPr="001A7262">
        <w:t xml:space="preserve">. godine, </w:t>
      </w:r>
      <w:r w:rsidRPr="001A7262">
        <w:rPr>
          <w:lang w:val="pt-BR"/>
        </w:rPr>
        <w:t xml:space="preserve"> </w:t>
      </w:r>
    </w:p>
    <w:p w:rsidRDefault="00507C77" w:rsidP="00507C77" w:rsidR="00507C77" w:rsidRPr="00507C77">
      <w:pPr>
        <w:ind w:firstLine="709"/>
        <w:jc w:val="both"/>
        <w:rPr>
          <w:lang w:val="pt-BR"/>
        </w:rPr>
      </w:pPr>
    </w:p>
    <w:p w:rsidRDefault="009A6899" w:rsidP="00507C77" w:rsidR="009A6899" w:rsidRPr="008A4CBB"/>
    <w:p w:rsidRDefault="00D95DAD" w:rsidP="00D95DAD" w:rsidR="00D95DAD" w:rsidRPr="008A4CBB">
      <w:pPr>
        <w:jc w:val="center"/>
      </w:pPr>
      <w:r w:rsidRPr="008A4CBB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084318" w:rsidRPr="00507C77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507C77" w:rsidRPr="00507C77">
        <w:t>15</w:t>
      </w:r>
      <w:r w:rsidRPr="00507C77">
        <w:t xml:space="preserve"> dana </w:t>
      </w:r>
      <w:r w:rsidR="00507C77" w:rsidRPr="00507C77">
        <w:t xml:space="preserve">od dana dostave zaključka dostaviti </w:t>
      </w:r>
      <w:r w:rsidRPr="00507C77">
        <w:t>izvješće o tijeku stečajnog postupka</w:t>
      </w:r>
      <w:r w:rsidR="00507C77" w:rsidRPr="00507C77">
        <w:t>, stanju stečajne mase</w:t>
      </w:r>
      <w:r w:rsidRPr="00507C77">
        <w:t xml:space="preserve"> odnosno o radnjama koje su poduzete nakon podnošenja zadnjeg izvješća. </w:t>
      </w:r>
    </w:p>
    <w:p w:rsidRDefault="00084318" w:rsidP="00507C77" w:rsidR="00084318" w:rsidRPr="00507C77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104546">
        <w:t>1</w:t>
      </w:r>
      <w:r w:rsidR="009A6899" w:rsidRPr="00507C77">
        <w:t>.</w:t>
      </w:r>
      <w:r w:rsidR="00104546">
        <w:t xml:space="preserve"> ožujka</w:t>
      </w:r>
      <w:r w:rsidRPr="00507C77">
        <w:t xml:space="preserve"> 20</w:t>
      </w:r>
      <w:r w:rsidR="00084318" w:rsidRPr="00507C77">
        <w:t>1</w:t>
      </w:r>
      <w:r w:rsidR="00104546">
        <w:t>7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8A4C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8A4CB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A4CBB" w:rsidP="00E91121" w:rsidR="008A4C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A4CBB" w:rsidP="00E91121" w:rsidR="008A4CB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A4CBB" w:rsidP="00E91121" w:rsidR="008A4CB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A4CBB" w:rsidP="00E91121" w:rsidR="008A4CB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7C70" w:rsidP="008A4CBB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137C70" w:rsidR="00314C0B" w:rsidRPr="00507C77"/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137C70" w:rsidP="00507C77" w:rsidR="00137C70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p w:rsidRDefault="008A4CBB" w:rsidP="00507C77" w:rsidR="008A4CBB">
      <w:pPr>
        <w:jc w:val="both"/>
      </w:pPr>
    </w:p>
    <w:sectPr w:rsidSect="00D95DAD" w:rsidR="008A4CBB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4546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06E7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4CBB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0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6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6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6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6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0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6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6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6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6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St-2048/2013</izvorni_sadrzaj>
    <derivirana_varijabla naziv="DomainObject.Predmet.OznakaBroj_1">St-2048/2013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ST-1835/13</izvorni_sadrzaj>
    <derivirana_varijabla naziv="DomainObject.Predmet.PrimjedbaSuca_1">veza:
ST-1835/13</derivirana_varijabla>
  </DomainObject.Predmet.PrimjedbaSuca>
  <DomainObject.Predmet.ProtustrankaFormated>
    <izvorni_sadrzaj>  AGROMAR-ZLATAR društvo s ograničenom odgovornošću za proizvodnju, trgovinu i usluge</izvorni_sadrzaj>
    <derivirana_varijabla naziv="DomainObject.Predmet.ProtustrankaFormated_1">  AGROMAR-ZLATAR društvo s ograničenom odgovornošću za proizvodnju, trgovinu i usluge</derivirana_varijabla>
  </DomainObject.Predmet.ProtustrankaFormated>
  <DomainObject.Predmet.ProtustrankaFormatedOIB>
    <izvorni_sadrzaj>  AGROMAR-ZLATAR društvo s ograničenom odgovornošću za proizvodnju, trgovinu i usluge, OIB 33130039244</izvorni_sadrzaj>
    <derivirana_varijabla naziv="DomainObject.Predmet.ProtustrankaFormatedOIB_1">  AGROMAR-ZLATAR društvo s ograničenom odgovornošću za proizvodnju, trgovinu i usluge, OIB 33130039244</derivirana_varijabla>
  </DomainObject.Predmet.ProtustrankaFormatedOIB>
  <DomainObject.Predmet.ProtustrankaFormatedWithAdress>
    <izvorni_sadrzaj> AGROMAR-ZLATAR društvo s ograničenom odgovornošću za proizvodnju, trgovinu i usluge, Sajmišna 3, 49250 Zlatar</izvorni_sadrzaj>
    <derivirana_varijabla naziv="DomainObject.Predmet.ProtustrankaFormatedWithAdress_1"> AGROMAR-ZLATAR društvo s ograničenom odgovornošću za proizvodnju, trgovinu i usluge, Sajmišna 3, 49250 Zlatar</derivirana_varijabla>
  </DomainObject.Predmet.ProtustrankaFormatedWithAdress>
  <DomainObject.Predmet.ProtustrankaFormatedWithAdressOIB>
    <izvorni_sadrzaj> AGROMAR-ZLATAR društvo s ograničenom odgovornošću za proizvodnju, trgovinu i usluge, OIB 33130039244, Sajmišna 3, 49250 Zlatar</izvorni_sadrzaj>
    <derivirana_varijabla naziv="DomainObject.Predmet.ProtustrankaFormatedWithAdressOIB_1"> AGROMAR-ZLATAR društvo s ograničenom odgovornošću za proizvodnju, trgovinu i usluge, OIB 33130039244, Sajmišna 3, 49250 Zlatar</derivirana_varijabla>
  </DomainObject.Predmet.ProtustrankaFormatedWithAdressOIB>
  <DomainObject.Predmet.ProtustrankaWithAdress>
    <izvorni_sadrzaj>AGROMAR-ZLATAR društvo s ograničenom odgovornošću za proizvodnju, trgovinu i usluge Sajmišna 3, 49250 Zlatar</izvorni_sadrzaj>
    <derivirana_varijabla naziv="DomainObject.Predmet.ProtustrankaWithAdress_1">AGROMAR-ZLATAR društvo s ograničenom odgovornošću za proizvodnju, trgovinu i usluge Sajmišna 3, 49250 Zlatar</derivirana_varijabla>
  </DomainObject.Predmet.ProtustrankaWithAdress>
  <DomainObject.Predmet.ProtustrankaWithAdressOIB>
    <izvorni_sadrzaj>AGROMAR-ZLATAR društvo s ograničenom odgovornošću za proizvodnju, trgovinu i usluge, OIB 33130039244, Sajmišna 3, 49250 Zlatar</izvorni_sadrzaj>
    <derivirana_varijabla naziv="DomainObject.Predmet.ProtustrankaWithAdressOIB_1">AGROMAR-ZLATAR društvo s ograničenom odgovornošću za proizvodnju, trgovinu i usluge, OIB 33130039244, Sajmišna 3, 49250 Zlatar</derivirana_varijabla>
  </DomainObject.Predmet.ProtustrankaWithAdressOIB>
  <DomainObject.Predmet.ProtustrankaNazivFormated>
    <izvorni_sadrzaj>AGROMAR-ZLATAR društvo s ograničenom odgovornošću za proizvodnju, trgovinu i usluge</izvorni_sadrzaj>
    <derivirana_varijabla naziv="DomainObject.Predmet.ProtustrankaNazivFormated_1">AGROMAR-ZLATAR društvo s ograničenom odgovornošću za proizvodnju, trgovinu i usluge</derivirana_varijabla>
  </DomainObject.Predmet.ProtustrankaNazivFormated>
  <DomainObject.Predmet.ProtustrankaNazivFormatedOIB>
    <izvorni_sadrzaj>AGROMAR-ZLATAR društvo s ograničenom odgovornošću za proizvodnju, trgovinu i usluge, OIB 33130039244</izvorni_sadrzaj>
    <derivirana_varijabla naziv="DomainObject.Predmet.ProtustrankaNazivFormatedOIB_1">AGROMAR-ZLATAR društvo s ograničenom odgovornošću za proizvodnju, trgovinu i usluge, OIB 33130039244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AGROMAR-ZLATAR društvo s ograničenom odgovornošću za proizvodnju, trgovinu i usluge</item>
    </izvorni_sadrzaj>
    <derivirana_varijabla naziv="DomainObject.Predmet.ProtuStrankaListFormated_1">
      <item>AGROMAR-ZLATAR društvo s ograničenom odgovornošću za proizvodnju, trgovinu i usluge</item>
    </derivirana_varijabla>
  </DomainObject.Predmet.ProtuStrankaListFormated>
  <DomainObject.Predmet.ProtuStrankaListFormatedOIB>
    <izvorni_sadrzaj>
      <item>AGROMAR-ZLATAR društvo s ograničenom odgovornošću za proizvodnju, trgovinu i usluge, OIB 33130039244</item>
    </izvorni_sadrzaj>
    <derivirana_varijabla naziv="DomainObject.Predmet.ProtuStrankaListFormatedOIB_1">
      <item>AGROMAR-ZLATAR društvo s ograničenom odgovornošću za proizvodnju, trgovinu i usluge, OIB 33130039244</item>
    </derivirana_varijabla>
  </DomainObject.Predmet.ProtuStrankaListFormatedOIB>
  <DomainObject.Predmet.ProtuStrankaListFormatedWithAdress>
    <izvorni_sadrzaj>
      <item>AGROMAR-ZLATAR društvo s ograničenom odgovornošću za proizvodnju, trgovinu i usluge, Sajmišna 3, 49250 Zlatar</item>
    </izvorni_sadrzaj>
    <derivirana_varijabla naziv="DomainObject.Predmet.ProtuStrankaListFormatedWithAdress_1">
      <item>AGROMAR-ZLATAR društvo s ograničenom odgovornošću za proizvodnju, trgovinu i usluge, Sajmišna 3, 49250 Zlatar</item>
    </derivirana_varijabla>
  </DomainObject.Predmet.ProtuStrankaListFormatedWithAdress>
  <DomainObject.Predmet.ProtuStrankaListFormatedWithAdressOIB>
    <izvorni_sadrzaj>
      <item>AGROMAR-ZLATAR društvo s ograničenom odgovornošću za proizvodnju, trgovinu i usluge, OIB 33130039244, Sajmišna 3, 49250 Zlatar</item>
    </izvorni_sadrzaj>
    <derivirana_varijabla naziv="DomainObject.Predmet.ProtuStrankaListFormatedWithAdressOIB_1">
      <item>AGROMAR-ZLATAR društvo s ograničenom odgovornošću za proizvodnju, trgovinu i usluge, OIB 33130039244, Sajmišna 3, 49250 Zlatar</item>
    </derivirana_varijabla>
  </DomainObject.Predmet.ProtuStrankaListFormatedWithAdressOIB>
  <DomainObject.Predmet.ProtuStrankaListNazivFormated>
    <izvorni_sadrzaj>
      <item>AGROMAR-ZLATAR društvo s ograničenom odgovornošću za proizvodnju, trgovinu i usluge</item>
    </izvorni_sadrzaj>
    <derivirana_varijabla naziv="DomainObject.Predmet.ProtuStrankaListNazivFormated_1">
      <item>AGROMAR-ZLATAR društvo s ograničenom odgovornošću za proizvodnju, trgovinu i usluge</item>
    </derivirana_varijabla>
  </DomainObject.Predmet.ProtuStrankaListNazivFormated>
  <DomainObject.Predmet.ProtuStrankaListNazivFormatedOIB>
    <izvorni_sadrzaj>
      <item>AGROMAR-ZLATAR društvo s ograničenom odgovornošću za proizvodnju, trgovinu i usluge, OIB 33130039244</item>
    </izvorni_sadrzaj>
    <derivirana_varijabla naziv="DomainObject.Predmet.ProtuStrankaListNazivFormatedOIB_1">
      <item>AGROMAR-ZLATAR društvo s ograničenom odgovornošću za proizvodnju, trgovinu i usluge, OIB 33130039244</item>
    </derivirana_varijabla>
  </DomainObject.Predmet.ProtuStrankaListNazivFormatedOIB>
  <DomainObject.Predmet.OstaliListFormated>
    <izvorni_sadrzaj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Formated_1"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OstaliListFormated>
  <DomainObject.Predmet.OstaliListFormatedOIB>
    <izvorni_sadrzaj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FormatedOIB_1"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derivirana_varijabla>
  </DomainObject.Predmet.OstaliListFormatedOIB>
  <DomainObject.Predmet.OstaliListFormatedWithAdress>
    <izvorni_sadrzaj>
      <item>Ivan Martinuš, Sajmišna 5, 49250 Zlatar</item>
      <item>RH, MF, Porezna uprava, Av. Dubrovnik 32, 10000 Zagreb</item>
      <item>sudski registar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izvorni_sadrzaj>
    <derivirana_varijabla naziv="DomainObject.Predmet.OstaliListFormatedWithAdress_1">
      <item>Ivan Martinuš, Sajmišna 5, 49250 Zlatar</item>
      <item>RH, MF, Porezna uprava, Av. Dubrovnik 32, 10000 Zagreb</item>
      <item>sudski registar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derivirana_varijabla>
  </DomainObject.Predmet.OstaliListFormatedWithAdress>
  <DomainObject.Predmet.OstaliListFormatedWithAdressOIB>
    <izvorni_sadrzaj>
      <item>Ivan Martinuš, OIB 81641199539, Sajmišna 5, 49250 Zlatar</item>
      <item>RH, MF, Porezna uprava, OIB 18683136487, Av. Dubrovnik 32, 10000 Zagreb</item>
      <item>sudski registar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izvorni_sadrzaj>
    <derivirana_varijabla naziv="DomainObject.Predmet.OstaliListFormatedWithAdressOIB_1">
      <item>Ivan Martinuš, OIB 81641199539, Sajmišna 5, 49250 Zlatar</item>
      <item>RH, MF, Porezna uprava, OIB 18683136487, Av. Dubrovnik 32, 10000 Zagreb</item>
      <item>sudski registar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derivirana_varijabla>
  </DomainObject.Predmet.OstaliListFormatedWithAdressOIB>
  <DomainObject.Predmet.OstaliListNazivFormated>
    <izvorni_sadrzaj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NazivFormated_1"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OstaliListNazivFormated>
  <DomainObject.Predmet.OstaliListNazivFormatedOIB>
    <izvorni_sadrzaj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NazivFormatedOIB_1"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AGROMAR-ZLATAR društvo s ograničenom odgovornošću za proizvodnju, trgovinu i usluge</izvorni_sadrzaj>
    <derivirana_varijabla naziv="DomainObject.Predmet.ProtustrankaIDrugi_1">AGROMAR-ZLATAR društvo s ograničenom odgovornošću za proizvodnju, trgovinu i usluge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AGROMAR-ZLATAR društvo s ograničenom odgovornošću za proizvodnju, trgovinu i usluge, OIB 33130039244, Sajmišna 3, 49250 Zlatar</izvorni_sadrzaj>
    <derivirana_varijabla naziv="DomainObject.Predmet.ProtustrankaIDrugiAdressOIB_1">AGROMAR-ZLATAR društvo s ograničenom odgovornošću za proizvodnju, trgovinu i usluge, OIB 33130039244, Sajmišna 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AGROMAR-ZLATAR društvo s ograničenom odgovornošću za proizvodnju, trgovinu i usluge</item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SudioniciListNaziv_1">
      <item>FINA ZAGREB</item>
      <item>AGROMAR-ZLATAR društvo s ograničenom odgovornošću za proizvodnju, trgovinu i usluge</item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SudioniciListNaziv>
  <DomainObject.Predmet.SudioniciListAdressOIB>
    <izvorni_sadrzaj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  <item>Ministarstvo unutarnjih poslova RH, PU Zagrebačka, Ulica Matice hrvatske 4,10000 Zagreb</item>
      <item>MUP, RH, PP Zlatar, S. Radića 1,49247 Zlatar-Bistrica</item>
    </izvorni_sadrzaj>
    <derivirana_varijabla naziv="DomainObject.Predmet.SudioniciListAdressOIB_1"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  <item>Ministarstvo unutarnjih poslova RH, PU Zagrebačka, Ulica Matice hrvatske 4,10000 Zagreb</item>
      <item>MUP, RH, PP Zlatar, S. Radića 1,49247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33130039244</item>
      <item>, OIB 81641199539</item>
      <item>, OIB 18683136487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33130039244</item>
      <item>, OIB 81641199539</item>
      <item>, OIB 18683136487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140</properties:Words>
  <properties:Characters>746</properties:Characters>
  <properties:Lines>58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2017-03-01T13:21:00Z</dcterms:created>
  <dc:creator>kraljicn</dc:creator>
  <cp:lastModifiedBy>Jadranka Zelić</cp:lastModifiedBy>
  <cp:lastPrinted>2017-03-01T13:21:00Z</cp:lastPrinted>
  <dcterms:modified xmlns:xsi="http://www.w3.org/2001/XMLSchema-instance" xsi:type="dcterms:W3CDTF">2017-03-01T13:22:00Z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