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02a6" w14:paraId="9af02a6" w:rsidRDefault="00B515DF" w:rsidP="004B741D" w:rsidR="004B741D">
      <w:pPr>
        <w:jc w:val="right"/>
        <w15:collapsed w:val="false"/>
      </w:pPr>
      <w:r>
        <w:t>Broj: 6 St-</w:t>
      </w:r>
      <w:r w:rsidR="00536947">
        <w:t>813</w:t>
      </w:r>
      <w:r w:rsidR="0032712D">
        <w:t>/16-</w:t>
      </w:r>
      <w:proofErr w:type="spellStart"/>
      <w:r w:rsidR="00536947">
        <w:t>16</w:t>
      </w:r>
      <w:proofErr w:type="spellEnd"/>
    </w:p>
    <w:p w:rsidRDefault="006B22AF" w:rsidP="006B22AF" w:rsidR="006B22AF">
      <w:r>
        <w:rPr>
          <w:rStyle w:val="Naglaeno"/>
        </w:rPr>
        <w:t xml:space="preserve">             </w:t>
      </w:r>
      <w:r w:rsidR="001430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400151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536947">
        <w:rPr>
          <w:b/>
        </w:rPr>
        <w:t>PROLES d.o.o., Đakovo, Ante Starčevića 43, OIB: 64221819482, MBS: 030103380</w:t>
      </w:r>
      <w:r w:rsidR="00B14147" w:rsidRPr="00B14147">
        <w:t xml:space="preserve">, dana </w:t>
      </w:r>
      <w:r w:rsidR="00536947">
        <w:t>29</w:t>
      </w:r>
      <w:r w:rsidR="00400151">
        <w:t>. kolovoza 2017</w:t>
      </w:r>
      <w:r w:rsidR="0032712D">
        <w:t>. g.,</w:t>
      </w:r>
    </w:p>
    <w:p w:rsidRDefault="00B515DF" w:rsidP="00536947" w:rsidR="00B14147">
      <w:pPr>
        <w:pStyle w:val="Tijeloteksta"/>
        <w:tabs>
          <w:tab w:pos="2475" w:val="left"/>
          <w:tab w:pos="2955" w:val="left"/>
        </w:tabs>
      </w:pPr>
      <w:r>
        <w:tab/>
      </w:r>
      <w:r w:rsidR="00536947"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32712D" w:rsidP="0032712D" w:rsidR="0032712D">
      <w:pPr>
        <w:pStyle w:val="Tijeloteksta"/>
        <w:numPr>
          <w:ilvl w:val="0"/>
          <w:numId w:val="1"/>
        </w:numPr>
        <w:rPr>
          <w:b/>
        </w:rPr>
      </w:pPr>
      <w:r>
        <w:t>Privremeni s</w:t>
      </w:r>
      <w:r w:rsidR="00D43D85">
        <w:t>tečajni upravitelj</w:t>
      </w:r>
      <w:r w:rsidR="00B14147">
        <w:t xml:space="preserve"> </w:t>
      </w:r>
      <w:r w:rsidR="00536947">
        <w:rPr>
          <w:b/>
        </w:rPr>
        <w:t xml:space="preserve">Ivica </w:t>
      </w:r>
      <w:proofErr w:type="spellStart"/>
      <w:r w:rsidR="00536947">
        <w:rPr>
          <w:b/>
        </w:rPr>
        <w:t>Magić</w:t>
      </w:r>
      <w:proofErr w:type="spellEnd"/>
      <w:r w:rsidR="00536947">
        <w:rPr>
          <w:b/>
        </w:rPr>
        <w:t xml:space="preserve">, Dugo Selo, Zagrebačka 167, OIB 59894340859 </w:t>
      </w:r>
      <w:r w:rsidR="00D43D85">
        <w:t xml:space="preserve">razrješava se dužnosti stečajnog upravitelja u stečajnom postupku nad dužnikom </w:t>
      </w:r>
      <w:r w:rsidR="00536947">
        <w:rPr>
          <w:b/>
        </w:rPr>
        <w:t>PROLES d.o.o., Đakovo, Ante Starčevića 43, OIB: 64221819482, MBS: 030103380</w:t>
      </w:r>
      <w:r>
        <w:rPr>
          <w:b/>
        </w:rPr>
        <w:t>.</w:t>
      </w:r>
      <w:r w:rsidR="00400151">
        <w:rPr>
          <w:b/>
        </w:rPr>
        <w:t xml:space="preserve"> </w:t>
      </w:r>
    </w:p>
    <w:p w:rsidRDefault="001E3E48" w:rsidP="00400151" w:rsidR="005D5206" w:rsidRPr="00400151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536947">
        <w:rPr>
          <w:b/>
        </w:rPr>
        <w:t>PROLES d.o.o., Đakovo, Ante Starčevića 43, OIB: 64221819482, MBS: 030103380</w:t>
      </w:r>
      <w:r w:rsidR="006A2408">
        <w:t>,</w:t>
      </w:r>
      <w:r w:rsidR="00451DD6" w:rsidRPr="00451DD6">
        <w:t xml:space="preserve"> </w:t>
      </w:r>
      <w:r w:rsidR="00D43D85">
        <w:t xml:space="preserve"> imenuje se </w:t>
      </w:r>
      <w:r w:rsidR="0032712D">
        <w:t xml:space="preserve">privremeni </w:t>
      </w:r>
      <w:r w:rsidR="0081398C">
        <w:t>stečajni</w:t>
      </w:r>
      <w:r w:rsidR="00B515DF">
        <w:t xml:space="preserve"> upravitelj </w:t>
      </w:r>
      <w:r w:rsidR="00536947">
        <w:rPr>
          <w:b/>
        </w:rPr>
        <w:t>Marko Tominac dipl. ing., Vinkovci, Vladimira Nazora 3 OIB 98361792494</w:t>
      </w:r>
      <w:r w:rsidR="007B6FDC" w:rsidRPr="00400151">
        <w:rPr>
          <w:b/>
        </w:rPr>
        <w:t>.</w:t>
      </w:r>
    </w:p>
    <w:p w:rsidRDefault="0032712D" w:rsidP="004B741D" w:rsidR="00F55EB2">
      <w:pPr>
        <w:pStyle w:val="Tijeloteksta"/>
        <w:numPr>
          <w:ilvl w:val="0"/>
          <w:numId w:val="1"/>
        </w:numPr>
      </w:pPr>
      <w:r>
        <w:t>Privremeni s</w:t>
      </w:r>
      <w:r w:rsidR="004B741D">
        <w:t>tečajni upravitelj</w:t>
      </w:r>
      <w:r w:rsidR="00F55EB2">
        <w:t xml:space="preserve"> </w:t>
      </w:r>
      <w:r w:rsidR="00536947">
        <w:t xml:space="preserve">Ivica </w:t>
      </w:r>
      <w:proofErr w:type="spellStart"/>
      <w:r w:rsidR="00536947">
        <w:t>Magić</w:t>
      </w:r>
      <w:proofErr w:type="spellEnd"/>
      <w:r w:rsidR="00536947">
        <w:t xml:space="preserve"> iz Dugog Sela</w:t>
      </w:r>
      <w:r w:rsidR="005D5206">
        <w:t xml:space="preserve"> </w:t>
      </w:r>
      <w:r w:rsidR="004B741D">
        <w:t xml:space="preserve">dužan je u primjerenom roku, a najdulje u roku od </w:t>
      </w:r>
      <w:r w:rsidR="001E3E48">
        <w:t>15</w:t>
      </w:r>
      <w:r w:rsidR="004B741D">
        <w:t xml:space="preserve"> dana </w:t>
      </w:r>
      <w:r w:rsidR="00F55EB2">
        <w:t xml:space="preserve">od dana pravomoćnosti ovoga rješenja izvršiti primopredaju cjelokupne dokumentacije stečajnog dužnika </w:t>
      </w:r>
      <w:r w:rsidR="00400151">
        <w:t xml:space="preserve">privremenom </w:t>
      </w:r>
      <w:r w:rsidR="00F55EB2">
        <w:t>stečajno</w:t>
      </w:r>
      <w:r w:rsidR="0081398C">
        <w:t>m</w:t>
      </w:r>
      <w:r w:rsidR="00F55EB2">
        <w:t xml:space="preserve"> upravitelj</w:t>
      </w:r>
      <w:r w:rsidR="0081398C">
        <w:t>u</w:t>
      </w:r>
      <w:r w:rsidR="005D5206">
        <w:t xml:space="preserve"> </w:t>
      </w:r>
      <w:r w:rsidR="00536947" w:rsidRPr="00536947">
        <w:t>Marku Tominac dipl. ing., Vinkovci</w:t>
      </w:r>
      <w:r w:rsidR="00536947">
        <w:rPr>
          <w:b/>
        </w:rPr>
        <w:t xml:space="preserve">, </w:t>
      </w:r>
      <w:r w:rsidR="00786F1E">
        <w:t xml:space="preserve"> pod zakonskim posljedicama</w:t>
      </w:r>
      <w:r w:rsidR="00F55EB2">
        <w:t>.</w:t>
      </w:r>
    </w:p>
    <w:p w:rsidRDefault="0032712D" w:rsidP="004B741D" w:rsidR="004B741D">
      <w:pPr>
        <w:pStyle w:val="Tijeloteksta"/>
        <w:numPr>
          <w:ilvl w:val="0"/>
          <w:numId w:val="1"/>
        </w:numPr>
      </w:pPr>
      <w:r>
        <w:t>Privremeni s</w:t>
      </w:r>
      <w:r w:rsidR="00F55EB2">
        <w:t>tečajn</w:t>
      </w:r>
      <w:r w:rsidR="0081398C">
        <w:t>i</w:t>
      </w:r>
      <w:r w:rsidR="00F55EB2">
        <w:t xml:space="preserve"> upravitelj </w:t>
      </w:r>
      <w:r w:rsidR="004325DA">
        <w:t>iz točke 2. ovog rješenja dužan</w:t>
      </w:r>
      <w:r w:rsidR="00F55EB2"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32712D" w:rsidP="004B741D" w:rsidR="00B95216" w:rsidRPr="00B95216">
      <w:pPr>
        <w:pStyle w:val="Tijeloteksta"/>
        <w:numPr>
          <w:ilvl w:val="0"/>
          <w:numId w:val="1"/>
        </w:numPr>
      </w:pPr>
      <w:r>
        <w:t>Privremeni s</w:t>
      </w:r>
      <w:r w:rsidR="004B741D">
        <w:t>tečajn</w:t>
      </w:r>
      <w:r w:rsidR="0081398C">
        <w:t>i</w:t>
      </w:r>
      <w:r w:rsidR="004B741D">
        <w:t xml:space="preserve"> upravitelj</w:t>
      </w:r>
      <w:r w:rsidR="00F55EB2">
        <w:t xml:space="preserve">i </w:t>
      </w:r>
      <w:r w:rsidR="00536947" w:rsidRPr="00536947">
        <w:t>Mark</w:t>
      </w:r>
      <w:r w:rsidR="00536947">
        <w:t>o</w:t>
      </w:r>
      <w:r w:rsidR="00536947" w:rsidRPr="00536947">
        <w:t xml:space="preserve"> Tominac dipl. ing., Vinkovci</w:t>
      </w:r>
      <w:r w:rsidR="00536947">
        <w:t xml:space="preserve">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536947">
        <w:rPr>
          <w:bCs/>
        </w:rPr>
        <w:t>813</w:t>
      </w:r>
      <w:r w:rsidR="0032712D">
        <w:rPr>
          <w:bCs/>
        </w:rPr>
        <w:t>/16</w:t>
      </w:r>
      <w:r w:rsidR="004325DA">
        <w:rPr>
          <w:bCs/>
        </w:rPr>
        <w:t xml:space="preserve"> od </w:t>
      </w:r>
      <w:r w:rsidR="00536947">
        <w:rPr>
          <w:bCs/>
        </w:rPr>
        <w:t>19. listopada 2016. g.</w:t>
      </w:r>
      <w:r w:rsidR="004325DA">
        <w:rPr>
          <w:bCs/>
        </w:rPr>
        <w:t xml:space="preserve"> </w:t>
      </w:r>
      <w:r w:rsidR="00536947">
        <w:rPr>
          <w:b/>
        </w:rPr>
        <w:t xml:space="preserve">Ivica </w:t>
      </w:r>
      <w:proofErr w:type="spellStart"/>
      <w:r w:rsidR="00536947">
        <w:rPr>
          <w:b/>
        </w:rPr>
        <w:t>Magić</w:t>
      </w:r>
      <w:proofErr w:type="spellEnd"/>
      <w:r w:rsidR="00536947">
        <w:rPr>
          <w:b/>
        </w:rPr>
        <w:t xml:space="preserve">, Dugo Selo, Zagrebačka 167, OIB 59894340859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400151">
        <w:rPr>
          <w:bCs/>
        </w:rPr>
        <w:t xml:space="preserve">privremenim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lastRenderedPageBreak/>
        <w:tab/>
      </w:r>
    </w:p>
    <w:p w:rsidRDefault="00536947" w:rsidP="00536947" w:rsidR="00536947">
      <w:pPr>
        <w:jc w:val="right"/>
      </w:pPr>
      <w:r>
        <w:t>Broj: 6 St-813/16-</w:t>
      </w:r>
      <w:proofErr w:type="spellStart"/>
      <w:r>
        <w:t>16</w:t>
      </w:r>
      <w:proofErr w:type="spellEnd"/>
    </w:p>
    <w:p w:rsidRDefault="006B22AF" w:rsidP="002E462D" w:rsidR="006B22AF">
      <w:pPr>
        <w:pStyle w:val="Tijeloteksta"/>
        <w:rPr>
          <w:bCs/>
        </w:rPr>
      </w:pPr>
    </w:p>
    <w:p w:rsidRDefault="004325DA" w:rsidP="007B6FDC" w:rsidR="0081398C">
      <w:pPr>
        <w:pStyle w:val="Tijeloteksta"/>
        <w:rPr>
          <w:bCs/>
        </w:rPr>
      </w:pPr>
      <w:r>
        <w:rPr>
          <w:bCs/>
        </w:rPr>
        <w:tab/>
      </w:r>
    </w:p>
    <w:p w:rsidRDefault="001E2127" w:rsidP="007B6FDC" w:rsidR="00400151">
      <w:pPr>
        <w:pStyle w:val="Tijeloteksta"/>
        <w:rPr>
          <w:bCs/>
        </w:rPr>
      </w:pPr>
      <w:r>
        <w:rPr>
          <w:bCs/>
        </w:rPr>
        <w:tab/>
      </w:r>
    </w:p>
    <w:p w:rsidRDefault="007B6FDC" w:rsidP="007B6FDC" w:rsidR="00E24593">
      <w:pPr>
        <w:pStyle w:val="Tijeloteksta"/>
        <w:rPr>
          <w:bCs/>
        </w:rPr>
      </w:pPr>
      <w:r>
        <w:rPr>
          <w:bCs/>
        </w:rPr>
        <w:tab/>
      </w:r>
      <w:r w:rsidR="0032712D">
        <w:rPr>
          <w:bCs/>
        </w:rPr>
        <w:t xml:space="preserve">Budući </w:t>
      </w:r>
      <w:r w:rsidR="00400151">
        <w:rPr>
          <w:bCs/>
        </w:rPr>
        <w:t xml:space="preserve">da je </w:t>
      </w:r>
      <w:r w:rsidR="0032712D">
        <w:rPr>
          <w:bCs/>
        </w:rPr>
        <w:t xml:space="preserve">stečajni upravitelj </w:t>
      </w:r>
      <w:r w:rsidR="001E2127">
        <w:rPr>
          <w:bCs/>
        </w:rPr>
        <w:t xml:space="preserve">Ivica </w:t>
      </w:r>
      <w:proofErr w:type="spellStart"/>
      <w:r w:rsidR="001E2127">
        <w:rPr>
          <w:bCs/>
        </w:rPr>
        <w:t>Magić</w:t>
      </w:r>
      <w:proofErr w:type="spellEnd"/>
      <w:r w:rsidR="001E2127">
        <w:rPr>
          <w:bCs/>
        </w:rPr>
        <w:t xml:space="preserve"> iz Dugog sela </w:t>
      </w:r>
      <w:r w:rsidR="0032712D">
        <w:rPr>
          <w:bCs/>
        </w:rPr>
        <w:t xml:space="preserve">osobno zahtijevao da ga se razriješi dužnosti privremenog stečajnog upravitelja </w:t>
      </w:r>
      <w:r w:rsidR="001E2127">
        <w:rPr>
          <w:bCs/>
        </w:rPr>
        <w:t xml:space="preserve">na održanom ročištu za ispitivanje uvjeta za otvaranje stečajnog postupka nad dužnikom dana 10. svibnja 2017. g. navodeći da je brisan sa liste A i B stečajnih upravitelja valjalo je sukladno </w:t>
      </w:r>
      <w:r w:rsidR="0032712D">
        <w:rPr>
          <w:bCs/>
        </w:rPr>
        <w:t xml:space="preserve"> čl. 91 st. 5 i 8 Stečajnog zakona (NN 71/15) odlučiti kao u izreci.</w:t>
      </w:r>
    </w:p>
    <w:p w:rsidRDefault="00E02941" w:rsidP="002E462D" w:rsidR="00E02941">
      <w:pPr>
        <w:pStyle w:val="Tijeloteksta"/>
      </w:pPr>
    </w:p>
    <w:p w:rsidRDefault="002E462D" w:rsidP="004B741D" w:rsidR="00CE19FA">
      <w:pPr>
        <w:pStyle w:val="Tijeloteksta"/>
      </w:pPr>
      <w:r>
        <w:tab/>
      </w:r>
    </w:p>
    <w:p w:rsidRDefault="00E24593" w:rsidP="004B741D" w:rsidR="00E24593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00151">
        <w:t>2</w:t>
      </w:r>
      <w:r w:rsidR="00536947">
        <w:t>9</w:t>
      </w:r>
      <w:r w:rsidR="00400151">
        <w:t>. kolovoza 2017.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32712D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32712D">
        <w:t xml:space="preserve">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 xml:space="preserve">Protiv </w:t>
      </w:r>
      <w:r w:rsidR="002E462D">
        <w:t>rješenja o razrješenju stečajnog upravitelja pravo na žalbu imaju samo ste</w:t>
      </w:r>
      <w:r w:rsidR="00143039">
        <w:t>čajni vjerovnici.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33328B" w:rsidR="00400151" w:rsidRPr="00536947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536947" w:rsidRPr="00536947">
        <w:t xml:space="preserve">Ivica </w:t>
      </w:r>
      <w:proofErr w:type="spellStart"/>
      <w:r w:rsidR="00536947" w:rsidRPr="00536947">
        <w:t>Magić</w:t>
      </w:r>
      <w:proofErr w:type="spellEnd"/>
      <w:r w:rsidR="00536947" w:rsidRPr="00536947">
        <w:t>, Dugo Selo, Zagrebačka 167</w:t>
      </w:r>
    </w:p>
    <w:p w:rsidRDefault="006B22AF" w:rsidP="0033328B" w:rsidR="00536947" w:rsidRPr="00536947">
      <w:pPr>
        <w:pStyle w:val="Tijeloteksta"/>
        <w:numPr>
          <w:ilvl w:val="0"/>
          <w:numId w:val="3"/>
        </w:numPr>
        <w:jc w:val="left"/>
      </w:pPr>
      <w:r>
        <w:t xml:space="preserve">stečajni upravitelj </w:t>
      </w:r>
      <w:r w:rsidR="00536947" w:rsidRPr="00536947">
        <w:t xml:space="preserve">Marko Tominac dipl. ing., Vinkovci, Vladimira Nazora 3 </w:t>
      </w:r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>ŽDO</w:t>
      </w:r>
      <w:r w:rsidR="008F64B3">
        <w:t xml:space="preserve"> Osijek</w:t>
      </w:r>
    </w:p>
    <w:p w:rsidRDefault="006B22AF" w:rsidP="00B24812" w:rsidR="001E2127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  <w:r w:rsidR="008F64B3">
        <w:t xml:space="preserve"> 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36947">
        <w:t>29</w:t>
      </w:r>
      <w:r w:rsidR="00400151">
        <w:t>.9.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4B741D" w:rsidP="004B741D" w:rsidR="004B741D"/>
    <w:p w:rsidRDefault="00451DD6" w:rsidP="00F860BB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0C20F1" w:rsidR="000C20F1"/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606" w:rsidR="007F4606">
      <w:r>
        <w:separator/>
      </w:r>
    </w:p>
  </w:endnote>
  <w:endnote w:id="0" w:type="continuationSeparator">
    <w:p w:rsidRDefault="007F4606" w:rsidR="007F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606" w:rsidR="007F4606">
      <w:r>
        <w:separator/>
      </w:r>
    </w:p>
  </w:footnote>
  <w:footnote w:id="0" w:type="continuationSeparator">
    <w:p w:rsidRDefault="007F4606" w:rsidR="007F4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60BB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143039"/>
    <w:rsid w:val="0016016C"/>
    <w:rsid w:val="00163019"/>
    <w:rsid w:val="001635ED"/>
    <w:rsid w:val="0019752C"/>
    <w:rsid w:val="001A0170"/>
    <w:rsid w:val="001A6201"/>
    <w:rsid w:val="001E2127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12D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00151"/>
    <w:rsid w:val="004325DA"/>
    <w:rsid w:val="004442E5"/>
    <w:rsid w:val="00451DD6"/>
    <w:rsid w:val="004806AD"/>
    <w:rsid w:val="00497410"/>
    <w:rsid w:val="004B741D"/>
    <w:rsid w:val="004E5065"/>
    <w:rsid w:val="00500BBD"/>
    <w:rsid w:val="00504A69"/>
    <w:rsid w:val="00536947"/>
    <w:rsid w:val="0055624C"/>
    <w:rsid w:val="00576E32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05781"/>
    <w:rsid w:val="007242CD"/>
    <w:rsid w:val="00725641"/>
    <w:rsid w:val="0074711B"/>
    <w:rsid w:val="00786F1E"/>
    <w:rsid w:val="007B6FDC"/>
    <w:rsid w:val="007C1241"/>
    <w:rsid w:val="007F4606"/>
    <w:rsid w:val="0080666F"/>
    <w:rsid w:val="0081398C"/>
    <w:rsid w:val="00843787"/>
    <w:rsid w:val="00845777"/>
    <w:rsid w:val="00857D02"/>
    <w:rsid w:val="008737C5"/>
    <w:rsid w:val="0088689D"/>
    <w:rsid w:val="008F64B3"/>
    <w:rsid w:val="009001D6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0BB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60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6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60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6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60978-8AC2-4CB3-8C93-F131C2452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404</properties:Words>
  <properties:Characters>2232</properties:Characters>
  <properties:Lines>103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2017-08-29T07:00:00Z</dcterms:created>
  <dc:creator>hermanj</dc:creator>
  <cp:lastModifiedBy>Danijela Sekulić</cp:lastModifiedBy>
  <cp:lastPrinted>2017-08-29T09:33:00Z</cp:lastPrinted>
  <dcterms:modified xmlns:xsi="http://www.w3.org/2001/XMLSchema-instance" xsi:type="dcterms:W3CDTF">2017-08-29T09:38:00Z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