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ec63" w14:paraId="317ec63" w:rsidRDefault="003E43A3" w:rsidP="003E43A3" w:rsidR="003E43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43A3" w:rsidP="003E43A3" w:rsidR="003E43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E43A3" w:rsidP="003E43A3" w:rsidR="003E43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E43A3" w:rsidP="003E43A3" w:rsidR="003E43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E43A3" w:rsidP="003E43A3" w:rsidR="003E43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E43A3" w:rsidP="003E43A3" w:rsidR="003E43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E43A3" w:rsidP="003E43A3" w:rsidR="003E43A3" w:rsidRPr="005D578C">
      <w:pPr>
        <w:jc w:val="center"/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3E43A3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3E43A3">
        <w:rPr>
          <w:rFonts w:cs="Times New Roman" w:eastAsia="Times New Roman"/>
        </w:rPr>
        <w:t>130015651</w:t>
      </w:r>
      <w:r>
        <w:rPr>
          <w:rFonts w:cs="Times New Roman" w:eastAsia="Times New Roman"/>
          <w:szCs w:val="24"/>
        </w:rPr>
        <w:t>, 28. ožujka 2017.</w:t>
      </w: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3E43A3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3E43A3">
        <w:rPr>
          <w:rFonts w:cs="Times New Roman" w:eastAsia="Times New Roman"/>
        </w:rPr>
        <w:t>130015651</w:t>
      </w:r>
      <w:r>
        <w:rPr>
          <w:rFonts w:cs="Times New Roman" w:eastAsia="Times New Roman"/>
          <w:szCs w:val="24"/>
        </w:rPr>
        <w:t>.</w:t>
      </w: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3E43A3" w:rsidP="003E43A3" w:rsidR="003E43A3">
      <w:pPr>
        <w:rPr>
          <w:rFonts w:cs="Times New Roman" w:eastAsia="Times New Roman"/>
          <w:szCs w:val="20"/>
        </w:rPr>
      </w:pPr>
    </w:p>
    <w:p w:rsidRDefault="003E43A3" w:rsidP="003E43A3" w:rsidR="003E43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3E43A3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3E43A3">
        <w:rPr>
          <w:rFonts w:cs="Times New Roman" w:eastAsia="Times New Roman"/>
        </w:rPr>
        <w:t>130015651</w:t>
      </w:r>
      <w:r>
        <w:rPr>
          <w:rFonts w:cs="Times New Roman" w:eastAsia="Times New Roman"/>
          <w:szCs w:val="24"/>
        </w:rPr>
        <w:t>.</w:t>
      </w:r>
    </w:p>
    <w:p w:rsidRDefault="003E43A3" w:rsidP="003E43A3" w:rsidR="003E43A3">
      <w:pPr>
        <w:ind w:firstLine="709"/>
        <w:rPr>
          <w:rFonts w:cs="Times New Roman" w:eastAsia="Times New Roman"/>
          <w:szCs w:val="24"/>
        </w:rPr>
      </w:pPr>
    </w:p>
    <w:p w:rsidRDefault="003E43A3" w:rsidP="003E43A3" w:rsidR="003E43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 w:rsidRPr="002C2F41">
        <w:rPr>
          <w:rFonts w:cs="Times New Roman" w:eastAsia="Times New Roman"/>
        </w:rPr>
        <w:t xml:space="preserve">, OIB </w:t>
      </w:r>
      <w:r w:rsidRPr="003E43A3">
        <w:rPr>
          <w:rFonts w:cs="Times New Roman" w:eastAsia="Times New Roman"/>
        </w:rPr>
        <w:t>71403982271</w:t>
      </w:r>
      <w:r w:rsidRPr="002C2F41">
        <w:rPr>
          <w:rFonts w:cs="Times New Roman" w:eastAsia="Times New Roman"/>
        </w:rPr>
        <w:t xml:space="preserve">, MBS </w:t>
      </w:r>
      <w:r w:rsidRPr="003E43A3">
        <w:rPr>
          <w:rFonts w:cs="Times New Roman" w:eastAsia="Times New Roman"/>
        </w:rPr>
        <w:t>130015651</w:t>
      </w:r>
      <w:r>
        <w:rPr>
          <w:rFonts w:cs="Times New Roman" w:eastAsia="Times New Roman"/>
          <w:szCs w:val="24"/>
        </w:rPr>
        <w:t>.</w:t>
      </w:r>
    </w:p>
    <w:p w:rsidRDefault="003E43A3" w:rsidP="003E43A3" w:rsidR="003E43A3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E43A3" w:rsidP="003E43A3" w:rsidR="003E43A3">
      <w:pPr>
        <w:ind w:firstLine="708"/>
        <w:rPr>
          <w:rFonts w:cs="Times New Roman" w:eastAsia="Times New Roman"/>
          <w:szCs w:val="24"/>
        </w:rPr>
      </w:pPr>
    </w:p>
    <w:p w:rsidRDefault="003E43A3" w:rsidP="003E43A3" w:rsidR="003E43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siječnja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>
        <w:rPr>
          <w:rFonts w:cs="Times New Roman" w:eastAsia="Times New Roman"/>
          <w:szCs w:val="24"/>
        </w:rPr>
        <w:t>.</w:t>
      </w:r>
    </w:p>
    <w:p w:rsidRDefault="003E43A3" w:rsidP="003E43A3" w:rsidR="003E43A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siječnja 2017. imao neizvršene osnove za plaćanje u neprekinutom razdoblju od 120 dana u ukupnom iznosu 6.510,31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25.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E43A3" w:rsidP="003E43A3" w:rsidR="003E43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E43A3" w:rsidP="003E43A3" w:rsidR="003E43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28.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E43A3" w:rsidP="003E43A3" w:rsidR="003E43A3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E43A3" w:rsidP="003E43A3" w:rsidR="003E43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E54149">
        <w:rPr>
          <w:rFonts w:cs="Times New Roman" w:eastAsia="Times New Roman"/>
          <w:szCs w:val="24"/>
        </w:rPr>
        <w:t xml:space="preserve">, v. r. </w:t>
      </w:r>
    </w:p>
    <w:p w:rsidRDefault="003E43A3" w:rsidP="003E43A3" w:rsidR="003E43A3">
      <w:pPr>
        <w:jc w:val="left"/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left"/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E43A3" w:rsidP="003E43A3" w:rsidR="003E43A3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E43A3" w:rsidP="003E43A3" w:rsidR="003E43A3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rPr>
          <w:rFonts w:cs="Times New Roman" w:eastAsia="Times New Roman"/>
          <w:szCs w:val="24"/>
        </w:rPr>
      </w:pPr>
    </w:p>
    <w:p w:rsidRDefault="003E43A3" w:rsidP="003E43A3" w:rsidR="003E43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KONOVALOV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Brtonigla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Fiorini bb</w:t>
      </w:r>
      <w:r>
        <w:rPr>
          <w:rFonts w:cs="Times New Roman" w:eastAsia="Times New Roman"/>
          <w:szCs w:val="24"/>
        </w:rPr>
        <w:t xml:space="preserve">, </w:t>
      </w:r>
    </w:p>
    <w:p w:rsidRDefault="003E43A3" w:rsidP="003E43A3" w:rsidR="003E43A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E43A3" w:rsidP="003E43A3" w:rsidR="003E43A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3E43A3" w:rsidP="003E43A3" w:rsidR="003E43A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E43A3" w:rsidP="003E43A3" w:rsidR="003E43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E43A3" w:rsidP="003E43A3" w:rsidR="003E43A3"/>
    <w:p w:rsidRDefault="003E43A3" w:rsidP="003E43A3" w:rsidR="003E43A3"/>
    <w:p w:rsidRDefault="003E43A3" w:rsidP="003E43A3" w:rsidR="003E43A3"/>
    <w:p w:rsidRDefault="00D324E3" w:rsidR="00D324E3"/>
    <w:sectPr w:rsidSect="003758EA" w:rsidR="00D324E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3A3" w:rsidP="003E43A3" w:rsidR="003E43A3">
      <w:r>
        <w:separator/>
      </w:r>
    </w:p>
  </w:endnote>
  <w:endnote w:id="0" w:type="continuationSeparator">
    <w:p w:rsidRDefault="003E43A3" w:rsidP="003E43A3" w:rsidR="003E4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3A3" w:rsidP="003E43A3" w:rsidR="003E43A3">
      <w:r>
        <w:separator/>
      </w:r>
    </w:p>
  </w:footnote>
  <w:footnote w:id="0" w:type="continuationSeparator">
    <w:p w:rsidRDefault="003E43A3" w:rsidP="003E43A3" w:rsidR="003E4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3A3" w:rsidP="00D85E28" w:rsidR="00D85E2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414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St-9/2017-4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3A3" w:rsidP="003758EA" w:rsidR="003758EA" w:rsidRPr="00970AE0">
    <w:pPr>
      <w:pStyle w:val="Zaglavlje"/>
      <w:jc w:val="right"/>
    </w:pPr>
    <w:r>
      <w:rPr>
        <w:szCs w:val="24"/>
      </w:rPr>
      <w:t>11 St-9/2017-4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A53"/>
    <w:rsid w:val="00317A53"/>
    <w:rsid w:val="003E43A3"/>
    <w:rsid w:val="00D324E3"/>
    <w:rsid w:val="00E5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43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3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E43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3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3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43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4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414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41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414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43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E43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E43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3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E43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43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4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4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414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41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414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KONOVALOV d.o.o. BRTONIGLA</izvorni_sadrzaj>
    <derivirana_varijabla naziv="DomainObject.Predmet.ProtustrankaFormated_1">  KONOVALOV d.o.o. BRTONIGLA</derivirana_varijabla>
  </DomainObject.Predmet.ProtustrankaFormated>
  <DomainObject.Predmet.ProtustrankaFormatedOIB>
    <izvorni_sadrzaj>  KONOVALOV d.o.o. BRTONIGLA, OIB 71403982271</izvorni_sadrzaj>
    <derivirana_varijabla naziv="DomainObject.Predmet.ProtustrankaFormatedOIB_1">  KONOVALOV d.o.o. BRTONIGLA, OIB 71403982271</derivirana_varijabla>
  </DomainObject.Predmet.ProtustrankaFormatedOIB>
  <DomainObject.Predmet.ProtustrankaFormatedWithAdress>
    <izvorni_sadrzaj> KONOVALOV d.o.o. BRTONIGLA, Fiorini/bb, 52474 Brtonigla</izvorni_sadrzaj>
    <derivirana_varijabla naziv="DomainObject.Predmet.ProtustrankaFormatedWithAdress_1"> KONOVALOV d.o.o. BRTONIGLA, Fiorini/bb, 52474 Brtonigla</derivirana_varijabla>
  </DomainObject.Predmet.ProtustrankaFormatedWithAdress>
  <DomainObject.Predmet.ProtustrankaFormatedWithAdressOIB>
    <izvorni_sadrzaj> KONOVALOV d.o.o. BRTONIGLA, OIB 71403982271, Fiorini/bb, 52474 Brtonigla</izvorni_sadrzaj>
    <derivirana_varijabla naziv="DomainObject.Predmet.ProtustrankaFormatedWithAdressOIB_1"> KONOVALOV d.o.o. BRTONIGLA, OIB 71403982271, Fiorini/bb, 52474 Brtonigla</derivirana_varijabla>
  </DomainObject.Predmet.ProtustrankaFormatedWithAdressOIB>
  <DomainObject.Predmet.ProtustrankaWithAdress>
    <izvorni_sadrzaj>KONOVALOV d.o.o. BRTONIGLA Fiorini/bb, 52474 Brtonigla</izvorni_sadrzaj>
    <derivirana_varijabla naziv="DomainObject.Predmet.ProtustrankaWithAdress_1">KONOVALOV d.o.o. BRTONIGLA Fiorini/bb, 52474 Brtonigla</derivirana_varijabla>
  </DomainObject.Predmet.ProtustrankaWithAdress>
  <DomainObject.Predmet.ProtustrankaWithAdressOIB>
    <izvorni_sadrzaj>KONOVALOV d.o.o. BRTONIGLA, OIB 71403982271, Fiorini/bb, 52474 Brtonigla</izvorni_sadrzaj>
    <derivirana_varijabla naziv="DomainObject.Predmet.ProtustrankaWithAdressOIB_1">KONOVALOV d.o.o. BRTONIGLA, OIB 71403982271, Fiorini/bb, 52474 Brtonigla</derivirana_varijabla>
  </DomainObject.Predmet.ProtustrankaWithAdressOIB>
  <DomainObject.Predmet.ProtustrankaNazivFormated>
    <izvorni_sadrzaj>KONOVALOV d.o.o. BRTONIGLA</izvorni_sadrzaj>
    <derivirana_varijabla naziv="DomainObject.Predmet.ProtustrankaNazivFormated_1">KONOVALOV d.o.o. BRTONIGLA</derivirana_varijabla>
  </DomainObject.Predmet.ProtustrankaNazivFormated>
  <DomainObject.Predmet.ProtustrankaNazivFormatedOIB>
    <izvorni_sadrzaj>KONOVALOV d.o.o. BRTONIGLA, OIB 71403982271</izvorni_sadrzaj>
    <derivirana_varijabla naziv="DomainObject.Predmet.ProtustrankaNazivFormatedOIB_1">KONOVALOV d.o.o. BRTONIGLA, OIB 71403982271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6510.31</izvorni_sadrzaj>
    <derivirana_varijabla naziv="DomainObject.Predmet.TrenutnaVrijednost_1">6510.31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KONOVALOV d.o.o. BRTONIGLA</item>
    </izvorni_sadrzaj>
    <derivirana_varijabla naziv="DomainObject.Predmet.ProtuStrankaListFormated_1">
      <item>KONOVALOV d.o.o. BRTONIGLA</item>
    </derivirana_varijabla>
  </DomainObject.Predmet.ProtuStrankaListFormated>
  <DomainObject.Predmet.ProtuStrankaListFormatedOIB>
    <izvorni_sadrzaj>
      <item>KONOVALOV d.o.o. BRTONIGLA, OIB 71403982271</item>
    </izvorni_sadrzaj>
    <derivirana_varijabla naziv="DomainObject.Predmet.ProtuStrankaListFormatedOIB_1">
      <item>KONOVALOV d.o.o. BRTONIGLA, OIB 71403982271</item>
    </derivirana_varijabla>
  </DomainObject.Predmet.ProtuStrankaListFormatedOIB>
  <DomainObject.Predmet.ProtuStrankaListFormatedWithAdress>
    <izvorni_sadrzaj>
      <item>KONOVALOV d.o.o. BRTONIGLA, Fiorini/bb, 52474 Brtonigla</item>
    </izvorni_sadrzaj>
    <derivirana_varijabla naziv="DomainObject.Predmet.ProtuStrankaListFormatedWithAdress_1">
      <item>KONOVALOV d.o.o. BRTONIGLA, Fiorini/bb, 52474 Brtonigla</item>
    </derivirana_varijabla>
  </DomainObject.Predmet.ProtuStrankaListFormatedWithAdress>
  <DomainObject.Predmet.ProtuStrankaListFormatedWithAdressOIB>
    <izvorni_sadrzaj>
      <item>KONOVALOV d.o.o. BRTONIGLA, OIB 71403982271, Fiorini/bb, 52474 Brtonigla</item>
    </izvorni_sadrzaj>
    <derivirana_varijabla naziv="DomainObject.Predmet.ProtuStrankaListFormatedWithAdressOIB_1">
      <item>KONOVALOV d.o.o. BRTONIGLA, OIB 71403982271, Fiorini/bb, 52474 Brtonigla</item>
    </derivirana_varijabla>
  </DomainObject.Predmet.ProtuStrankaListFormatedWithAdressOIB>
  <DomainObject.Predmet.ProtuStrankaListNazivFormated>
    <izvorni_sadrzaj>
      <item>KONOVALOV d.o.o. BRTONIGLA</item>
    </izvorni_sadrzaj>
    <derivirana_varijabla naziv="DomainObject.Predmet.ProtuStrankaListNazivFormated_1">
      <item>KONOVALOV d.o.o. BRTONIGLA</item>
    </derivirana_varijabla>
  </DomainObject.Predmet.ProtuStrankaListNazivFormated>
  <DomainObject.Predmet.ProtuStrankaListNazivFormatedOIB>
    <izvorni_sadrzaj>
      <item>KONOVALOV d.o.o. BRTONIGLA, OIB 71403982271</item>
    </izvorni_sadrzaj>
    <derivirana_varijabla naziv="DomainObject.Predmet.ProtuStrankaListNazivFormatedOIB_1">
      <item>KONOVALOV d.o.o. BRTONIGLA, OIB 71403982271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KONOVALOV d.o.o. BRTONIGLA</izvorni_sadrzaj>
    <derivirana_varijabla naziv="DomainObject.Predmet.ProtustrankaIDrugi_1">KONOVALOV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KONOVALOV d.o.o. BRTONIGLA, OIB 71403982271, Fiorini/bb, 52474 Brtonigla</izvorni_sadrzaj>
    <derivirana_varijabla naziv="DomainObject.Predmet.ProtustrankaIDrugiAdressOIB_1">KONOVALOV d.o.o. BRTONIGLA, OIB 71403982271, Fiorini/bb,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KONOVALOV d.o.o. BRTONIGLA</item>
    </izvorni_sadrzaj>
    <derivirana_varijabla naziv="DomainObject.Predmet.SudioniciListNaziv_1">
      <item>FINANCIJSKA AGENCIJA, RC RIJEKA, PODRUŽNICA PULA, PULA</item>
      <item>KONOVALOV d.o.o. BRTONIGLA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KONOVALOV d.o.o. BRTONIGLA, OIB 71403982271, Fiorini/bb,52474 Brtonigla</item>
    </izvorni_sadrzaj>
    <derivirana_varijabla naziv="DomainObject.Predmet.SudioniciListAdressOIB_1">
      <item>FINANCIJSKA AGENCIJA, RC RIJEKA, PODRUŽNICA PULA, PULA, OIB 85821130368, Giardini 5,52100 Pula</item>
      <item>KONOVALOV d.o.o. BRTONIGLA, OIB 71403982271, Fiorini/bb,52474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71403982271</item>
    </izvorni_sadrzaj>
    <derivirana_varijabla naziv="DomainObject.Predmet.SudioniciListNazivOIB_1">
      <item>, OIB 85821130368</item>
      <item>, OIB 71403982271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3623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2017-03-27T11:05:00Z</dcterms:created>
  <dc:creator>Morena Brajuha</dc:creator>
  <dc:description/>
  <cp:keywords/>
  <cp:lastModifiedBy>Morena Brajuha</cp:lastModifiedBy>
  <cp:lastPrinted>2017-03-28T09:56:00Z</cp:lastPrinted>
  <dcterms:modified xmlns:xsi="http://www.w3.org/2001/XMLSchema-instance" xsi:type="dcterms:W3CDTF">2017-03-28T09:56:00Z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