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0b7dfc8" w14:textId="0b7dfc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1B4CEF">
        <w:t>2093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1B4CEF">
        <w:rPr>
          <w:szCs w:val="20"/>
        </w:rPr>
        <w:t>YumiYum</w:t>
      </w:r>
      <w:proofErr w:type="spellEnd"/>
      <w:r w:rsidR="00D3294B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E82805">
        <w:rPr>
          <w:szCs w:val="20"/>
        </w:rPr>
        <w:t>Zagreb</w:t>
      </w:r>
      <w:r>
        <w:rPr>
          <w:szCs w:val="20"/>
        </w:rPr>
        <w:t xml:space="preserve">, </w:t>
      </w:r>
      <w:proofErr w:type="spellStart"/>
      <w:r w:rsidR="001B4CEF">
        <w:rPr>
          <w:szCs w:val="20"/>
        </w:rPr>
        <w:t>Utinjska</w:t>
      </w:r>
      <w:proofErr w:type="spellEnd"/>
      <w:r w:rsidR="001B4CEF">
        <w:rPr>
          <w:szCs w:val="20"/>
        </w:rPr>
        <w:t xml:space="preserve"> ulica </w:t>
      </w:r>
      <w:proofErr w:type="spellStart"/>
      <w:r w:rsidR="001B4CEF">
        <w:rPr>
          <w:szCs w:val="20"/>
        </w:rPr>
        <w:t>43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1B4CEF">
        <w:rPr>
          <w:szCs w:val="20"/>
        </w:rPr>
        <w:t>88299404768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 w:rsidR="001B4CEF">
        <w:t>6.930</w:t>
      </w:r>
      <w:proofErr w:type="spellEnd"/>
      <w:r w:rsidR="001B4CEF">
        <w:t>,</w:t>
      </w:r>
      <w:proofErr w:type="spellStart"/>
      <w:r w:rsidR="001B4CEF">
        <w:t>60</w:t>
      </w:r>
      <w:proofErr w:type="spellEnd"/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241F1C"/>
    <w:rsid w:val="0034753A"/>
    <w:rsid w:val="0036155B"/>
    <w:rsid w:val="003C30EA"/>
    <w:rsid w:val="00405364"/>
    <w:rsid w:val="00420146"/>
    <w:rsid w:val="00457EF8"/>
    <w:rsid w:val="00626B24"/>
    <w:rsid w:val="0075183E"/>
    <w:rsid w:val="007A1913"/>
    <w:rsid w:val="0085059C"/>
    <w:rsid w:val="008771BB"/>
    <w:rsid w:val="00890D82"/>
    <w:rsid w:val="00935F16"/>
    <w:rsid w:val="00950F54"/>
    <w:rsid w:val="009B679B"/>
    <w:rsid w:val="009D3B13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71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71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71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71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71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2019.</izvorni_sadrzaj>
    <derivirana_varijabla naziv="DomainObject.Predmet.DatumIzradeOptuznogAkta_1">26. kolovoza 2019.</derivirana_varijabla>
  </DomainObject.Predmet.DatumIzradeOptuznogAkta>
  <DomainObject.Predmet.DatumIzradeOptuznogAktaFormated>
    <izvorni_sadrzaj>26.8.2019.</izvorni_sadrzaj>
    <derivirana_varijabla naziv="DomainObject.Predmet.DatumIzradeOptuznogAktaFormated_1">26.8.2019.</derivirana_varijabla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2019.</izvorni_sadrzaj>
    <derivirana_varijabla naziv="DomainObject.Predmet.DatumPrimitkaOptuznogAkta_1">26.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St-2093/2019</izvorni_sadrzaj>
    <derivirana_varijabla naziv="DomainObject.Predmet.OznakaBroj_1">St-2093/2019</derivirana_varijabla>
  </DomainObject.Predmet.OznakaBroj>
  <DomainObject.Predmet.OznakaBrojOptuznogAkta>
    <izvorni_sadrzaj>04-06-19-3663</izvorni_sadrzaj>
    <derivirana_varijabla naziv="DomainObject.Predmet.OznakaBrojOptuznogAkta_1">04-06-19-3663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YumiYum j.d.o.o. za usluge zastupanog po punomoćniku Davor Martinović</izvorni_sadrzaj>
    <derivirana_varijabla naziv="DomainObject.Predmet.ProtustrankaFormated_1">  YumiYum j.d.o.o. za usluge zastupanog po punomoćniku Davor Martinović</derivirana_varijabla>
  </DomainObject.Predmet.ProtustrankaFormated>
  <DomainObject.Predmet.ProtustrankaFormatedOIB>
    <izvorni_sadrzaj>  YumiYum j.d.o.o. za usluge, OIB 88299404768 zastupanog po punomoćniku Davor Martinović</izvorni_sadrzaj>
    <derivirana_varijabla naziv="DomainObject.Predmet.ProtustrankaFormatedOIB_1">  YumiYum j.d.o.o. za usluge, OIB 88299404768 zastupanog po punomoćniku Davor Martinović</derivirana_varijabla>
  </DomainObject.Predmet.ProtustrankaFormatedOIB>
  <DomainObject.Predmet.ProtustrankaFormatedWithAdress>
    <izvorni_sadrzaj> YumiYum j.d.o.o. za usluge, Utinjska ulica 43, 10000 Zagreb zastupanog po punomoćniku Davor Martinović</izvorni_sadrzaj>
    <derivirana_varijabla naziv="DomainObject.Predmet.ProtustrankaFormatedWithAdress_1"> YumiYum j.d.o.o. za usluge, Utinjska ulica 43, 10000 Zagreb zastupanog po punomoćniku Davor Martinović</derivirana_varijabla>
  </DomainObject.Predmet.ProtustrankaFormatedWithAdress>
  <DomainObject.Predmet.ProtustrankaFormatedWithAdressOIB>
    <izvorni_sadrzaj> YumiYum j.d.o.o. za usluge, OIB 88299404768, Utinjska ulica 43, 10000 Zagreb zastupanog po punomoćniku Davor Martinović</izvorni_sadrzaj>
    <derivirana_varijabla naziv="DomainObject.Predmet.ProtustrankaFormatedWithAdressOIB_1"> YumiYum j.d.o.o. za usluge, OIB 88299404768, Utinjska ulica 43, 10000 Zagreb zastupanog po punomoćniku Davor Martinović</derivirana_varijabla>
  </DomainObject.Predmet.ProtustrankaFormatedWithAdressOIB>
  <DomainObject.Predmet.ProtustrankaWithAdress>
    <izvorni_sadrzaj>YumiYum j.d.o.o. za usluge Utinjska ulica 43, 10000 Zagreb</izvorni_sadrzaj>
    <derivirana_varijabla naziv="DomainObject.Predmet.ProtustrankaWithAdress_1">YumiYum j.d.o.o. za usluge Utinjska ulica 43, 10000 Zagreb</derivirana_varijabla>
  </DomainObject.Predmet.ProtustrankaWithAdress>
  <DomainObject.Predmet.ProtustrankaWithAdressOIB>
    <izvorni_sadrzaj>YumiYum j.d.o.o. za usluge, OIB 88299404768, Utinjska ulica 43, 10000 Zagreb</izvorni_sadrzaj>
    <derivirana_varijabla naziv="DomainObject.Predmet.ProtustrankaWithAdressOIB_1">YumiYum j.d.o.o. za usluge, OIB 88299404768, Utinjska ulica 43, 10000 Zagreb</derivirana_varijabla>
  </DomainObject.Predmet.ProtustrankaWithAdressOIB>
  <DomainObject.Predmet.ProtustrankaNazivFormated>
    <izvorni_sadrzaj>YumiYum j.d.o.o. za usluge</izvorni_sadrzaj>
    <derivirana_varijabla naziv="DomainObject.Predmet.ProtustrankaNazivFormated_1">YumiYum j.d.o.o. za usluge</derivirana_varijabla>
  </DomainObject.Predmet.ProtustrankaNazivFormated>
  <DomainObject.Predmet.ProtustrankaNazivFormatedOIB>
    <izvorni_sadrzaj>YumiYum j.d.o.o. za usluge, OIB 88299404768</izvorni_sadrzaj>
    <derivirana_varijabla naziv="DomainObject.Predmet.ProtustrankaNazivFormatedOIB_1">YumiYum j.d.o.o. za usluge, OIB 88299404768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YumiYum j.d.o.o. za usluge zastupanog po punomoćniku Davor Martinović</item>
    </izvorni_sadrzaj>
    <derivirana_varijabla naziv="DomainObject.Predmet.ProtuStrankaListFormated_1">
      <item>YumiYum j.d.o.o. za usluge zastupanog po punomoćniku Davor Martinović</item>
    </derivirana_varijabla>
  </DomainObject.Predmet.ProtuStrankaListFormated>
  <DomainObject.Predmet.ProtuStrankaListFormatedOIB>
    <izvorni_sadrzaj>
      <item>YumiYum j.d.o.o. za usluge, OIB 88299404768 zastupanog po punomoćniku Davor Martinović</item>
    </izvorni_sadrzaj>
    <derivirana_varijabla naziv="DomainObject.Predmet.ProtuStrankaListFormatedOIB_1">
      <item>YumiYum j.d.o.o. za usluge, OIB 88299404768 zastupanog po punomoćniku Davor Martinović</item>
    </derivirana_varijabla>
  </DomainObject.Predmet.ProtuStrankaListFormatedOIB>
  <DomainObject.Predmet.ProtuStrankaListFormatedWithAdress>
    <izvorni_sadrzaj>
      <item>YumiYum j.d.o.o. za usluge, Utinjska ulica 43, 10000 Zagreb zastupanog po punomoćniku Davor Martinović</item>
    </izvorni_sadrzaj>
    <derivirana_varijabla naziv="DomainObject.Predmet.ProtuStrankaListFormatedWithAdress_1">
      <item>YumiYum j.d.o.o. za usluge, Utinjska ulica 43, 10000 Zagreb zastupanog po punomoćniku Davor Martinović</item>
    </derivirana_varijabla>
  </DomainObject.Predmet.ProtuStrankaListFormatedWithAdress>
  <DomainObject.Predmet.ProtuStrankaListFormatedWithAdressOIB>
    <izvorni_sadrzaj>
      <item>YumiYum j.d.o.o. za usluge, OIB 88299404768, Utinjska ulica 43, 10000 Zagreb zastupanog po punomoćniku Davor Martinović</item>
    </izvorni_sadrzaj>
    <derivirana_varijabla naziv="DomainObject.Predmet.ProtuStrankaListFormatedWithAdressOIB_1">
      <item>YumiYum j.d.o.o. za usluge, OIB 88299404768, Utinjska ulica 43, 10000 Zagreb zastupanog po punomoćniku Davor Martinović</item>
    </derivirana_varijabla>
  </DomainObject.Predmet.ProtuStrankaListFormatedWithAdressOIB>
  <DomainObject.Predmet.ProtuStrankaListNazivFormated>
    <izvorni_sadrzaj>
      <item>YumiYum j.d.o.o. za usluge</item>
    </izvorni_sadrzaj>
    <derivirana_varijabla naziv="DomainObject.Predmet.ProtuStrankaListNazivFormated_1">
      <item>YumiYum j.d.o.o. za usluge</item>
    </derivirana_varijabla>
  </DomainObject.Predmet.ProtuStrankaListNazivFormated>
  <DomainObject.Predmet.ProtuStrankaListNazivFormatedOIB>
    <izvorni_sadrzaj>
      <item>YumiYum j.d.o.o. za usluge, OIB 88299404768</item>
    </izvorni_sadrzaj>
    <derivirana_varijabla naziv="DomainObject.Predmet.ProtuStrankaListNazivFormatedOIB_1">
      <item>YumiYum j.d.o.o. za usluge, OIB 88299404768</item>
    </derivirana_varijabla>
  </DomainObject.Predmet.ProtuStrankaListNazivFormatedOIB>
  <DomainObject.Predmet.OstaliListFormated>
    <izvorni_sadrzaj>
      <item>Davor Martinović punomoćnik sudionika u postupku YumiYum j.d.o.o. za usluge</item>
    </izvorni_sadrzaj>
    <derivirana_varijabla naziv="DomainObject.Predmet.OstaliListFormated_1">
      <item>Davor Martinović punomoćnik sudionika u postupku YumiYum j.d.o.o. za usluge</item>
    </derivirana_varijabla>
  </DomainObject.Predmet.OstaliListFormated>
  <DomainObject.Predmet.OstaliListFormatedOIB>
    <izvorni_sadrzaj>
      <item>Davor Martinović, OIB 60301959906 punomoćnik sudionika u postupku YumiYum j.d.o.o. za usluge</item>
    </izvorni_sadrzaj>
    <derivirana_varijabla naziv="DomainObject.Predmet.OstaliListFormatedOIB_1">
      <item>Davor Martinović, OIB 60301959906 punomoćnik sudionika u postupku YumiYum j.d.o.o. za usluge</item>
    </derivirana_varijabla>
  </DomainObject.Predmet.OstaliListFormatedOIB>
  <DomainObject.Predmet.OstaliListFormatedWithAdress>
    <izvorni_sadrzaj>
      <item>Davor Martinović, Palinovečka Ulica 19h, 10000 Zagreb punomoćnik sudionika u postupku YumiYum j.d.o.o. za usluge</item>
    </izvorni_sadrzaj>
    <derivirana_varijabla naziv="DomainObject.Predmet.OstaliListFormatedWithAdress_1">
      <item>Davor Martinović, Palinovečka Ulica 19h, 10000 Zagreb punomoćnik sudionika u postupku YumiYum j.d.o.o. za usluge</item>
    </derivirana_varijabla>
  </DomainObject.Predmet.OstaliListFormatedWithAdress>
  <DomainObject.Predmet.OstaliListFormatedWithAdressOIB>
    <izvorni_sadrzaj>
      <item>Davor Martinović, OIB 60301959906, Palinovečka Ulica 19h, 10000 Zagreb punomoćnik sudionika u postupku YumiYum j.d.o.o. za usluge</item>
    </izvorni_sadrzaj>
    <derivirana_varijabla naziv="DomainObject.Predmet.OstaliListFormatedWithAdressOIB_1">
      <item>Davor Martinović, OIB 60301959906, Palinovečka Ulica 19h, 10000 Zagreb punomoćnik sudionika u postupku YumiYum j.d.o.o. za usluge</item>
    </derivirana_varijabla>
  </DomainObject.Predmet.OstaliListFormatedWithAdressOIB>
  <DomainObject.Predmet.OstaliListNazivFormated>
    <izvorni_sadrzaj>
      <item>Davor Martinović</item>
    </izvorni_sadrzaj>
    <derivirana_varijabla naziv="DomainObject.Predmet.OstaliListNazivFormated_1">
      <item>Davor Martinović</item>
    </derivirana_varijabla>
  </DomainObject.Predmet.OstaliListNazivFormated>
  <DomainObject.Predmet.OstaliListNazivFormatedOIB>
    <izvorni_sadrzaj>
      <item>Davor Martinović, OIB 60301959906</item>
    </izvorni_sadrzaj>
    <derivirana_varijabla naziv="DomainObject.Predmet.OstaliListNazivFormatedOIB_1">
      <item>Davor Martinović, OIB 60301959906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YumiYum j.d.o.o. za usluge</izvorni_sadrzaj>
    <derivirana_varijabla naziv="DomainObject.Predmet.ProtustrankaIDrugi_1">YumiYum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YumiYum j.d.o.o. za usluge, OIB 88299404768, Utinjska ulica 43, 10000 Zagreb</izvorni_sadrzaj>
    <derivirana_varijabla naziv="DomainObject.Predmet.ProtustrankaIDrugiAdressOIB_1">YumiYum j.d.o.o. za usluge, OIB 88299404768, Utinjska ulica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YumiYum j.d.o.o. za usluge</item>
      <item>Financijska agencija</item>
      <item>Davor Martinović</item>
    </izvorni_sadrzaj>
    <derivirana_varijabla naziv="DomainObject.Predmet.SudioniciListNaziv_1">
      <item>YumiYum j.d.o.o. za usluge</item>
      <item>Financijska agencija</item>
      <item>Davor Martinović</item>
    </derivirana_varijabla>
  </DomainObject.Predmet.SudioniciListNaziv>
  <DomainObject.Predmet.SudioniciListAdressOIB>
    <izvorni_sadrzaj>
      <item>YumiYum j.d.o.o. za usluge, OIB 88299404768, Utinjska ulica 43,10000 Zagreb</item>
      <item>Financijska agencija, OIB 85821130368, TRG SVIBANJSKIH ŽRTAVA 1995. 1,10000 Zagreb</item>
      <item>Davor Martinović, OIB 60301959906, Palinovečka Ulica 19h,10000 Zagreb</item>
    </izvorni_sadrzaj>
    <derivirana_varijabla naziv="DomainObject.Predmet.SudioniciListAdressOIB_1">
      <item>YumiYum j.d.o.o. za usluge, OIB 88299404768, Utinjska ulica 43,10000 Zagreb</item>
      <item>Financijska agencija, OIB 85821130368, TRG SVIBANJSKIH ŽRTAVA 1995. 1,10000 Zagreb</item>
      <item>Davor Martinović, OIB 60301959906, Palinovečka Ulica 19h,10000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88299404768</item>
      <item>, OIB 85821130368</item>
      <item>, OIB 60301959906</item>
    </izvorni_sadrzaj>
    <derivirana_varijabla naziv="DomainObject.Predmet.SudioniciListNazivOIB_1">
      <item>, OIB 88299404768</item>
      <item>, OIB 85821130368</item>
      <item>, OIB 60301959906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2019.</izvorni_sadrzaj>
    <derivirana_varijabla naziv="DomainObject.Predmet.DatumPocetkaProcesa_1">26.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1327</properties:Characters>
  <properties:Lines>43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2019-11-05T09:11:00Z</dcterms:created>
  <dc:creator>Ivana Manestar</dc:creator>
  <cp:lastModifiedBy>Petra Komučar</cp:lastModifiedBy>
  <cp:lastPrinted>2019-07-15T11:17:00Z</cp:lastPrinted>
  <dcterms:modified xmlns:xsi="http://www.w3.org/2001/XMLSchema-instance" xsi:type="dcterms:W3CDTF">2019-11-05T09:12:00Z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(St-2093-19-YumiYum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