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53fc" w14:paraId="0cd53fc" w:rsidRDefault="00CC5B45" w:rsidP="00CC5B45" w:rsidR="00CC5B45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C5B45" w:rsidP="00CC5B45" w:rsidR="00CC5B45" w:rsidRPr="00597C20">
      <w:r w:rsidRPr="00F83270">
        <w:t xml:space="preserve">  </w:t>
      </w:r>
      <w:r>
        <w:t xml:space="preserve">  </w:t>
      </w:r>
      <w:r w:rsidRPr="00F83270">
        <w:t>REPUBLIKA HRVATSKA</w:t>
      </w:r>
      <w:r w:rsidRPr="00FC0FBA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</w:t>
      </w:r>
      <w:r w:rsidRPr="00F83270">
        <w:t xml:space="preserve"> St-</w:t>
      </w:r>
      <w:r>
        <w:t>139</w:t>
      </w:r>
      <w:r w:rsidRPr="00897965">
        <w:t>/</w:t>
      </w:r>
      <w:r>
        <w:t>20</w:t>
      </w:r>
      <w:r w:rsidRPr="00597C20">
        <w:t>17-35</w:t>
      </w:r>
    </w:p>
    <w:p w:rsidRDefault="00CC5B45" w:rsidP="00CC5B45" w:rsidR="00CC5B45" w:rsidRPr="00597C20">
      <w:r w:rsidRPr="00597C20">
        <w:t xml:space="preserve"> TRGOVAČKI SUD U PAZINU</w:t>
      </w:r>
    </w:p>
    <w:p w:rsidRDefault="00CC5B45" w:rsidP="00CC5B45" w:rsidR="00CC5B45" w:rsidRPr="00597C20">
      <w:r w:rsidRPr="00597C20">
        <w:t xml:space="preserve">     52000 PAZIN, Dršćevka 1</w:t>
      </w:r>
      <w:r w:rsidRPr="00597C20">
        <w:tab/>
      </w:r>
      <w:r w:rsidRPr="00597C20">
        <w:tab/>
      </w:r>
      <w:r w:rsidRPr="00597C20">
        <w:tab/>
      </w:r>
      <w:r w:rsidRPr="00597C20">
        <w:tab/>
        <w:t xml:space="preserve">                  </w:t>
      </w:r>
    </w:p>
    <w:p w:rsidRDefault="00CC5B45" w:rsidP="00CC5B45" w:rsidR="00CC5B45" w:rsidRPr="00597C20">
      <w:r w:rsidRPr="00597C20">
        <w:tab/>
      </w:r>
      <w:r w:rsidRPr="00597C20">
        <w:tab/>
      </w:r>
      <w:r w:rsidRPr="00597C20">
        <w:tab/>
        <w:t xml:space="preserve">     </w:t>
      </w:r>
    </w:p>
    <w:p w:rsidRDefault="00CC5B45" w:rsidP="00CC5B45" w:rsidR="00CC5B45" w:rsidRPr="00597C20">
      <w:pPr>
        <w:rPr>
          <w:sz w:val="20"/>
          <w:szCs w:val="20"/>
        </w:rPr>
      </w:pPr>
    </w:p>
    <w:p w:rsidRDefault="00CC5B45" w:rsidP="00CC5B45" w:rsidR="00CC5B45" w:rsidRPr="00597C20">
      <w:pPr>
        <w:jc w:val="center"/>
      </w:pPr>
      <w:r w:rsidRPr="00597C20">
        <w:t>R E P U B L I K A  H R V A T S K A</w:t>
      </w:r>
    </w:p>
    <w:p w:rsidRDefault="00CC5B45" w:rsidP="00CC5B45" w:rsidR="00CC5B45" w:rsidRPr="00597C20">
      <w:pPr>
        <w:jc w:val="center"/>
      </w:pPr>
    </w:p>
    <w:p w:rsidRDefault="00CC5B45" w:rsidP="00CC5B45" w:rsidR="00CC5B45" w:rsidRPr="00597C20">
      <w:pPr>
        <w:jc w:val="center"/>
      </w:pPr>
      <w:r w:rsidRPr="00597C20">
        <w:t>R J E Š E NJ E</w:t>
      </w:r>
    </w:p>
    <w:p w:rsidRDefault="00CC5B45" w:rsidP="00CC5B45" w:rsidR="00CC5B45" w:rsidRPr="00F83270">
      <w:pPr>
        <w:jc w:val="both"/>
      </w:pPr>
    </w:p>
    <w:p w:rsidRDefault="00CC5B45" w:rsidP="00CC5B45" w:rsidR="00CC5B45" w:rsidRPr="00597C20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3E3FF4">
        <w:t>Stečajnom masom iza LUKA FORUM d.o.o. u stečaju, Rijeka, Markovići 21, OIB: 04797027</w:t>
      </w:r>
      <w:r w:rsidRPr="00597C20">
        <w:t xml:space="preserve">151, </w:t>
      </w:r>
      <w:r w:rsidR="002F3D4B" w:rsidRPr="00597C20">
        <w:t>2</w:t>
      </w:r>
      <w:r w:rsidR="00597C20" w:rsidRPr="00597C20">
        <w:t>1</w:t>
      </w:r>
      <w:r w:rsidR="000B58F0" w:rsidRPr="00597C20">
        <w:t>. studenog</w:t>
      </w:r>
      <w:r w:rsidRPr="00597C20">
        <w:t xml:space="preserve"> 2017., </w:t>
      </w:r>
    </w:p>
    <w:p w:rsidRDefault="00CC5B45" w:rsidP="00CC5B45" w:rsidR="00CC5B45" w:rsidRPr="00F100FA">
      <w:pPr>
        <w:jc w:val="both"/>
      </w:pPr>
    </w:p>
    <w:p w:rsidRDefault="00CC5B45" w:rsidP="00CC5B45" w:rsidR="00CC5B45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CC5B45" w:rsidP="00CC5B45" w:rsidR="00CC5B45">
      <w:pPr>
        <w:ind w:left="705"/>
        <w:jc w:val="both"/>
      </w:pPr>
    </w:p>
    <w:p w:rsidRDefault="00CC5B45" w:rsidP="00CC5B45" w:rsidR="00CC5B45" w:rsidRPr="002F2F2A">
      <w:pPr>
        <w:jc w:val="both"/>
      </w:pPr>
      <w:r w:rsidRPr="002F2F2A">
        <w:tab/>
        <w:t xml:space="preserve">Određuje se naknada stvarnih troškova stečajnom upravitelju </w:t>
      </w:r>
      <w:r>
        <w:t>Gordanu Blagojeviću, Rijeka, Markovići 21, OIB: 53507748090</w:t>
      </w:r>
      <w:r w:rsidRPr="002F2F2A">
        <w:t xml:space="preserve">, za poslove obavljene u stečajnom postupku nad </w:t>
      </w:r>
      <w:r w:rsidRPr="003E3FF4">
        <w:t>Stečajnom masom iza LUKA FORUM d.o.o. u stečaju, Rijeka, Markovići 21, OIB: 04797027151</w:t>
      </w:r>
      <w:r w:rsidRPr="002F2F2A">
        <w:t>, u iznos</w:t>
      </w:r>
      <w:r w:rsidRPr="00597C20">
        <w:t xml:space="preserve">u od </w:t>
      </w:r>
      <w:r w:rsidR="00597C20" w:rsidRPr="00597C20">
        <w:t>2</w:t>
      </w:r>
      <w:r w:rsidRPr="00597C20">
        <w:t>88,00 kn.</w:t>
      </w:r>
      <w:r w:rsidRPr="002F2F2A">
        <w:t xml:space="preserve"> </w:t>
      </w:r>
    </w:p>
    <w:p w:rsidRDefault="00CC5B45" w:rsidP="00CC5B45" w:rsidR="00CC5B45" w:rsidRPr="00F73A20">
      <w:pPr>
        <w:jc w:val="both"/>
      </w:pPr>
    </w:p>
    <w:p w:rsidRDefault="00CC5B45" w:rsidP="00CC5B45" w:rsidR="00CC5B45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CC5B45" w:rsidP="00CC5B45" w:rsidR="00CC5B45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CC5B45" w:rsidP="00CC5B45" w:rsidR="00CC5B45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CC5B45" w:rsidP="00CC5B45" w:rsidR="00CC5B45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>
        <w:t>Gordan Blagojević, Rijeka, Markovići 21, OIB: 53507748090, dostavio</w:t>
      </w:r>
      <w:r w:rsidRPr="00A56ABD">
        <w:t xml:space="preserve"> je obračun stvarnih troškova nastalih u stečajnom postupku u iznosu od </w:t>
      </w:r>
      <w:r w:rsidR="000B58F0">
        <w:t>2</w:t>
      </w:r>
      <w:r>
        <w:t>88,00</w:t>
      </w:r>
      <w:r w:rsidRPr="00A56ABD">
        <w:t xml:space="preserve"> kn</w:t>
      </w:r>
      <w:r>
        <w:t xml:space="preserve"> a odnose se na putni trošak i tunelarinu z</w:t>
      </w:r>
      <w:r w:rsidR="000B58F0">
        <w:t>a dolazak na ročište</w:t>
      </w:r>
      <w:r>
        <w:t xml:space="preserve">, na relaciji Rijeka – Pazin – Rijeka dana </w:t>
      </w:r>
      <w:r w:rsidR="000B58F0">
        <w:t>13.11</w:t>
      </w:r>
      <w:r>
        <w:t>.2017. U obračunu su navedene relacije, datumi ostvarenih putnih troškova, svrha puta kao i kilometraža za prijevoz osobnim automobilom registarskih oznaka RI 465 RR. Priloženi su računi za tunelarinu.</w:t>
      </w:r>
    </w:p>
    <w:p w:rsidRDefault="00CC5B45" w:rsidP="00CC5B45" w:rsidR="00CC5B45" w:rsidRPr="0020276D">
      <w:pPr>
        <w:jc w:val="both"/>
      </w:pPr>
      <w:r>
        <w:t xml:space="preserve"> </w:t>
      </w:r>
      <w:r>
        <w:tab/>
        <w:t xml:space="preserve">Ocjenjuje se </w:t>
      </w:r>
      <w:r w:rsidRPr="0020276D">
        <w:t>da je stečajnom upravitelju nastao zatraženi, obrazloženi i dokumentirani trošak, te da je bio potreban za obavljanje poslova u stečajnom postupku.</w:t>
      </w:r>
    </w:p>
    <w:p w:rsidRDefault="00CC5B45" w:rsidP="00CC5B45" w:rsidR="00CC5B45" w:rsidRPr="0020276D">
      <w:pPr>
        <w:jc w:val="both"/>
      </w:pPr>
      <w:r w:rsidRPr="0020276D">
        <w:tab/>
        <w:t>Uvažavajući navedeno donesena je odluka kao u izreci.</w:t>
      </w:r>
    </w:p>
    <w:p w:rsidRDefault="00CC5B45" w:rsidP="00CC5B45" w:rsidR="00CC5B45" w:rsidRPr="00F100FA">
      <w:pPr>
        <w:jc w:val="both"/>
      </w:pPr>
    </w:p>
    <w:p w:rsidRDefault="00CC5B45" w:rsidP="00CC5B45" w:rsidR="00CC5B45" w:rsidRPr="00597C20">
      <w:pPr>
        <w:jc w:val="center"/>
      </w:pPr>
      <w:r w:rsidRPr="00F100FA">
        <w:t>U Paz</w:t>
      </w:r>
      <w:r w:rsidRPr="00597C20">
        <w:t xml:space="preserve">inu </w:t>
      </w:r>
      <w:r w:rsidR="002F3D4B" w:rsidRPr="00597C20">
        <w:t>2</w:t>
      </w:r>
      <w:r w:rsidR="00597C20" w:rsidRPr="00597C20">
        <w:t>1</w:t>
      </w:r>
      <w:r w:rsidR="000B58F0" w:rsidRPr="00597C20">
        <w:t>. studenog</w:t>
      </w:r>
      <w:r w:rsidRPr="00597C20">
        <w:t xml:space="preserve"> 2017.</w:t>
      </w:r>
    </w:p>
    <w:p w:rsidRDefault="00CC5B45" w:rsidP="00CC5B45" w:rsidR="00CC5B45" w:rsidRPr="00F100FA">
      <w:pPr>
        <w:jc w:val="both"/>
      </w:pPr>
    </w:p>
    <w:p w:rsidRDefault="00CC5B45" w:rsidP="00CC5B45" w:rsidR="00CC5B45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0B58F0">
        <w:t>Stečajna</w:t>
      </w:r>
      <w:r w:rsidRPr="00F100FA">
        <w:t xml:space="preserve"> su</w:t>
      </w:r>
      <w:r w:rsidR="000B58F0">
        <w:t>tkinja</w:t>
      </w:r>
      <w:r w:rsidRPr="00F100FA">
        <w:t xml:space="preserve">                 </w:t>
      </w:r>
    </w:p>
    <w:p w:rsidRDefault="00CC5B45" w:rsidP="00CC5B45" w:rsidR="00CC5B45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CC5B45" w:rsidP="00CC5B45" w:rsidR="00CC5B45"/>
    <w:p w:rsidRDefault="00CC5B45" w:rsidP="00CC5B45" w:rsidR="00CC5B45" w:rsidRPr="00F100FA"/>
    <w:p w:rsidRDefault="00CC5B45" w:rsidP="00CC5B45" w:rsidR="00CC5B45" w:rsidRPr="00BB4AC9">
      <w:r w:rsidRPr="00BB4AC9">
        <w:t>UPUTA O PRAVNOM LIJEKU:</w:t>
      </w:r>
    </w:p>
    <w:p w:rsidRDefault="00CC5B45" w:rsidP="00CC5B45" w:rsidR="00CC5B45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CC5B45" w:rsidP="00CC5B45" w:rsidR="00CC5B45" w:rsidRPr="00BB4AC9">
      <w:pPr>
        <w:jc w:val="both"/>
      </w:pPr>
    </w:p>
    <w:p w:rsidRDefault="00CC5B45" w:rsidP="00CC5B45" w:rsidR="00CC5B45" w:rsidRPr="00BB4AC9">
      <w:r w:rsidRPr="00BB4AC9">
        <w:t>DNA:</w:t>
      </w:r>
    </w:p>
    <w:p w:rsidRDefault="00CC5B45" w:rsidP="00CC5B45" w:rsidR="00CC5B45" w:rsidRPr="00BB4AC9">
      <w:r w:rsidRPr="00BB4AC9">
        <w:t>- stečajni upravitelj</w:t>
      </w:r>
      <w:r w:rsidRPr="00B4136E">
        <w:t xml:space="preserve"> </w:t>
      </w:r>
      <w:r>
        <w:t>Gordan Blagojević, Rijeka, Markovići 21</w:t>
      </w:r>
    </w:p>
    <w:p w:rsidRDefault="00CC5B45" w:rsidP="00CC5B45" w:rsidR="00CC5B45" w:rsidRPr="00A53B34">
      <w:r w:rsidRPr="00BB4AC9">
        <w:t>- e-Oglasna ploča 8 dana</w:t>
      </w:r>
    </w:p>
    <w:p w:rsidRDefault="00CC5B45" w:rsidP="00CC5B45" w:rsidR="00CC5B45" w:rsidRPr="00A53B34"/>
    <w:p w:rsidRDefault="00CC5B45" w:rsidP="00CC5B45" w:rsidR="00CC5B45" w:rsidRPr="00F100FA"/>
    <w:p w:rsidRDefault="00CC5B45" w:rsidP="00CC5B45" w:rsidR="00CC5B45" w:rsidRPr="00F100FA"/>
    <w:p w:rsidRDefault="00CC5B45" w:rsidP="00CC5B45" w:rsidR="00CC5B45" w:rsidRPr="00F100FA"/>
    <w:p w:rsidRDefault="00CC5B45" w:rsidP="00CC5B45" w:rsidR="00CC5B45" w:rsidRPr="00F100FA"/>
    <w:p w:rsidRDefault="00CC5B45" w:rsidP="00CC5B45" w:rsidR="00CC5B45"/>
    <w:p w:rsidRDefault="00CC5B45" w:rsidP="00CC5B45" w:rsidR="00CC5B45"/>
    <w:p w:rsidRDefault="00CC5B45" w:rsidP="00CC5B45" w:rsidR="00CC5B45"/>
    <w:p w:rsidRDefault="00CC5B45" w:rsidP="00CC5B45" w:rsidR="00CC5B45"/>
    <w:p w:rsidRDefault="00CC5B45" w:rsidP="00CC5B45" w:rsidR="00CC5B45"/>
    <w:p w:rsidRDefault="00CC5B45" w:rsidP="00CC5B45" w:rsidR="00CC5B45"/>
    <w:p w:rsidRDefault="00CC5B45" w:rsidP="00CC5B45" w:rsidR="00CC5B45"/>
    <w:p w:rsidRDefault="00CC5B45" w:rsidP="00CC5B45" w:rsidR="00CC5B45"/>
    <w:p w:rsidRDefault="00CC5B45" w:rsidP="00CC5B45" w:rsidR="00CC5B45"/>
    <w:p w:rsidRDefault="00915474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B45" w:rsidP="00CC5B45" w:rsidR="00CC5B45">
      <w:r>
        <w:separator/>
      </w:r>
    </w:p>
  </w:endnote>
  <w:endnote w:id="0" w:type="continuationSeparator">
    <w:p w:rsidRDefault="00CC5B45" w:rsidP="00CC5B45" w:rsidR="00CC5B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B45" w:rsidP="00CC5B45" w:rsidR="00CC5B45">
      <w:r>
        <w:separator/>
      </w:r>
    </w:p>
  </w:footnote>
  <w:footnote w:id="0" w:type="continuationSeparator">
    <w:p w:rsidRDefault="00CC5B45" w:rsidP="00CC5B45" w:rsidR="00CC5B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8F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5474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8F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4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58F0" w:rsidP="007F107F" w:rsidR="007F107F" w:rsidRPr="00597C2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CC5B45">
      <w:t xml:space="preserve">          2</w:t>
    </w:r>
    <w:r w:rsidR="00CC5B45" w:rsidRPr="00F83270">
      <w:t xml:space="preserve"> St-</w:t>
    </w:r>
    <w:r w:rsidR="00CC5B45">
      <w:t>139</w:t>
    </w:r>
    <w:r w:rsidR="00CC5B45" w:rsidRPr="00897965">
      <w:t>/</w:t>
    </w:r>
    <w:r w:rsidR="00CC5B45">
      <w:t>2</w:t>
    </w:r>
    <w:r w:rsidR="00CC5B45" w:rsidRPr="00597C20">
      <w:t>017-35</w:t>
    </w:r>
  </w:p>
  <w:p w:rsidRDefault="00915474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B45"/>
    <w:rsid w:val="000B58F0"/>
    <w:rsid w:val="002F3D4B"/>
    <w:rsid w:val="00554328"/>
    <w:rsid w:val="00597C20"/>
    <w:rsid w:val="00915474"/>
    <w:rsid w:val="00985388"/>
    <w:rsid w:val="00CC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5B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5B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C5B4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B45"/>
  </w:style>
  <w:style w:styleId="Tekstbalonia" w:type="paragraph">
    <w:name w:val="Balloon Text"/>
    <w:basedOn w:val="Normal"/>
    <w:link w:val="TekstbaloniaChar"/>
    <w:uiPriority w:val="99"/>
    <w:semiHidden/>
    <w:unhideWhenUsed/>
    <w:rsid w:val="00CC5B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5B4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B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5B4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47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47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47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47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5B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5B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C5B4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5B45"/>
  </w:style>
  <w:style w:styleId="Tekstbalonia" w:type="paragraph">
    <w:name w:val="Balloon Text"/>
    <w:basedOn w:val="Normal"/>
    <w:link w:val="TekstbaloniaChar"/>
    <w:uiPriority w:val="99"/>
    <w:semiHidden/>
    <w:unhideWhenUsed/>
    <w:rsid w:val="00CC5B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5B4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5B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5B4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5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47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47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47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47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 FORUM d. o. o. za trgovinu u stečaju</izvorni_sadrzaj>
    <derivirana_varijabla naziv="DomainObject.Predmet.ProtustrankaFormated_1">  Stečajna masa iza LUKA FORUM d. o. o. za trgovinu u stečaju</derivirana_varijabla>
  </DomainObject.Predmet.ProtustrankaFormated>
  <DomainObject.Predmet.ProtustrankaFormatedOIB>
    <izvorni_sadrzaj>  Stečajna masa iza LUKA FORUM d. o. o. za trgovinu u stečaju, OIB 04797027151</izvorni_sadrzaj>
    <derivirana_varijabla naziv="DomainObject.Predmet.ProtustrankaFormatedOIB_1">  Stečajna masa iza LUKA FORUM d. o. o. za trgovinu u stečaju, OIB 04797027151</derivirana_varijabla>
  </DomainObject.Predmet.ProtustrankaFormatedOIB>
  <DomainObject.Predmet.ProtustrankaFormatedWithAdress>
    <izvorni_sadrzaj> Stečajna masa iza LUKA FORUM d. o. o. za trgovinu u stečaju, Markovići 21, 51000 Rijeka</izvorni_sadrzaj>
    <derivirana_varijabla naziv="DomainObject.Predmet.ProtustrankaFormatedWithAdress_1"> Stečajna masa iza LUKA FORUM d. o. o. za trgovinu u stečaju, Markovići 21, 51000 Rijeka</derivirana_varijabla>
  </DomainObject.Predmet.ProtustrankaFormatedWithAdress>
  <DomainObject.Predmet.ProtustrankaFormatedWithAdressOIB>
    <izvorni_sadrzaj> Stečajna masa iza LUKA FORUM d. o. o. za trgovinu u stečaju, OIB 04797027151, Markovići 21, 51000 Rijeka</izvorni_sadrzaj>
    <derivirana_varijabla naziv="DomainObject.Predmet.ProtustrankaFormatedWithAdressOIB_1"> Stečajna masa iza LUKA FORUM d. o. o. za trgovinu u stečaju, OIB 04797027151, Markovići 21, 51000 Rijeka</derivirana_varijabla>
  </DomainObject.Predmet.ProtustrankaFormatedWithAdressOIB>
  <DomainObject.Predmet.ProtustrankaWithAdress>
    <izvorni_sadrzaj>Stečajna masa iza LUKA FORUM d. o. o. za trgovinu u stečaju Markovići 21, 51000 Rijeka</izvorni_sadrzaj>
    <derivirana_varijabla naziv="DomainObject.Predmet.ProtustrankaWithAdress_1">Stečajna masa iza LUKA FORUM d. o. o. za trgovinu u stečaju Markovići 21, 51000 Rijeka</derivirana_varijabla>
  </DomainObject.Predmet.ProtustrankaWithAdress>
  <DomainObject.Predmet.ProtustrankaWithAdressOIB>
    <izvorni_sadrzaj>Stečajna masa iza LUKA FORUM d. o. o. za trgovinu u stečaju, OIB 04797027151, Markovići 21, 51000 Rijeka</izvorni_sadrzaj>
    <derivirana_varijabla naziv="DomainObject.Predmet.ProtustrankaWithAdressOIB_1">Stečajna masa iza LUKA FORUM d. o. o. za trgovinu u stečaju, OIB 04797027151, Markovići 21, 51000 Rijeka</derivirana_varijabla>
  </DomainObject.Predmet.ProtustrankaWithAdressOIB>
  <DomainObject.Predmet.ProtustrankaNazivFormated>
    <izvorni_sadrzaj>Stečajna masa iza LUKA FORUM d. o. o. za trgovinu u stečaju</izvorni_sadrzaj>
    <derivirana_varijabla naziv="DomainObject.Predmet.ProtustrankaNazivFormated_1">Stečajna masa iza LUKA FORUM d. o. o. za trgovinu u stečaju</derivirana_varijabla>
  </DomainObject.Predmet.ProtustrankaNazivFormated>
  <DomainObject.Predmet.ProtustrankaNazivFormatedOIB>
    <izvorni_sadrzaj>Stečajna masa iza LUKA FORUM d. o. o. za trgovinu u stečaju, OIB 04797027151</izvorni_sadrzaj>
    <derivirana_varijabla naziv="DomainObject.Predmet.ProtustrankaNazivFormatedOIB_1">Stečajna masa iza LUKA FORUM d. o. o. za trgovinu u stečaju, OIB 04797027151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Stečajna masa iza LUKA FORUM d. o. o. za trgovinu u stečaju</item>
    </izvorni_sadrzaj>
    <derivirana_varijabla naziv="DomainObject.Predmet.ProtuStrankaListFormated_1">
      <item>Stečajna masa iza LUKA FORUM d. o. o. za trgovinu u stečaju</item>
    </derivirana_varijabla>
  </DomainObject.Predmet.ProtuStrankaListFormated>
  <DomainObject.Predmet.ProtuStrankaListFormatedOIB>
    <izvorni_sadrzaj>
      <item>Stečajna masa iza LUKA FORUM d. o. o. za trgovinu u stečaju, OIB 04797027151</item>
    </izvorni_sadrzaj>
    <derivirana_varijabla naziv="DomainObject.Predmet.ProtuStrankaListFormatedOIB_1">
      <item>Stečajna masa iza LUKA FORUM d. o. o. za trgovinu u stečaju, OIB 04797027151</item>
    </derivirana_varijabla>
  </DomainObject.Predmet.ProtuStrankaListFormatedOIB>
  <DomainObject.Predmet.ProtuStrankaListFormatedWithAdress>
    <izvorni_sadrzaj>
      <item>Stečajna masa iza LUKA FORUM d. o. o. za trgovinu u stečaju, Markovići 21, 51000 Rijeka</item>
    </izvorni_sadrzaj>
    <derivirana_varijabla naziv="DomainObject.Predmet.ProtuStrankaListFormatedWithAdress_1">
      <item>Stečajna masa iza LUKA FORUM d. o. o. za trgovinu u stečaju, Markovići 21, 51000 Rijeka</item>
    </derivirana_varijabla>
  </DomainObject.Predmet.ProtuStrankaListFormatedWithAdress>
  <DomainObject.Predmet.ProtuStrankaListFormatedWithAdressOIB>
    <izvorni_sadrzaj>
      <item>Stečajna masa iza LUKA FORUM d. o. o. za trgovinu u stečaju, OIB 04797027151, Markovići 21, 51000 Rijeka</item>
    </izvorni_sadrzaj>
    <derivirana_varijabla naziv="DomainObject.Predmet.ProtuStrankaListFormatedWithAdressOIB_1">
      <item>Stečajna masa iza LUKA FORUM d. o. o. za trgovinu u stečaju, OIB 04797027151, Markovići 21, 51000 Rijeka</item>
    </derivirana_varijabla>
  </DomainObject.Predmet.ProtuStrankaListFormatedWithAdressOIB>
  <DomainObject.Predmet.ProtuStrankaListNazivFormated>
    <izvorni_sadrzaj>
      <item>Stečajna masa iza LUKA FORUM d. o. o. za trgovinu u stečaju</item>
    </izvorni_sadrzaj>
    <derivirana_varijabla naziv="DomainObject.Predmet.ProtuStrankaListNazivFormated_1">
      <item>Stečajna masa iza LUKA FORUM d. o. o. za trgovinu u stečaju</item>
    </derivirana_varijabla>
  </DomainObject.Predmet.ProtuStrankaListNazivFormated>
  <DomainObject.Predmet.ProtuStrankaListNazivFormatedOIB>
    <izvorni_sadrzaj>
      <item>Stečajna masa iza LUKA FORUM d. o. o. za trgovinu u stečaju, OIB 04797027151</item>
    </izvorni_sadrzaj>
    <derivirana_varijabla naziv="DomainObject.Predmet.ProtuStrankaListNazivFormatedOIB_1">
      <item>Stečajna masa iza LUKA FORUM d. o. o. za trgovinu u stečaju, OIB 04797027151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Stečajna masa iza LUKA FORUM d. o. o. za trgovinu u stečaju</izvorni_sadrzaj>
    <derivirana_varijabla naziv="DomainObject.Predmet.ProtustrankaIDrugi_1">Stečajna masa iza LUKA FORUM d. o. o. za trgovinu u stečaju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Stečajna masa iza LUKA FORUM d. o. o. za trgovinu u stečaju, OIB 04797027151, Markovići 21, 51000 Rijeka</izvorni_sadrzaj>
    <derivirana_varijabla naziv="DomainObject.Predmet.ProtustrankaIDrugiAdressOIB_1">Stečajna masa iza LUKA FORUM d. o. o. za trgovinu u stečaju, OIB 04797027151,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LUKA FORUM d. o. o. za trgovinu u stečaju</item>
      <item>ANDREJ DOLENC, LOGATEC, SLOVENIJA</item>
      <item>CRNKIĆ GOTOVAC &amp; ERCEG ODVJETNIČKO DRUŠTVO d.o.o. ZAGREB</item>
    </izvorni_sadrzaj>
    <derivirana_varijabla naziv="DomainObject.Predmet.SudioniciListNaziv_1">
      <item>Stečajna masa iza LUKA FORUM d. o. o. za trgovinu u stečaju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04797027151</item>
      <item>, OIB null</item>
      <item>, OIB 36365367841</item>
    </izvorni_sadrzaj>
    <derivirana_varijabla naziv="DomainObject.Predmet.SudioniciListNazivOIB_1">
      <item>, OIB 04797027151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1846</properties:Characters>
  <properties:Lines>66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2017-11-17T11:10:00Z</dcterms:created>
  <dc:creator>Jasmina Matika</dc:creator>
  <cp:lastModifiedBy>Jasmina Matika</cp:lastModifiedBy>
  <cp:lastPrinted>2017-11-21T08:41:00Z</cp:lastPrinted>
  <dcterms:modified xmlns:xsi="http://www.w3.org/2001/XMLSchema-instance" xsi:type="dcterms:W3CDTF">2017-11-21T08:52:00Z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