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80227" w14:paraId="a080227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77039" cx="590550"/>
            <wp:effectExtent b="4445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7039" cx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84B8E">
        <w:rPr>
          <w:b/>
        </w:rPr>
        <w:t>Broj: 2/</w:t>
      </w:r>
      <w:r w:rsidR="00EC5F04">
        <w:rPr>
          <w:b/>
        </w:rPr>
        <w:t>St-</w:t>
      </w:r>
      <w:r w:rsidR="007C2738">
        <w:rPr>
          <w:b/>
        </w:rPr>
        <w:t>456</w:t>
      </w:r>
      <w:r>
        <w:rPr>
          <w:b/>
        </w:rPr>
        <w:t>/</w:t>
      </w:r>
      <w:r w:rsidR="007C2738">
        <w:rPr>
          <w:b/>
        </w:rPr>
        <w:t>2016</w:t>
      </w:r>
      <w:r>
        <w:rPr>
          <w:b/>
        </w:rPr>
        <w:t>-</w:t>
      </w:r>
      <w:r w:rsidR="007C2738">
        <w:rPr>
          <w:b/>
        </w:rPr>
        <w:t>6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984B8E" w:rsidR="00531E20">
      <w:pPr>
        <w:ind w:firstLine="708"/>
        <w:jc w:val="both"/>
      </w:pPr>
      <w:r>
        <w:t xml:space="preserve">TRGOVAČKI SUD U OSIJEKU, STALNA SLUŽBA U SLAVONSKOM BRODU, po </w:t>
      </w:r>
      <w:r w:rsidR="00984B8E">
        <w:t>sucu</w:t>
      </w:r>
      <w:r>
        <w:t xml:space="preserve"> </w:t>
      </w:r>
      <w:r w:rsidR="00984B8E">
        <w:t>Davorinu Pavičiću</w:t>
      </w:r>
      <w:r>
        <w:t xml:space="preserve">, </w:t>
      </w:r>
      <w:r w:rsidR="000E2B6A">
        <w:t>nakon provedenog skraćenog stečajnog postupka nad stečajnim dužnikom</w:t>
      </w:r>
      <w:r w:rsidR="000E2B6A" w:rsidRPr="000E2B6A">
        <w:t xml:space="preserve"> </w:t>
      </w:r>
      <w:proofErr w:type="spellStart"/>
      <w:r w:rsidR="00984B8E">
        <w:t>dužnikom</w:t>
      </w:r>
      <w:proofErr w:type="spellEnd"/>
      <w:r w:rsidR="00984B8E">
        <w:t xml:space="preserve">  </w:t>
      </w:r>
      <w:r w:rsidR="007C2738" w:rsidRPr="007C2738">
        <w:t>EXPLOSIVUS d.o.o., OIB: 26566119454, sa sjedištem u Novi Varoš 47, 35435 Novi Varoš</w:t>
      </w:r>
      <w:r w:rsidR="0064284D">
        <w:t xml:space="preserve">, dana </w:t>
      </w:r>
      <w:r w:rsidR="007C2738">
        <w:t>30</w:t>
      </w:r>
      <w:r>
        <w:t xml:space="preserve">. </w:t>
      </w:r>
      <w:r w:rsidR="006D4A19">
        <w:t>listopada</w:t>
      </w:r>
      <w:r>
        <w:t xml:space="preserve"> 2017. </w:t>
      </w:r>
    </w:p>
    <w:p w:rsidRDefault="00984B8E" w:rsidP="00984B8E" w:rsidR="00984B8E">
      <w:pPr>
        <w:ind w:firstLine="708"/>
        <w:jc w:val="both"/>
      </w:pPr>
    </w:p>
    <w:p w:rsidRDefault="00531E20" w:rsidP="00531E20" w:rsidR="00696261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7F527E" w:rsidP="00984B8E" w:rsidR="00531E20">
      <w:pPr>
        <w:ind w:firstLine="708"/>
        <w:jc w:val="both"/>
      </w:pPr>
      <w:r>
        <w:t xml:space="preserve">Nalaže se </w:t>
      </w:r>
      <w:r w:rsidR="00696261">
        <w:t xml:space="preserve">Financijskoj agenciji Regionalnom centru </w:t>
      </w:r>
      <w:r w:rsidR="00EC5F04">
        <w:t>Osijek, Podružnici Slavonski Brod</w:t>
      </w:r>
      <w:r>
        <w:t xml:space="preserve"> iznos od </w:t>
      </w:r>
      <w:r w:rsidR="007C2738">
        <w:t>5.000,00 kn</w:t>
      </w:r>
      <w:r>
        <w:t xml:space="preserve"> </w:t>
      </w:r>
      <w:r w:rsidR="000E2B6A">
        <w:t>koje je Financijska agencija zaplijenila u ovoj pravnoj stvari</w:t>
      </w:r>
      <w:r w:rsidR="00696261">
        <w:t xml:space="preserve">  u svezi odredbe čl.112 st. 5 Stečajnog zakona ( NN 71/15 ) </w:t>
      </w:r>
      <w:r w:rsidR="000E2B6A">
        <w:t xml:space="preserve">prenijeti u korist </w:t>
      </w:r>
      <w:r w:rsidR="000E2B6A" w:rsidRPr="000E2B6A">
        <w:t>Fond</w:t>
      </w:r>
      <w:r w:rsidR="000E2B6A">
        <w:t>a</w:t>
      </w:r>
      <w:r w:rsidR="000E2B6A" w:rsidRPr="000E2B6A">
        <w:t xml:space="preserve"> za namirenje troškova stečajnog postupka</w:t>
      </w:r>
      <w:r w:rsidR="000E2B6A">
        <w:t xml:space="preserve"> </w:t>
      </w:r>
      <w:r w:rsidR="00696261">
        <w:t xml:space="preserve">ovoga suda </w:t>
      </w:r>
      <w:r w:rsidR="00A35B8A">
        <w:t>račun br. HR3123900011300000200</w:t>
      </w:r>
      <w:r w:rsidR="00696261">
        <w:t xml:space="preserve"> model HR05</w:t>
      </w:r>
      <w:r w:rsidR="00A35B8A">
        <w:t xml:space="preserve"> poziv na bro</w:t>
      </w:r>
      <w:r w:rsidR="00696261">
        <w:t>j  221-8550</w:t>
      </w:r>
      <w:r w:rsidR="00A35B8A">
        <w:t xml:space="preserve"> </w:t>
      </w:r>
      <w:r w:rsidR="0064284D">
        <w:t xml:space="preserve">– </w:t>
      </w:r>
      <w:r w:rsidR="007C2738">
        <w:t>4562016</w:t>
      </w:r>
      <w:r w:rsidR="00696261">
        <w:t>.</w:t>
      </w:r>
      <w:r w:rsidR="00531E20">
        <w:t xml:space="preserve"> </w:t>
      </w:r>
      <w:r w:rsidR="00531E20">
        <w:tab/>
      </w:r>
      <w:r w:rsidR="00531E20">
        <w:tab/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7C2738" w:rsidP="00531E20" w:rsidR="00531E20">
      <w:pPr>
        <w:jc w:val="center"/>
      </w:pPr>
      <w:r>
        <w:t>U Slavonskom Brodu</w:t>
      </w:r>
      <w:r w:rsidR="00531E20">
        <w:t xml:space="preserve"> </w:t>
      </w:r>
      <w:r>
        <w:t>30</w:t>
      </w:r>
      <w:r w:rsidR="00531E20">
        <w:t xml:space="preserve">. </w:t>
      </w:r>
      <w:r w:rsidR="006D4A19">
        <w:t>listopada</w:t>
      </w:r>
      <w:r w:rsidR="00531E20">
        <w:t xml:space="preserve"> 2017. 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984B8E">
        <w:t>Stečajni sudac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984B8E">
        <w:t>Davorin Pavičić</w:t>
      </w:r>
    </w:p>
    <w:p w:rsidRDefault="00984B8E" w:rsidP="00531E20" w:rsidR="00984B8E">
      <w:pPr>
        <w:ind w:left="4956"/>
        <w:jc w:val="both"/>
      </w:pPr>
    </w:p>
    <w:p w:rsidRDefault="00984B8E" w:rsidP="00531E20" w:rsidR="00984B8E">
      <w:pPr>
        <w:ind w:left="4956"/>
        <w:jc w:val="both"/>
      </w:pPr>
    </w:p>
    <w:p w:rsidRDefault="00984B8E" w:rsidP="00531E20" w:rsidR="00984B8E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984B8E" w:rsidP="00531E20" w:rsidR="00984B8E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EB51CF">
        <w:t>FINI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4076A"/>
    <w:rsid w:val="00052AC8"/>
    <w:rsid w:val="00082222"/>
    <w:rsid w:val="000E2B6A"/>
    <w:rsid w:val="002E3DBA"/>
    <w:rsid w:val="00380189"/>
    <w:rsid w:val="00424214"/>
    <w:rsid w:val="0046555B"/>
    <w:rsid w:val="00531E20"/>
    <w:rsid w:val="0064284D"/>
    <w:rsid w:val="00696261"/>
    <w:rsid w:val="006D4A19"/>
    <w:rsid w:val="00776C85"/>
    <w:rsid w:val="00783EBA"/>
    <w:rsid w:val="007C0426"/>
    <w:rsid w:val="007C2738"/>
    <w:rsid w:val="007F4F01"/>
    <w:rsid w:val="007F527E"/>
    <w:rsid w:val="00883444"/>
    <w:rsid w:val="00887D4C"/>
    <w:rsid w:val="00984B8E"/>
    <w:rsid w:val="009A7944"/>
    <w:rsid w:val="009D02AD"/>
    <w:rsid w:val="00A16FE1"/>
    <w:rsid w:val="00A35B8A"/>
    <w:rsid w:val="00A474D7"/>
    <w:rsid w:val="00A77A68"/>
    <w:rsid w:val="00AA7D7C"/>
    <w:rsid w:val="00AB6D7B"/>
    <w:rsid w:val="00B36B1B"/>
    <w:rsid w:val="00C12C61"/>
    <w:rsid w:val="00C400EA"/>
    <w:rsid w:val="00CA02D2"/>
    <w:rsid w:val="00DB052E"/>
    <w:rsid w:val="00EB51CF"/>
    <w:rsid w:val="00EC5F04"/>
    <w:rsid w:val="00EF774B"/>
    <w:rsid w:val="00F03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4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42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42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42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42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4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42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42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42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42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St-456/2016-6</izvorni_sadrzaj>
    <derivirana_varijabla naziv="DomainObject.Oznaka_1">St-456/2016-6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8. srpnja 2016.</izvorni_sadrzaj>
    <derivirana_varijabla naziv="DomainObject.Predmet.DatumArhiviranja_1">8. srpnja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2016.</izvorni_sadrzaj>
    <derivirana_varijabla naziv="DomainObject.Predmet.DatumRjesavanja_1">12. svibnja 2016.</derivirana_varijabla>
  </DomainObject.Predmet.DatumRjesavanja>
  <DomainObject.Predmet.DatumRokaCuvanja>
    <izvorni_sadrzaj>28. svibnja 2026.</izvorni_sadrzaj>
    <derivirana_varijabla naziv="DomainObject.Predmet.DatumRokaCuvanja_1">28. svibnja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8. srpnja 2016.</izvorni_sadrzaj>
    <derivirana_varijabla naziv="DomainObject.Predmet.DatumZatvaranja_1">8. srpnja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hr.ibm.icms.common.model.sluzbeneosobe.Referada@70727072[id=1000000584, dbStatus=null, naziv=Referada 2 SS SB, oznaka=null, sudac=null] &lt;-hr.ibm.icms.common.model.sluzbeneosobe.Referada@70727072[status dodjele: =false]</izvorni_sadrzaj>
    <derivirana_varijabla naziv="DomainObject.Predmet.MjestoCuvanja_1">hr.ibm.icms.common.model.sluzbeneosobe.Referada@70727072[id=1000000584, dbStatus=null, naziv=Referada 2 SS SB, oznaka=null, sudac=null] &lt;-hr.ibm.icms.common.model.sluzbeneosobe.Referada@70727072[status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EXPLOSIVUS d.o.o. za građenje, trgovinu i usluge</izvorni_sadrzaj>
    <derivirana_varijabla naziv="DomainObject.Predmet.ProtustrankaFormated_1">  EXPLOSIVUS d.o.o. za građenje, trgovinu i usluge</derivirana_varijabla>
  </DomainObject.Predmet.ProtustrankaFormated>
  <DomainObject.Predmet.ProtustrankaFormatedOIB>
    <izvorni_sadrzaj>  EXPLOSIVUS d.o.o. za građenje, trgovinu i usluge, OIB 26566119454</izvorni_sadrzaj>
    <derivirana_varijabla naziv="DomainObject.Predmet.ProtustrankaFormatedOIB_1">  EXPLOSIVUS d.o.o. za građenje, trgovinu i usluge, OIB 26566119454</derivirana_varijabla>
  </DomainObject.Predmet.ProtustrankaFormatedOIB>
  <DomainObject.Predmet.ProtustrankaFormatedWithAdress>
    <izvorni_sadrzaj> EXPLOSIVUS d.o.o. za građenje, trgovinu i usluge, Novi Varoš 47, 35435 Novi Varoš</izvorni_sadrzaj>
    <derivirana_varijabla naziv="DomainObject.Predmet.ProtustrankaFormatedWithAdress_1"> EXPLOSIVUS d.o.o. za građenje, trgovinu i usluge, Novi Varoš 47, 35435 Novi Varoš</derivirana_varijabla>
  </DomainObject.Predmet.ProtustrankaFormatedWithAdress>
  <DomainObject.Predmet.ProtustrankaFormatedWithAdressOIB>
    <izvorni_sadrzaj> EXPLOSIVUS d.o.o. za građenje, trgovinu i usluge, OIB 26566119454, Novi Varoš 47, 35435 Novi Varoš</izvorni_sadrzaj>
    <derivirana_varijabla naziv="DomainObject.Predmet.ProtustrankaFormatedWithAdressOIB_1"> EXPLOSIVUS d.o.o. za građenje, trgovinu i usluge, OIB 26566119454, Novi Varoš 47, 35435 Novi Varoš</derivirana_varijabla>
  </DomainObject.Predmet.ProtustrankaFormatedWithAdressOIB>
  <DomainObject.Predmet.ProtustrankaWithAdress>
    <izvorni_sadrzaj>EXPLOSIVUS d.o.o. za građenje, trgovinu i usluge Novi Varoš 47, 35435 Novi Varoš</izvorni_sadrzaj>
    <derivirana_varijabla naziv="DomainObject.Predmet.ProtustrankaWithAdress_1">EXPLOSIVUS d.o.o. za građenje, trgovinu i usluge Novi Varoš 47, 35435 Novi Varoš</derivirana_varijabla>
  </DomainObject.Predmet.ProtustrankaWithAdress>
  <DomainObject.Predmet.ProtustrankaWithAdressOIB>
    <izvorni_sadrzaj>EXPLOSIVUS d.o.o. za građenje, trgovinu i usluge, OIB 26566119454, Novi Varoš 47, 35435 Novi Varoš</izvorni_sadrzaj>
    <derivirana_varijabla naziv="DomainObject.Predmet.ProtustrankaWithAdressOIB_1">EXPLOSIVUS d.o.o. za građenje, trgovinu i usluge, OIB 26566119454, Novi Varoš 47, 35435 Novi Varoš</derivirana_varijabla>
  </DomainObject.Predmet.ProtustrankaWithAdressOIB>
  <DomainObject.Predmet.ProtustrankaNazivFormated>
    <izvorni_sadrzaj>EXPLOSIVUS d.o.o. za građenje, trgovinu i usluge</izvorni_sadrzaj>
    <derivirana_varijabla naziv="DomainObject.Predmet.ProtustrankaNazivFormated_1">EXPLOSIVUS d.o.o. za građenje, trgovinu i usluge</derivirana_varijabla>
  </DomainObject.Predmet.ProtustrankaNazivFormated>
  <DomainObject.Predmet.ProtustrankaNazivFormatedOIB>
    <izvorni_sadrzaj>EXPLOSIVUS d.o.o. za građenje, trgovinu i usluge, OIB 26566119454</izvorni_sadrzaj>
    <derivirana_varijabla naziv="DomainObject.Predmet.ProtustrankaNazivFormatedOIB_1">EXPLOSIVUS d.o.o. za građenje, trgovinu i usluge, OIB 26566119454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1568496.14</izvorni_sadrzaj>
    <derivirana_varijabla naziv="DomainObject.Predmet.TrenutnaVrijednost_1">1568496.14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EXPLOSIVUS d.o.o. za građenje, trgovinu i usluge</item>
    </izvorni_sadrzaj>
    <derivirana_varijabla naziv="DomainObject.Predmet.ProtuStrankaListFormated_1">
      <item>EXPLOSIVUS d.o.o. za građenje, trgovinu i usluge</item>
    </derivirana_varijabla>
  </DomainObject.Predmet.ProtuStrankaListFormated>
  <DomainObject.Predmet.ProtuStrankaListFormatedOIB>
    <izvorni_sadrzaj>
      <item>EXPLOSIVUS d.o.o. za građenje, trgovinu i usluge, OIB 26566119454</item>
    </izvorni_sadrzaj>
    <derivirana_varijabla naziv="DomainObject.Predmet.ProtuStrankaListFormatedOIB_1">
      <item>EXPLOSIVUS d.o.o. za građenje, trgovinu i usluge, OIB 26566119454</item>
    </derivirana_varijabla>
  </DomainObject.Predmet.ProtuStrankaListFormatedOIB>
  <DomainObject.Predmet.ProtuStrankaListFormatedWithAdress>
    <izvorni_sadrzaj>
      <item>EXPLOSIVUS d.o.o. za građenje, trgovinu i usluge, Novi Varoš 47, 35435 Novi Varoš</item>
    </izvorni_sadrzaj>
    <derivirana_varijabla naziv="DomainObject.Predmet.ProtuStrankaListFormatedWithAdress_1">
      <item>EXPLOSIVUS d.o.o. za građenje, trgovinu i usluge, Novi Varoš 47, 35435 Novi Varoš</item>
    </derivirana_varijabla>
  </DomainObject.Predmet.ProtuStrankaListFormatedWithAdress>
  <DomainObject.Predmet.ProtuStrankaListFormatedWithAdressOIB>
    <izvorni_sadrzaj>
      <item>EXPLOSIVUS d.o.o. za građenje, trgovinu i usluge, OIB 26566119454, Novi Varoš 47, 35435 Novi Varoš</item>
    </izvorni_sadrzaj>
    <derivirana_varijabla naziv="DomainObject.Predmet.ProtuStrankaListFormatedWithAdressOIB_1">
      <item>EXPLOSIVUS d.o.o. za građenje, trgovinu i usluge, OIB 26566119454, Novi Varoš 47, 35435 Novi Varoš</item>
    </derivirana_varijabla>
  </DomainObject.Predmet.ProtuStrankaListFormatedWithAdressOIB>
  <DomainObject.Predmet.ProtuStrankaListNazivFormated>
    <izvorni_sadrzaj>
      <item>EXPLOSIVUS d.o.o. za građenje, trgovinu i usluge</item>
    </izvorni_sadrzaj>
    <derivirana_varijabla naziv="DomainObject.Predmet.ProtuStrankaListNazivFormated_1">
      <item>EXPLOSIVUS d.o.o. za građenje, trgovinu i usluge</item>
    </derivirana_varijabla>
  </DomainObject.Predmet.ProtuStrankaListNazivFormated>
  <DomainObject.Predmet.ProtuStrankaListNazivFormatedOIB>
    <izvorni_sadrzaj>
      <item>EXPLOSIVUS d.o.o. za građenje, trgovinu i usluge, OIB 26566119454</item>
    </izvorni_sadrzaj>
    <derivirana_varijabla naziv="DomainObject.Predmet.ProtuStrankaListNazivFormatedOIB_1">
      <item>EXPLOSIVUS d.o.o. za građenje, trgovinu i usluge, OIB 26566119454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St-456/2016-6</izvorni_sadrzaj>
    <derivirana_varijabla naziv="DomainObject.PoslovniBrojDokumenta_1">St-456/2016-6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EXPLOSIVUS d.o.o. za građenje, trgovinu i usluge</izvorni_sadrzaj>
    <derivirana_varijabla naziv="DomainObject.Predmet.ProtustrankaIDrugi_1">EXPLOSIVUS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EXPLOSIVUS d.o.o. za građenje, trgovinu i usluge, OIB 26566119454, Novi Varoš 47, 35435 Novi Varoš</izvorni_sadrzaj>
    <derivirana_varijabla naziv="DomainObject.Predmet.ProtustrankaIDrugiAdressOIB_1">EXPLOSIVUS d.o.o. za građenje, trgovinu i usluge, OIB 26566119454, Novi Varoš 47, 35435 Novi Varoš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svibnja 2016.</izvorni_sadrzaj>
    <derivirana_varijabla naziv="DomainObject.Predmet.OdlukaRjesenje.DatumDonosenjaOdluke_1">11. svibnja 2016.</derivirana_varijabla>
  </DomainObject.Predmet.OdlukaRjesenje.DatumDonosenjaOdluke>
  <DomainObject.Predmet.OdlukaRjesenje.DatumPravomocnosti>
    <izvorni_sadrzaj>28. svibnja 2016.</izvorni_sadrzaj>
    <derivirana_varijabla naziv="DomainObject.Predmet.OdlukaRjesenje.DatumPravomocnosti_1">28. svibnja 2016.</derivirana_varijabla>
  </DomainObject.Predmet.OdlukaRjesenje.DatumPravomocnosti>
  <DomainObject.Predmet.OdlukaRjesenje.Oznaka>
    <izvorni_sadrzaj>St-456/2016-3</izvorni_sadrzaj>
    <derivirana_varijabla naziv="DomainObject.Predmet.OdlukaRjesenje.Oznaka_1">St-456/2016-3</derivirana_varijabla>
  </DomainObject.Predmet.OdlukaRjesenje.Oznaka>
  <DomainObject.Predmet.SudioniciListNaziv>
    <izvorni_sadrzaj>
      <item>Financijska agencija</item>
      <item>EXPLOSIVUS d.o.o. za građenje, trgovinu i usluge</item>
    </izvorni_sadrzaj>
    <derivirana_varijabla naziv="DomainObject.Predmet.SudioniciListNaziv_1">
      <item>Financijska agencija</item>
      <item>EXPLOSIVUS d.o.o. za građenje, trgovinu i usluge</item>
    </derivirana_varijabla>
  </DomainObject.Predmet.SudioniciListNaziv>
  <DomainObject.Predmet.SudioniciListAdressOIB>
    <izvorni_sadrzaj>
      <item>Financijska agencija, OIB 85821130368, Ulica grada Vukovara 70,10000 Zagreb</item>
      <item>EXPLOSIVUS d.o.o. za građenje, trgovinu i usluge, OIB 26566119454, Novi Varoš 47,35435 Novi Varoš</item>
    </izvorni_sadrzaj>
    <derivirana_varijabla naziv="DomainObject.Predmet.SudioniciListAdressOIB_1">
      <item>Financijska agencija, OIB 85821130368, Ulica grada Vukovara 70,10000 Zagreb</item>
      <item>EXPLOSIVUS d.o.o. za građenje, trgovinu i usluge, OIB 26566119454, Novi Varoš 47,35435 Novi Varoš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26566119454</item>
    </izvorni_sadrzaj>
    <derivirana_varijabla naziv="DomainObject.Predmet.SudioniciListNazivOIB_1">
      <item>, OIB 85821130368</item>
      <item>, OIB 26566119454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165</properties:Words>
  <properties:Characters>882</properties:Characters>
  <properties:Lines>57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2017-10-30T08:09:00Z</dcterms:created>
  <dc:creator>wsadmin</dc:creator>
  <cp:lastModifiedBy>wsadmin</cp:lastModifiedBy>
  <cp:lastPrinted>2017-10-03T10:57:00Z</cp:lastPrinted>
  <dcterms:modified xmlns:xsi="http://www.w3.org/2001/XMLSchema-instance" xsi:type="dcterms:W3CDTF">2017-10-30T08:15:00Z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St-456/2016-6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