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af89" w14:paraId="264af89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931821">
        <w:tab/>
      </w:r>
      <w:r w:rsidR="00931821">
        <w:tab/>
      </w:r>
      <w:r w:rsidR="00931821">
        <w:tab/>
        <w:t>22.St-2118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31821">
        <w:t>2118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C75EE1">
        <w:t>16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31821" w:rsidR="005801F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931821" w:rsidRPr="00931821">
        <w:t xml:space="preserve"> FERROMOTO CHRISTIANS d.o.o., Zagreb, Grada Vukovara 226, MBS: 080081035, OIB: 82652534305</w:t>
      </w:r>
      <w:r w:rsidR="00E07B0C">
        <w:t>.</w:t>
      </w:r>
    </w:p>
    <w:p w:rsidRDefault="009E6170" w:rsidP="009E6170" w:rsidR="009E6170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B33223">
        <w:t xml:space="preserve">je </w:t>
      </w:r>
      <w:r w:rsidR="00350674">
        <w:t>389.515,94</w:t>
      </w:r>
      <w:r w:rsidR="00E00CC1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75EE1">
        <w:t>16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3C1B"/>
    <w:rsid w:val="000D387C"/>
    <w:rsid w:val="000D783A"/>
    <w:rsid w:val="00111057"/>
    <w:rsid w:val="00114EAD"/>
    <w:rsid w:val="001448C8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50674"/>
    <w:rsid w:val="00371DD2"/>
    <w:rsid w:val="0038246E"/>
    <w:rsid w:val="003A122D"/>
    <w:rsid w:val="003D35F9"/>
    <w:rsid w:val="003E3A15"/>
    <w:rsid w:val="00404E04"/>
    <w:rsid w:val="00413F4C"/>
    <w:rsid w:val="00470114"/>
    <w:rsid w:val="00481539"/>
    <w:rsid w:val="004A346D"/>
    <w:rsid w:val="004B337A"/>
    <w:rsid w:val="004D7C50"/>
    <w:rsid w:val="004F3962"/>
    <w:rsid w:val="00503C0F"/>
    <w:rsid w:val="0053446F"/>
    <w:rsid w:val="00572798"/>
    <w:rsid w:val="00577E3A"/>
    <w:rsid w:val="005801FE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35480"/>
    <w:rsid w:val="00657B8E"/>
    <w:rsid w:val="006652AB"/>
    <w:rsid w:val="00693392"/>
    <w:rsid w:val="00695A75"/>
    <w:rsid w:val="0073619E"/>
    <w:rsid w:val="007574B5"/>
    <w:rsid w:val="00784B08"/>
    <w:rsid w:val="0079580E"/>
    <w:rsid w:val="007B5AFD"/>
    <w:rsid w:val="007D5A5D"/>
    <w:rsid w:val="007E79B1"/>
    <w:rsid w:val="007F12D4"/>
    <w:rsid w:val="008155EE"/>
    <w:rsid w:val="008613BD"/>
    <w:rsid w:val="00863025"/>
    <w:rsid w:val="00871F01"/>
    <w:rsid w:val="00910A89"/>
    <w:rsid w:val="00920CA0"/>
    <w:rsid w:val="009218D2"/>
    <w:rsid w:val="00931821"/>
    <w:rsid w:val="009419D8"/>
    <w:rsid w:val="00946FC6"/>
    <w:rsid w:val="00964CB1"/>
    <w:rsid w:val="009E6170"/>
    <w:rsid w:val="009E7BB3"/>
    <w:rsid w:val="009F0A4A"/>
    <w:rsid w:val="00A71431"/>
    <w:rsid w:val="00A84C69"/>
    <w:rsid w:val="00AC4528"/>
    <w:rsid w:val="00AD027A"/>
    <w:rsid w:val="00B33223"/>
    <w:rsid w:val="00B50C40"/>
    <w:rsid w:val="00B8209B"/>
    <w:rsid w:val="00B82F18"/>
    <w:rsid w:val="00BF240D"/>
    <w:rsid w:val="00BF7EB9"/>
    <w:rsid w:val="00C25912"/>
    <w:rsid w:val="00C73B1E"/>
    <w:rsid w:val="00C75EE1"/>
    <w:rsid w:val="00C836B9"/>
    <w:rsid w:val="00C91D75"/>
    <w:rsid w:val="00C958E9"/>
    <w:rsid w:val="00CB0338"/>
    <w:rsid w:val="00CE0CD1"/>
    <w:rsid w:val="00CE7362"/>
    <w:rsid w:val="00D01B78"/>
    <w:rsid w:val="00D66226"/>
    <w:rsid w:val="00E00CC1"/>
    <w:rsid w:val="00E07B0C"/>
    <w:rsid w:val="00E26BFC"/>
    <w:rsid w:val="00E3040A"/>
    <w:rsid w:val="00E5092D"/>
    <w:rsid w:val="00EB7DB7"/>
    <w:rsid w:val="00EC3302"/>
    <w:rsid w:val="00ED6AA8"/>
    <w:rsid w:val="00F034D3"/>
    <w:rsid w:val="00F67997"/>
    <w:rsid w:val="00F901DD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2118</izvorni_sadrzaj>
    <derivirana_varijabla naziv="DomainObject.Predmet.Broj_1">2118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St-2118/2015</izvorni_sadrzaj>
    <derivirana_varijabla naziv="DomainObject.Predmet.OznakaBroj_1">St-2118/2015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FERROMOTO CHRISTIANS d.o.o.</izvorni_sadrzaj>
    <derivirana_varijabla naziv="DomainObject.Predmet.ProtustrankaFormated_1">  FERROMOTO CHRISTIANS d.o.o.</derivirana_varijabla>
  </DomainObject.Predmet.ProtustrankaFormated>
  <DomainObject.Predmet.ProtustrankaFormatedOIB>
    <izvorni_sadrzaj>  FERROMOTO CHRISTIANS d.o.o., OIB 82652534305</izvorni_sadrzaj>
    <derivirana_varijabla naziv="DomainObject.Predmet.ProtustrankaFormatedOIB_1">  FERROMOTO CHRISTIANS d.o.o., OIB 82652534305</derivirana_varijabla>
  </DomainObject.Predmet.ProtustrankaFormatedOIB>
  <DomainObject.Predmet.ProtustrankaFormatedWithAdress>
    <izvorni_sadrzaj> FERROMOTO CHRISTIANS d.o.o., Grada Vukovara 226, 10000 Zagreb</izvorni_sadrzaj>
    <derivirana_varijabla naziv="DomainObject.Predmet.ProtustrankaFormatedWithAdress_1"> FERROMOTO CHRISTIANS d.o.o., Grada Vukovara 226, 10000 Zagreb</derivirana_varijabla>
  </DomainObject.Predmet.ProtustrankaFormatedWithAdress>
  <DomainObject.Predmet.ProtustrankaFormatedWithAdressOIB>
    <izvorni_sadrzaj> FERROMOTO CHRISTIANS d.o.o., OIB 82652534305, Grada Vukovara 226, 10000 Zagreb</izvorni_sadrzaj>
    <derivirana_varijabla naziv="DomainObject.Predmet.ProtustrankaFormatedWithAdressOIB_1"> FERROMOTO CHRISTIANS d.o.o., OIB 82652534305, Grada Vukovara 226, 10000 Zagreb</derivirana_varijabla>
  </DomainObject.Predmet.ProtustrankaFormatedWithAdressOIB>
  <DomainObject.Predmet.ProtustrankaWithAdress>
    <izvorni_sadrzaj>FERROMOTO CHRISTIANS d.o.o. Grada Vukovara 226, 10000 Zagreb</izvorni_sadrzaj>
    <derivirana_varijabla naziv="DomainObject.Predmet.ProtustrankaWithAdress_1">FERROMOTO CHRISTIANS d.o.o. Grada Vukovara 226, 10000 Zagreb</derivirana_varijabla>
  </DomainObject.Predmet.ProtustrankaWithAdress>
  <DomainObject.Predmet.ProtustrankaWithAdressOIB>
    <izvorni_sadrzaj>FERROMOTO CHRISTIANS d.o.o., OIB 82652534305, Grada Vukovara 226, 10000 Zagreb</izvorni_sadrzaj>
    <derivirana_varijabla naziv="DomainObject.Predmet.ProtustrankaWithAdressOIB_1">FERROMOTO CHRISTIANS d.o.o., OIB 82652534305, Grada Vukovara 226, 10000 Zagreb</derivirana_varijabla>
  </DomainObject.Predmet.ProtustrankaWithAdressOIB>
  <DomainObject.Predmet.ProtustrankaNazivFormated>
    <izvorni_sadrzaj>FERROMOTO CHRISTIANS d.o.o.</izvorni_sadrzaj>
    <derivirana_varijabla naziv="DomainObject.Predmet.ProtustrankaNazivFormated_1">FERROMOTO CHRISTIANS d.o.o.</derivirana_varijabla>
  </DomainObject.Predmet.ProtustrankaNazivFormated>
  <DomainObject.Predmet.ProtustrankaNazivFormatedOIB>
    <izvorni_sadrzaj>FERROMOTO CHRISTIANS d.o.o., OIB 82652534305</izvorni_sadrzaj>
    <derivirana_varijabla naziv="DomainObject.Predmet.ProtustrankaNazivFormatedOIB_1">FERROMOTO CHRISTIANS d.o.o., OIB 82652534305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FERROMOTO CHRISTIANS d.o.o.</item>
    </izvorni_sadrzaj>
    <derivirana_varijabla naziv="DomainObject.Predmet.ProtuStrankaListFormated_1">
      <item>FERROMOTO CHRISTIANS d.o.o.</item>
    </derivirana_varijabla>
  </DomainObject.Predmet.ProtuStrankaListFormated>
  <DomainObject.Predmet.ProtuStrankaListFormatedOIB>
    <izvorni_sadrzaj>
      <item>FERROMOTO CHRISTIANS d.o.o., OIB 82652534305</item>
    </izvorni_sadrzaj>
    <derivirana_varijabla naziv="DomainObject.Predmet.ProtuStrankaListFormatedOIB_1">
      <item>FERROMOTO CHRISTIANS d.o.o., OIB 82652534305</item>
    </derivirana_varijabla>
  </DomainObject.Predmet.ProtuStrankaListFormatedOIB>
  <DomainObject.Predmet.ProtuStrankaListFormatedWithAdress>
    <izvorni_sadrzaj>
      <item>FERROMOTO CHRISTIANS d.o.o., Grada Vukovara 226, 10000 Zagreb</item>
    </izvorni_sadrzaj>
    <derivirana_varijabla naziv="DomainObject.Predmet.ProtuStrankaListFormatedWithAdress_1">
      <item>FERROMOTO CHRISTIANS d.o.o., Grada Vukovara 226, 10000 Zagreb</item>
    </derivirana_varijabla>
  </DomainObject.Predmet.ProtuStrankaListFormatedWithAdress>
  <DomainObject.Predmet.ProtuStrankaListFormatedWithAdressOIB>
    <izvorni_sadrzaj>
      <item>FERROMOTO CHRISTIANS d.o.o., OIB 82652534305, Grada Vukovara 226, 10000 Zagreb</item>
    </izvorni_sadrzaj>
    <derivirana_varijabla naziv="DomainObject.Predmet.ProtuStrankaListFormatedWithAdressOIB_1">
      <item>FERROMOTO CHRISTIANS d.o.o., OIB 82652534305, Grada Vukovara 226, 10000 Zagreb</item>
    </derivirana_varijabla>
  </DomainObject.Predmet.ProtuStrankaListFormatedWithAdressOIB>
  <DomainObject.Predmet.ProtuStrankaListNazivFormated>
    <izvorni_sadrzaj>
      <item>FERROMOTO CHRISTIANS d.o.o.</item>
    </izvorni_sadrzaj>
    <derivirana_varijabla naziv="DomainObject.Predmet.ProtuStrankaListNazivFormated_1">
      <item>FERROMOTO CHRISTIANS d.o.o.</item>
    </derivirana_varijabla>
  </DomainObject.Predmet.ProtuStrankaListNazivFormated>
  <DomainObject.Predmet.ProtuStrankaListNazivFormatedOIB>
    <izvorni_sadrzaj>
      <item>FERROMOTO CHRISTIANS d.o.o., OIB 82652534305</item>
    </izvorni_sadrzaj>
    <derivirana_varijabla naziv="DomainObject.Predmet.ProtuStrankaListNazivFormatedOIB_1">
      <item>FERROMOTO CHRISTIANS d.o.o., OIB 82652534305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FERROMOTO CHRISTIANS d.o.o.</izvorni_sadrzaj>
    <derivirana_varijabla naziv="DomainObject.Predmet.ProtustrankaIDrugi_1">FERROMOTO CHRISTIANS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FERROMOTO CHRISTIANS d.o.o., OIB 82652534305, Grada Vukovara 226, 10000 Zagreb</izvorni_sadrzaj>
    <derivirana_varijabla naziv="DomainObject.Predmet.ProtustrankaIDrugiAdressOIB_1">FERROMOTO CHRISTIANS d.o.o., OIB 82652534305, Grada Vukovara 226,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FERROMOTO CHRISTIANS d.o.o.</item>
    </izvorni_sadrzaj>
    <derivirana_varijabla naziv="DomainObject.Predmet.SudioniciListNaziv_1">
      <item>FINA Regionalni centar Zagreb</item>
      <item>FERROMOTO CHRISTIANS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FERROMOTO CHRISTIANS d.o.o., OIB 82652534305, Grada Vukovara 226,10000 Zagreb</item>
    </izvorni_sadrzaj>
    <derivirana_varijabla naziv="DomainObject.Predmet.SudioniciListAdressOIB_1">
      <item>FINA Regionalni centar Zagreb, OIB 85821130368, Trg svibanjskih žrtava 1995. 1,10000 Zagreb</item>
      <item>FERROMOTO CHRISTIANS d.o.o., OIB 82652534305, Grada Vukovara 226,10000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82652534305</item>
    </izvorni_sadrzaj>
    <derivirana_varijabla naziv="DomainObject.Predmet.SudioniciListNazivOIB_1">
      <item>, OIB 85821130368</item>
      <item>, OIB 82652534305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1359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2015-12-15T13:53:00Z</dcterms:created>
  <dc:creator>ilukac</dc:creator>
  <cp:lastModifiedBy>Slavica Sorić</cp:lastModifiedBy>
  <cp:lastPrinted>2015-11-18T13:13:00Z</cp:lastPrinted>
  <dcterms:modified xmlns:xsi="http://www.w3.org/2001/XMLSchema-instance" xsi:type="dcterms:W3CDTF">2015-12-16T07:37:00Z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