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851a5" w14:paraId="1f851a5"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3277CA">
        <w:t>ZELENA DOLINA JURAKIĆ d.o.o., Hrvatski Čuntić, Hrvatski Čuntić 24, OIB: 44120524739</w:t>
      </w:r>
      <w:r w:rsidR="0088185C">
        <w:rPr>
          <w:lang w:val="hr-HR"/>
        </w:rPr>
        <w:t xml:space="preserve">, dana </w:t>
      </w:r>
      <w:r w:rsidR="0058303E">
        <w:rPr>
          <w:lang w:val="hr-HR"/>
        </w:rPr>
        <w:t>07</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3277CA">
        <w:t>Davor Jurakić,</w:t>
      </w:r>
      <w:r w:rsidR="003277CA" w:rsidRPr="003277CA">
        <w:t xml:space="preserve"> </w:t>
      </w:r>
      <w:r w:rsidR="003277CA">
        <w:t xml:space="preserve">Hrvatski Čuntić, Hrvatski Čuntić 24, OIB: 12254593069 </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3277CA">
        <w:t>ZELENA DOLINA JURAKIĆ d.o.o., Hrvatski Čuntić, Hrvatski Čuntić 24, OIB: 44120524739</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3277CA">
        <w:t>Davor Jurakić,</w:t>
      </w:r>
      <w:r w:rsidR="003277CA" w:rsidRPr="003277CA">
        <w:t xml:space="preserve"> </w:t>
      </w:r>
      <w:r w:rsidR="003277CA">
        <w:t>Hrvatski Čuntić, Hrvatski Čuntić 24, OIB: 12254593069</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58303E">
        <w:rPr>
          <w:szCs w:val="24"/>
          <w:lang w:val="hr-HR"/>
        </w:rPr>
        <w:t>07</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0534BF">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0534BF">
        <w:t>,v.r.</w:t>
      </w:r>
    </w:p>
    <w:p w:rsidRDefault="000534BF" w:rsidP="00D338FD" w:rsidR="000534BF">
      <w:pPr>
        <w:pStyle w:val="Uvuenotijeloteksta"/>
        <w:ind w:firstLine="141" w:left="1983"/>
        <w:jc w:val="right"/>
      </w:pPr>
      <w:r>
        <w:t>Za točnost otpravka</w:t>
      </w:r>
    </w:p>
    <w:p w:rsidRDefault="000534BF" w:rsidP="000534BF"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3277CA">
          <w:t>3217</w:t>
        </w:r>
        <w:r w:rsidR="00217D16">
          <w:t>/17</w:t>
        </w:r>
      </w:p>
      <w:p w:rsidRDefault="00846FDE" w:rsidR="00846FDE">
        <w:pPr>
          <w:pStyle w:val="Zaglavlje"/>
          <w:jc w:val="center"/>
        </w:pPr>
        <w:r>
          <w:fldChar w:fldCharType="begin"/>
        </w:r>
        <w:r>
          <w:instrText>PAGE   \* MERGEFORMAT</w:instrText>
        </w:r>
        <w:r>
          <w:fldChar w:fldCharType="separate"/>
        </w:r>
        <w:r w:rsidR="00E82BF7" w:rsidRPr="00E82BF7">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3277CA">
      <w:t>3217</w:t>
    </w:r>
    <w:r w:rsidR="00217D16">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34BF"/>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17D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277CA"/>
    <w:rsid w:val="00334B90"/>
    <w:rsid w:val="00337C69"/>
    <w:rsid w:val="00341663"/>
    <w:rsid w:val="00343FDE"/>
    <w:rsid w:val="00344F4A"/>
    <w:rsid w:val="00376A05"/>
    <w:rsid w:val="00384259"/>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16D53"/>
    <w:rsid w:val="00553316"/>
    <w:rsid w:val="005533DB"/>
    <w:rsid w:val="0058303E"/>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04101"/>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0415A"/>
    <w:rsid w:val="00D16420"/>
    <w:rsid w:val="00D457A1"/>
    <w:rsid w:val="00D85607"/>
    <w:rsid w:val="00D93A7D"/>
    <w:rsid w:val="00D9489E"/>
    <w:rsid w:val="00E21703"/>
    <w:rsid w:val="00E3781E"/>
    <w:rsid w:val="00E44389"/>
    <w:rsid w:val="00E82BF7"/>
    <w:rsid w:val="00E82FC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3217</izvorni_sadrzaj>
    <derivirana_varijabla naziv="DomainObject.Predmet.Broj_1">3217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St-3217/2017</izvorni_sadrzaj>
    <derivirana_varijabla naziv="DomainObject.Predmet.OznakaBroj_1">St-3217/2017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ZELENA DOLINA JURAKIĆ d.o.o.</izvorni_sadrzaj>
    <derivirana_varijabla naziv="DomainObject.Predmet.ProtustrankaFormated_1">  ZELENA DOLINA JURAKIĆ d.o.o.</derivirana_varijabla>
  </DomainObject.Predmet.ProtustrankaFormated>
  <DomainObject.Predmet.ProtustrankaFormatedOIB>
    <izvorni_sadrzaj>  ZELENA DOLINA JURAKIĆ d.o.o., OIB 44120524739</izvorni_sadrzaj>
    <derivirana_varijabla naziv="DomainObject.Predmet.ProtustrankaFormatedOIB_1">  ZELENA DOLINA JURAKIĆ d.o.o., OIB 44120524739</derivirana_varijabla>
  </DomainObject.Predmet.ProtustrankaFormatedOIB>
  <DomainObject.Predmet.ProtustrankaFormatedWithAdress>
    <izvorni_sadrzaj> ZELENA DOLINA JURAKIĆ d.o.o., Hrvatski Čuntić 24, 44250 Hrvatski Čuntić</izvorni_sadrzaj>
    <derivirana_varijabla naziv="DomainObject.Predmet.ProtustrankaFormatedWithAdress_1"> ZELENA DOLINA JURAKIĆ d.o.o., Hrvatski Čuntić 24, 44250 Hrvatski Čuntić</derivirana_varijabla>
  </DomainObject.Predmet.ProtustrankaFormatedWithAdress>
  <DomainObject.Predmet.ProtustrankaFormatedWithAdressOIB>
    <izvorni_sadrzaj> ZELENA DOLINA JURAKIĆ d.o.o., OIB 44120524739, Hrvatski Čuntić 24, 44250 Hrvatski Čuntić</izvorni_sadrzaj>
    <derivirana_varijabla naziv="DomainObject.Predmet.ProtustrankaFormatedWithAdressOIB_1"> ZELENA DOLINA JURAKIĆ d.o.o., OIB 44120524739, Hrvatski Čuntić 24, 44250 Hrvatski Čuntić</derivirana_varijabla>
  </DomainObject.Predmet.ProtustrankaFormatedWithAdressOIB>
  <DomainObject.Predmet.ProtustrankaWithAdress>
    <izvorni_sadrzaj>ZELENA DOLINA JURAKIĆ d.o.o. Hrvatski Čuntić 24, 44250 Hrvatski Čuntić</izvorni_sadrzaj>
    <derivirana_varijabla naziv="DomainObject.Predmet.ProtustrankaWithAdress_1">ZELENA DOLINA JURAKIĆ d.o.o. Hrvatski Čuntić 24, 44250 Hrvatski Čuntić</derivirana_varijabla>
  </DomainObject.Predmet.ProtustrankaWithAdress>
  <DomainObject.Predmet.ProtustrankaWithAdressOIB>
    <izvorni_sadrzaj>ZELENA DOLINA JURAKIĆ d.o.o., OIB 44120524739, Hrvatski Čuntić 24, 44250 Hrvatski Čuntić</izvorni_sadrzaj>
    <derivirana_varijabla naziv="DomainObject.Predmet.ProtustrankaWithAdressOIB_1">ZELENA DOLINA JURAKIĆ d.o.o., OIB 44120524739, Hrvatski Čuntić 24, 44250 Hrvatski Čuntić</derivirana_varijabla>
  </DomainObject.Predmet.ProtustrankaWithAdressOIB>
  <DomainObject.Predmet.ProtustrankaNazivFormated>
    <izvorni_sadrzaj>ZELENA DOLINA JURAKIĆ d.o.o.</izvorni_sadrzaj>
    <derivirana_varijabla naziv="DomainObject.Predmet.ProtustrankaNazivFormated_1">ZELENA DOLINA JURAKIĆ d.o.o.</derivirana_varijabla>
  </DomainObject.Predmet.ProtustrankaNazivFormated>
  <DomainObject.Predmet.ProtustrankaNazivFormatedOIB>
    <izvorni_sadrzaj>ZELENA DOLINA JURAKIĆ d.o.o., OIB 44120524739</izvorni_sadrzaj>
    <derivirana_varijabla naziv="DomainObject.Predmet.ProtustrankaNazivFormatedOIB_1">ZELENA DOLINA JURAKIĆ d.o.o., OIB 44120524739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ZELENA DOLINA JURAKIĆ d.o.o.</item>
    </izvorni_sadrzaj>
    <derivirana_varijabla naziv="DomainObject.Predmet.ProtuStrankaListFormated_1">
      <item>ZELENA DOLINA JURAKIĆ d.o.o.</item>
    </derivirana_varijabla>
  </DomainObject.Predmet.ProtuStrankaListFormated>
  <DomainObject.Predmet.ProtuStrankaListFormatedOIB>
    <izvorni_sadrzaj>
      <item>ZELENA DOLINA JURAKIĆ d.o.o., OIB 44120524739</item>
    </izvorni_sadrzaj>
    <derivirana_varijabla naziv="DomainObject.Predmet.ProtuStrankaListFormatedOIB_1">
      <item>ZELENA DOLINA JURAKIĆ d.o.o., OIB 44120524739</item>
    </derivirana_varijabla>
  </DomainObject.Predmet.ProtuStrankaListFormatedOIB>
  <DomainObject.Predmet.ProtuStrankaListFormatedWithAdress>
    <izvorni_sadrzaj>
      <item>ZELENA DOLINA JURAKIĆ d.o.o., Hrvatski Čuntić 24, 44250 Hrvatski Čuntić</item>
    </izvorni_sadrzaj>
    <derivirana_varijabla naziv="DomainObject.Predmet.ProtuStrankaListFormatedWithAdress_1">
      <item>ZELENA DOLINA JURAKIĆ d.o.o., Hrvatski Čuntić 24, 44250 Hrvatski Čuntić</item>
    </derivirana_varijabla>
  </DomainObject.Predmet.ProtuStrankaListFormatedWithAdress>
  <DomainObject.Predmet.ProtuStrankaListFormatedWithAdressOIB>
    <izvorni_sadrzaj>
      <item>ZELENA DOLINA JURAKIĆ d.o.o., OIB 44120524739, Hrvatski Čuntić 24, 44250 Hrvatski Čuntić</item>
    </izvorni_sadrzaj>
    <derivirana_varijabla naziv="DomainObject.Predmet.ProtuStrankaListFormatedWithAdressOIB_1">
      <item>ZELENA DOLINA JURAKIĆ d.o.o., OIB 44120524739, Hrvatski Čuntić 24, 44250 Hrvatski Čuntić</item>
    </derivirana_varijabla>
  </DomainObject.Predmet.ProtuStrankaListFormatedWithAdressOIB>
  <DomainObject.Predmet.ProtuStrankaListNazivFormated>
    <izvorni_sadrzaj>
      <item>ZELENA DOLINA JURAKIĆ d.o.o.</item>
    </izvorni_sadrzaj>
    <derivirana_varijabla naziv="DomainObject.Predmet.ProtuStrankaListNazivFormated_1">
      <item>ZELENA DOLINA JURAKIĆ d.o.o.</item>
    </derivirana_varijabla>
  </DomainObject.Predmet.ProtuStrankaListNazivFormated>
  <DomainObject.Predmet.ProtuStrankaListNazivFormatedOIB>
    <izvorni_sadrzaj>
      <item>ZELENA DOLINA JURAKIĆ d.o.o., OIB 44120524739</item>
    </izvorni_sadrzaj>
    <derivirana_varijabla naziv="DomainObject.Predmet.ProtuStrankaListNazivFormatedOIB_1">
      <item>ZELENA DOLINA JURAKIĆ d.o.o., OIB 44120524739</item>
    </derivirana_varijabla>
  </DomainObject.Predmet.ProtuStrankaListNazivFormatedOIB>
  <DomainObject.Predmet.OstaliListFormated>
    <izvorni_sadrzaj>
      <item>Davor Jurakić</item>
    </izvorni_sadrzaj>
    <derivirana_varijabla naziv="DomainObject.Predmet.OstaliListFormated_1">
      <item>Davor Jurakić</item>
    </derivirana_varijabla>
  </DomainObject.Predmet.OstaliListFormated>
  <DomainObject.Predmet.OstaliListFormatedOIB>
    <izvorni_sadrzaj>
      <item>Davor Jurakić, OIB 12254593069</item>
    </izvorni_sadrzaj>
    <derivirana_varijabla naziv="DomainObject.Predmet.OstaliListFormatedOIB_1">
      <item>Davor Jurakić, OIB 12254593069</item>
    </derivirana_varijabla>
  </DomainObject.Predmet.OstaliListFormatedOIB>
  <DomainObject.Predmet.OstaliListFormatedWithAdress>
    <izvorni_sadrzaj>
      <item>Davor Jurakić, Hrvatski Čuntić 24, 44250 Hrvatski Čuntić</item>
    </izvorni_sadrzaj>
    <derivirana_varijabla naziv="DomainObject.Predmet.OstaliListFormatedWithAdress_1">
      <item>Davor Jurakić, Hrvatski Čuntić 24, 44250 Hrvatski Čuntić</item>
    </derivirana_varijabla>
  </DomainObject.Predmet.OstaliListFormatedWithAdress>
  <DomainObject.Predmet.OstaliListFormatedWithAdressOIB>
    <izvorni_sadrzaj>
      <item>Davor Jurakić, OIB 12254593069, Hrvatski Čuntić 24, 44250 Hrvatski Čuntić</item>
    </izvorni_sadrzaj>
    <derivirana_varijabla naziv="DomainObject.Predmet.OstaliListFormatedWithAdressOIB_1">
      <item>Davor Jurakić, OIB 12254593069, Hrvatski Čuntić 24, 44250 Hrvatski Čuntić</item>
    </derivirana_varijabla>
  </DomainObject.Predmet.OstaliListFormatedWithAdressOIB>
  <DomainObject.Predmet.OstaliListNazivFormated>
    <izvorni_sadrzaj>
      <item>Davor Jurakić</item>
    </izvorni_sadrzaj>
    <derivirana_varijabla naziv="DomainObject.Predmet.OstaliListNazivFormated_1">
      <item>Davor Jurakić</item>
    </derivirana_varijabla>
  </DomainObject.Predmet.OstaliListNazivFormated>
  <DomainObject.Predmet.OstaliListNazivFormatedOIB>
    <izvorni_sadrzaj>
      <item>Davor Jurakić, OIB 12254593069</item>
    </izvorni_sadrzaj>
    <derivirana_varijabla naziv="DomainObject.Predmet.OstaliListNazivFormatedOIB_1">
      <item>Davor Jurakić, OIB 12254593069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ZELENA DOLINA JURAKIĆ d.o.o.</izvorni_sadrzaj>
    <derivirana_varijabla naziv="DomainObject.Predmet.ProtustrankaIDrugi_1">ZELENA DOLINA JURAKIĆ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ZELENA DOLINA JURAKIĆ d.o.o., OIB 44120524739, Hrvatski Čuntić 24, 44250 Hrvatski Čuntić</izvorni_sadrzaj>
    <derivirana_varijabla naziv="DomainObject.Predmet.ProtustrankaIDrugiAdressOIB_1">ZELENA DOLINA JURAKIĆ d.o.o., OIB 44120524739, Hrvatski Čuntić 24, 44250 Hrvatski Čuntić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ZELENA DOLINA JURAKIĆ d.o.o.</item>
      <item>Davor Jurakić</item>
    </izvorni_sadrzaj>
    <derivirana_varijabla naziv="DomainObject.Predmet.SudioniciListNaziv_1">
      <item>FINA Regionalni centar Zagreb</item>
      <item>ZELENA DOLINA JURAKIĆ d.o.o.</item>
      <item>Davor Jurakić</item>
    </derivirana_varijabla>
  </DomainObject.Predmet.SudioniciListNaziv>
  <DomainObject.Predmet.SudioniciListAdressOIB>
    <izvorni_sadrzaj>
      <item>FINA Regionalni centar Zagreb, OIB 85821130368, Trg svibanjskih žrtava 1995. br. 1,10000 Zagreb</item>
      <item>ZELENA DOLINA JURAKIĆ d.o.o., OIB 44120524739, Hrvatski Čuntić 24,44250 Hrvatski Čuntić</item>
      <item>Davor Jurakić, OIB 12254593069, Hrvatski Čuntić 24,44250 Hrvatski Čuntić</item>
    </izvorni_sadrzaj>
    <derivirana_varijabla naziv="DomainObject.Predmet.SudioniciListAdressOIB_1">
      <item>FINA Regionalni centar Zagreb, OIB 85821130368, Trg svibanjskih žrtava 1995. br. 1,10000 Zagreb</item>
      <item>ZELENA DOLINA JURAKIĆ d.o.o., OIB 44120524739, Hrvatski Čuntić 24,44250 Hrvatski Čuntić</item>
      <item>Davor Jurakić, OIB 12254593069, Hrvatski Čuntić 24,44250 Hrvatski Čuntić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44120524739</item>
      <item>, OIB 12254593069</item>
    </izvorni_sadrzaj>
    <derivirana_varijabla naziv="DomainObject.Predmet.SudioniciListNazivOIB_1">
      <item>, OIB 85821130368</item>
      <item>, OIB 44120524739</item>
      <item>, OIB 12254593069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480</properties:Words>
  <properties:Characters>2356</properties:Characters>
  <properties:Lines>58</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2017-12-07T12:35:00Z</cp:lastPrinted>
  <dcterms:modified xmlns:xsi="http://www.w3.org/2001/XMLSchema-instance" xsi:type="dcterms:W3CDTF">2017-12-07T12:35:00Z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