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e9aa3" w14:paraId="24e9aa3" w:rsidRDefault="000C1E4E" w:rsidP="00B23EA2" w:rsidR="0093745E">
      <w:pPr>
        <w15:collapsed w:val="false"/>
        <w:rPr>
          <w:b/>
        </w:rPr>
      </w:pPr>
      <w:bookmarkStart w:name="_GoBack" w:id="0"/>
      <w:bookmarkEnd w:id="0"/>
      <w:r>
        <w:rPr>
          <w:b/>
        </w:rPr>
        <w:t xml:space="preserve">    </w:t>
      </w:r>
      <w:r w:rsidR="00B23EA2">
        <w:rPr>
          <w:b/>
        </w:rPr>
        <w:t xml:space="preserve">          </w:t>
      </w:r>
      <w:r w:rsidR="00B23EA2">
        <w:rPr>
          <w:b/>
          <w:noProof/>
        </w:rPr>
        <w:drawing>
          <wp:inline distR="0" distL="0" distB="0" distT="0">
            <wp:extent cy="743585" cx="56070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60705"/>
                    </a:xfrm>
                    <a:prstGeom prst="rect">
                      <a:avLst/>
                    </a:prstGeom>
                    <a:noFill/>
                  </pic:spPr>
                </pic:pic>
              </a:graphicData>
            </a:graphic>
          </wp:inline>
        </w:drawing>
      </w:r>
      <w:r w:rsidR="005D0FDD">
        <w:rPr>
          <w:b/>
        </w:rPr>
        <w:tab/>
      </w:r>
      <w:r w:rsidR="005D0FDD">
        <w:rPr>
          <w:b/>
        </w:rPr>
        <w:tab/>
      </w:r>
      <w:r w:rsidR="0093745E">
        <w:rPr>
          <w:b/>
        </w:rPr>
        <w:t xml:space="preserve">        </w:t>
      </w:r>
      <w:r w:rsidR="0093745E">
        <w:rPr>
          <w:b/>
        </w:rPr>
        <w:tab/>
      </w:r>
      <w:r w:rsidR="0093745E">
        <w:rPr>
          <w:b/>
        </w:rPr>
        <w:tab/>
      </w:r>
      <w:r w:rsidR="0093745E">
        <w:rPr>
          <w:b/>
        </w:rPr>
        <w:tab/>
      </w:r>
      <w:r w:rsidR="0093745E">
        <w:rPr>
          <w:b/>
        </w:rPr>
        <w:tab/>
      </w:r>
      <w:r w:rsidR="00276F44" w:rsidRPr="00A27FE8">
        <w:rPr>
          <w:b/>
        </w:rPr>
        <w:t xml:space="preserve">Posl. br. </w:t>
      </w:r>
      <w:r w:rsidR="005E6841" w:rsidRPr="00A27FE8">
        <w:rPr>
          <w:b/>
        </w:rPr>
        <w:t>18</w:t>
      </w:r>
      <w:r w:rsidR="00276F44" w:rsidRPr="00A27FE8">
        <w:rPr>
          <w:b/>
        </w:rPr>
        <w:t xml:space="preserve"> </w:t>
      </w:r>
      <w:r w:rsidR="0093745E">
        <w:rPr>
          <w:b/>
        </w:rPr>
        <w:t>St-</w:t>
      </w:r>
      <w:r w:rsidR="00576865">
        <w:rPr>
          <w:b/>
        </w:rPr>
        <w:t>350</w:t>
      </w:r>
      <w:r w:rsidR="0093745E">
        <w:rPr>
          <w:b/>
        </w:rPr>
        <w:t>/2019</w:t>
      </w:r>
    </w:p>
    <w:p w:rsidRDefault="0093745E" w:rsidP="0093745E" w:rsidR="00296A04">
      <w:pPr>
        <w:ind w:firstLine="708" w:left="2832"/>
        <w:rPr>
          <w:b/>
        </w:rPr>
      </w:pPr>
      <w:r>
        <w:rPr>
          <w:b/>
        </w:rPr>
        <w:t xml:space="preserve"> </w:t>
      </w:r>
      <w:r>
        <w:rPr>
          <w:b/>
        </w:rPr>
        <w:tab/>
      </w:r>
      <w:r>
        <w:rPr>
          <w:b/>
        </w:rPr>
        <w:tab/>
      </w:r>
      <w:r>
        <w:rPr>
          <w:b/>
        </w:rPr>
        <w:tab/>
        <w:t xml:space="preserve">(stari br. 18 </w:t>
      </w:r>
      <w:r w:rsidR="005E6841" w:rsidRPr="00A27FE8">
        <w:rPr>
          <w:b/>
        </w:rPr>
        <w:t>St</w:t>
      </w:r>
      <w:r w:rsidR="00E031EF">
        <w:rPr>
          <w:b/>
        </w:rPr>
        <w:t>-</w:t>
      </w:r>
      <w:r w:rsidR="00576865">
        <w:rPr>
          <w:b/>
        </w:rPr>
        <w:t>782</w:t>
      </w:r>
      <w:r w:rsidR="005D0FDD">
        <w:rPr>
          <w:b/>
        </w:rPr>
        <w:t>/201</w:t>
      </w:r>
      <w:r w:rsidR="00576865">
        <w:rPr>
          <w:b/>
        </w:rPr>
        <w:t>8</w:t>
      </w:r>
      <w:r>
        <w:rPr>
          <w:b/>
        </w:rPr>
        <w:t>)</w:t>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 xml:space="preserve">TRGOVAČKI SUD U </w:t>
      </w:r>
      <w:r w:rsidR="0093745E">
        <w:rPr>
          <w:b/>
        </w:rPr>
        <w:t>DUBROVNIKU</w:t>
      </w:r>
    </w:p>
    <w:p w:rsidRDefault="0093745E" w:rsidP="004B4E5F" w:rsidR="002B0E1A">
      <w:pPr>
        <w:rPr>
          <w:b/>
        </w:rPr>
      </w:pPr>
      <w:r>
        <w:rPr>
          <w:b/>
        </w:rPr>
        <w:t>Dubrovnik, Dr. Ante Starčevića 23</w:t>
      </w:r>
    </w:p>
    <w:p w:rsidRDefault="00216E0D" w:rsidP="00662754" w:rsidR="00216E0D">
      <w:pPr>
        <w:rPr>
          <w:b/>
        </w:rPr>
      </w:pPr>
    </w:p>
    <w:p w:rsidRDefault="004111C8" w:rsidP="00662754" w:rsidR="004111C8">
      <w:pPr>
        <w:rPr>
          <w:b/>
        </w:rPr>
      </w:pPr>
    </w:p>
    <w:p w:rsidRDefault="00451E27" w:rsidP="00216E0D" w:rsidR="00216E0D">
      <w:pPr>
        <w:jc w:val="center"/>
        <w:rPr>
          <w:b/>
        </w:rPr>
      </w:pPr>
      <w:r w:rsidRPr="00A27FE8">
        <w:rPr>
          <w:b/>
        </w:rPr>
        <w:t>REPUBLIKA HRVATSKA</w:t>
      </w:r>
    </w:p>
    <w:p w:rsidRDefault="004111C8" w:rsidP="00216E0D" w:rsidR="004111C8"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216E0D" w:rsidR="00216E0D">
      <w:pPr>
        <w:ind w:firstLine="708"/>
        <w:jc w:val="both"/>
      </w:pPr>
      <w:r>
        <w:t xml:space="preserve">Trgovački sud u </w:t>
      </w:r>
      <w:r w:rsidR="0093745E">
        <w:t>Dubrovnik</w:t>
      </w:r>
      <w:r>
        <w: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576865" w:rsidRPr="00576865">
        <w:t>PRO PIK  d.o.o., Opuzen, Bana Josipa Jelačića 66, OIB: 24335193221</w:t>
      </w:r>
      <w:r w:rsidR="00451E27" w:rsidRPr="00A27FE8">
        <w:t xml:space="preserve">, dana </w:t>
      </w:r>
      <w:r w:rsidR="0093745E">
        <w:t>03</w:t>
      </w:r>
      <w:r w:rsidR="00CD578D">
        <w:t xml:space="preserve">. </w:t>
      </w:r>
      <w:r w:rsidR="0093745E">
        <w:t>siječnja</w:t>
      </w:r>
      <w:r w:rsidR="00451E27" w:rsidRPr="00A27FE8">
        <w:t xml:space="preserve"> 201</w:t>
      </w:r>
      <w:r w:rsidR="0093745E">
        <w:t>9</w:t>
      </w:r>
      <w:r w:rsidR="00451E27" w:rsidRPr="00A27FE8">
        <w:t xml:space="preserve">.g. </w:t>
      </w:r>
    </w:p>
    <w:p w:rsidRDefault="0093745E" w:rsidP="00216E0D" w:rsidR="0093745E" w:rsidRPr="00216E0D">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576865" w:rsidRPr="00576865">
        <w:t>PRO PIK  d.o.o., Opuzen, Bana Josipa Jelačića 66, OIB: 24335193221</w:t>
      </w:r>
      <w:r w:rsidR="00E77074">
        <w:t>,</w:t>
      </w:r>
      <w:r w:rsidR="00215FAF">
        <w:t xml:space="preserve"> </w:t>
      </w:r>
      <w:r w:rsidR="00511804">
        <w:t xml:space="preserve">dana </w:t>
      </w:r>
      <w:r w:rsidR="0093745E">
        <w:t>03. siječnja 2019</w:t>
      </w:r>
      <w:r w:rsidR="00F95D23">
        <w:t xml:space="preserve">. godine u </w:t>
      </w:r>
      <w:r w:rsidR="0052468A">
        <w:t>1</w:t>
      </w:r>
      <w:r w:rsidR="00576865">
        <w:t>4</w:t>
      </w:r>
      <w:r w:rsidR="009247F2" w:rsidRPr="00A27FE8">
        <w:t>,</w:t>
      </w:r>
      <w:r w:rsidR="00FC3B68">
        <w:t>3</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36EEF" w:rsidR="009247F2" w:rsidRPr="00A27FE8">
      <w:pPr>
        <w:ind w:hanging="705" w:left="705"/>
        <w:jc w:val="both"/>
      </w:pPr>
      <w:r w:rsidRPr="00A27FE8">
        <w:t>II.</w:t>
      </w:r>
      <w:r w:rsidRPr="00A27FE8">
        <w:tab/>
        <w:t xml:space="preserve">Za stečajnog upravitelja imenuje se </w:t>
      </w:r>
      <w:r w:rsidR="0093745E" w:rsidRPr="0093745E">
        <w:t>Snježana Sudarević, Osijek, Kardinala Alojzija Stepinca 35, OIB: 83030278680</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576865" w:rsidRPr="00576865">
        <w:t>PRO PIK  d.o.o., Opuzen, Bana Josipa Jelačića 66, OIB: 24335193221</w:t>
      </w:r>
      <w:r w:rsidRPr="00A27FE8">
        <w:t>, temeljem odredbe čl. 132. Stečajnog zakona (Narodne novine 71/15</w:t>
      </w:r>
      <w:r w:rsidR="00E15F5B">
        <w:t xml:space="preserve"> i 104/17,</w:t>
      </w:r>
      <w:r w:rsidRPr="00A27FE8">
        <w:t xml:space="preserve">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0D19F7" w:rsidR="00430E10" w:rsidRPr="000D19F7">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216E0D" w:rsidP="00216E0D" w:rsidR="00216E0D">
      <w:pPr>
        <w:rPr>
          <w:b/>
        </w:rPr>
      </w:pPr>
    </w:p>
    <w:p w:rsidRDefault="004111C8" w:rsidP="00216E0D" w:rsidR="004111C8">
      <w:pPr>
        <w:rPr>
          <w:b/>
        </w:rPr>
      </w:pPr>
    </w:p>
    <w:p w:rsidRDefault="00451E27" w:rsidP="00ED417E" w:rsidR="009D7EB2" w:rsidRPr="00ED417E">
      <w:pPr>
        <w:jc w:val="center"/>
        <w:rPr>
          <w:b/>
        </w:rPr>
      </w:pPr>
      <w:r w:rsidRPr="00A27FE8">
        <w:rPr>
          <w:b/>
        </w:rPr>
        <w:t>O b r a z l o ž e n j e</w:t>
      </w:r>
    </w:p>
    <w:p w:rsidRDefault="00AB0356" w:rsidP="00AB0356" w:rsidR="00AB0356">
      <w:pPr>
        <w:ind w:firstLine="708"/>
        <w:jc w:val="both"/>
      </w:pPr>
    </w:p>
    <w:p w:rsidRDefault="00576865" w:rsidP="00576865" w:rsidR="00576865">
      <w:pPr>
        <w:ind w:firstLine="708"/>
        <w:jc w:val="both"/>
      </w:pPr>
      <w:r>
        <w:t xml:space="preserve">Financijska agencija RC Split, Podružnica Dubrovnik je podnijela ovom sudu 06. studenog 2017. godine zahtjev za provedbu skraćenog stečajnog postupka nad dužnikom PRO PIK  d.o.o., Opuzen, Bana Josipa Jelačića 66, OIB: 24335193221. U zahtjevu se u bitnome navodi da na dan 30. listopada 2017.godine dužnik u Očevidniku redoslijeda osnova za plaćanje ima evidentirane neizvršene osnove za plaćanje u neprekinutom razdoblju od 120 dana u ukupnom iznosu od 23.668,29 kuna, </w:t>
      </w:r>
      <w:r>
        <w:lastRenderedPageBreak/>
        <w:t>da nema zaposlenih, da ima otvorene račune kod  Privredne banke d.d., kao i da nema zaplijenjenih sredstava na ime predujma za namirenje troškova stečajnog postupka.</w:t>
      </w:r>
    </w:p>
    <w:p w:rsidRDefault="00576865" w:rsidP="00576865" w:rsidR="00576865">
      <w:pPr>
        <w:ind w:firstLine="708"/>
        <w:jc w:val="both"/>
      </w:pPr>
    </w:p>
    <w:p w:rsidRDefault="00576865" w:rsidP="00576865" w:rsidR="00576865">
      <w:pPr>
        <w:ind w:firstLine="708"/>
        <w:jc w:val="both"/>
      </w:pPr>
      <w:r>
        <w:t>Naslovni sud je rješenjem posl.br. St-994/2017 od 06. travnja 2018. godine obustavio skraćeni stečajni postupak nad dužnikom  PRO PIK  d.o.o., Opuzen, Bana Josipa Jelačića 66, OIB: 24335193221, te pokrenuo postupak radi utvrđenja pretpostavki za otvaranje stečajnog postupka (prethodni postupak) nad dužnikom PRO PIK  d.o.o., Opuzen, Bana Josipa Jelačića 66, OIB: 24335193221, te utvrdio da će se postupak voditi pod novim poslovnim brojem.</w:t>
      </w:r>
    </w:p>
    <w:p w:rsidRDefault="00576865" w:rsidP="00576865" w:rsidR="00576865">
      <w:pPr>
        <w:ind w:firstLine="708"/>
        <w:jc w:val="both"/>
      </w:pPr>
    </w:p>
    <w:p w:rsidRDefault="00576865" w:rsidP="00576865" w:rsidR="00576865">
      <w:pPr>
        <w:ind w:firstLine="708"/>
        <w:jc w:val="both"/>
      </w:pPr>
      <w:r>
        <w:t>Kako je predlagatelj učinio vjerojatnim postojanje stečajnog razloga, to je rješenjem ovog suda posl.br. St-782/2018 od 11. listopada 2018.g. pokrenut prethodni postupak radi utvrđivanja uvjeta za otvaranje stečajnog postupka i zakazano ročište  na koje su pozvani predlagatelj, FINA, dužnik, zastupnik po zakonu dužnika.</w:t>
      </w:r>
    </w:p>
    <w:p w:rsidRDefault="00576865" w:rsidP="00576865" w:rsidR="00576865">
      <w:pPr>
        <w:ind w:firstLine="708"/>
        <w:jc w:val="both"/>
      </w:pPr>
    </w:p>
    <w:p w:rsidRDefault="00576865" w:rsidP="00576865" w:rsidR="00576865">
      <w:pPr>
        <w:ind w:firstLine="708"/>
        <w:jc w:val="both"/>
      </w:pPr>
      <w:r>
        <w:t xml:space="preserve">Na ročištu održanom 29. listopada 2018.g. je pristupio punomoćnik zastupnika po zakonu dužnika, te naveo da je dužnik i dalje blokiran, ali da nema nikakvu imovinu ni pokretnine ni nekretnine ni imovinska prava niti bilo što drugo iako u bilanci za 2017 g. stoji materijalna imovina, ta imovina nema vrijednost već se radi o konstrukciji starog plastenika koji nema nikakvu vrijednost obzirom da nije u funkciji, a nije ga moguće prodati kao staro željezo jer bi trebalo uložiti puno vremena i novaca na pilanje te konstrukcije. Priznaje postojanje stečajnog razloga i ne protivi se otvaranju stečaja. Punomoćnik zastupnika po zakonu naglašava da iako je banka odobrila sredstva za izradu plastenika taj plastenik je star 12 godina i više nije u funkciji, a zemlja na kojoj je izgrađen plastenik nije u vlasništvu stečajnog dužnika. </w:t>
      </w:r>
    </w:p>
    <w:p w:rsidRDefault="00576865" w:rsidP="00576865" w:rsidR="00576865">
      <w:pPr>
        <w:ind w:firstLine="708"/>
        <w:jc w:val="both"/>
      </w:pPr>
    </w:p>
    <w:p w:rsidRDefault="00576865" w:rsidP="00576865" w:rsidR="00576865">
      <w:pPr>
        <w:ind w:firstLine="708"/>
        <w:jc w:val="both"/>
      </w:pPr>
      <w:r>
        <w:t>Uvidom u elektronski sustav e blokade FINA na dan 29.10.2018.g.  je vidljivo da u Očevidniku redoslijeda osnova za plaćanje na dan 29.10.2018.g.  dužnik ima i dalje evidentirane ne izvršene osnove za plaćanje u ukupnom iznosu 22.256,48 dana.</w:t>
      </w:r>
      <w:r w:rsidR="00775E91">
        <w:tab/>
      </w:r>
    </w:p>
    <w:p w:rsidRDefault="00775E91" w:rsidP="00576865" w:rsidR="00775E91">
      <w:pPr>
        <w:ind w:firstLine="708"/>
        <w:jc w:val="both"/>
      </w:pPr>
      <w:r>
        <w:t xml:space="preserve">Iz potvrde FINA (list spisa </w:t>
      </w:r>
      <w:r w:rsidR="00576865">
        <w:t>5</w:t>
      </w:r>
      <w:r>
        <w:t>5) je vidljivo da u Očevidniku redoslijeda osnova za plaćanje dužnik na dan izdavanja potvrde ima evidentirane ne izvršene osnove za plaćanje</w:t>
      </w:r>
      <w:r w:rsidR="00576865">
        <w:t xml:space="preserve"> u neprekidnom razdoblju od 491</w:t>
      </w:r>
      <w:r>
        <w:t xml:space="preserve"> dana. Kod stečajnog dužnika je stoga ispunjen stečajni razlog nesposobnosti za plaćanje.</w:t>
      </w:r>
      <w:r w:rsidR="00576865" w:rsidRPr="00576865">
        <w:t xml:space="preserve"> </w:t>
      </w:r>
      <w:r w:rsidR="00576865">
        <w:t>Sud je i u</w:t>
      </w:r>
      <w:r w:rsidR="00576865" w:rsidRPr="00576865">
        <w:t>vidom u elektronski sustav e b</w:t>
      </w:r>
      <w:r w:rsidR="00576865">
        <w:t>lokade FINA na dan otvaranja stečaja utvrdio da je dužnik i dalje blokiran.</w:t>
      </w:r>
    </w:p>
    <w:p w:rsidRDefault="0093745E" w:rsidP="0093745E" w:rsidR="0093745E">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w:t>
      </w:r>
      <w:r w:rsidR="001E4239">
        <w:t xml:space="preserve">dostatnu </w:t>
      </w:r>
      <w:r w:rsidR="00451E27" w:rsidRPr="00A27FE8">
        <w:t>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576865">
        <w:t>782</w:t>
      </w:r>
      <w:r w:rsidR="00DD0B5E">
        <w:t>/201</w:t>
      </w:r>
      <w:r w:rsidR="00576865">
        <w:t>8</w:t>
      </w:r>
      <w:r w:rsidR="00A90A96">
        <w:t xml:space="preserve"> od </w:t>
      </w:r>
      <w:r w:rsidR="00576865">
        <w:t>29. listopad</w:t>
      </w:r>
      <w:r w:rsidR="00BC6AC0">
        <w:t>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pPr>
        <w:ind w:firstLine="708"/>
        <w:jc w:val="both"/>
      </w:pPr>
      <w:r w:rsidRPr="00A27FE8">
        <w:t xml:space="preserve">Kako u ostavljenom roku nije bilo uplata, a sud je o posljedicama ne uplate upozorio već u rješenju </w:t>
      </w:r>
      <w:r w:rsidR="00576865" w:rsidRPr="00576865">
        <w:t xml:space="preserve">St-782/2018 od 29. listopada </w:t>
      </w:r>
      <w:r w:rsidR="0093745E" w:rsidRPr="0093745E">
        <w:t>2018</w:t>
      </w:r>
      <w:r w:rsidR="00BC6AC0" w:rsidRPr="00BC6AC0">
        <w:t>.g.</w:t>
      </w:r>
      <w:r w:rsidRPr="00A27FE8">
        <w:t xml:space="preserve">, to je temeljem kogentne </w:t>
      </w:r>
      <w:r w:rsidRPr="00A27FE8">
        <w:lastRenderedPageBreak/>
        <w:t xml:space="preserve">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61446F" w:rsidR="004D52EA" w:rsidRPr="00A27FE8">
      <w:pPr>
        <w:jc w:val="both"/>
      </w:pPr>
    </w:p>
    <w:p w:rsidRDefault="00706A6D" w:rsidP="000D19F7" w:rsidR="002B0E1A">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AA32B6" w:rsidP="00721074" w:rsidR="00AA32B6">
      <w:pPr>
        <w:jc w:val="both"/>
      </w:pPr>
    </w:p>
    <w:p w:rsidRDefault="00D9366B" w:rsidP="00721074" w:rsidR="00D9366B" w:rsidRPr="000D19F7">
      <w:pPr>
        <w:jc w:val="both"/>
      </w:pPr>
    </w:p>
    <w:p w:rsidRDefault="004D52EA" w:rsidP="000C1E4E" w:rsidR="000C1E4E">
      <w:pPr>
        <w:jc w:val="center"/>
        <w:rPr>
          <w:b/>
        </w:rPr>
      </w:pPr>
      <w:r w:rsidRPr="00A27FE8">
        <w:rPr>
          <w:b/>
        </w:rPr>
        <w:t xml:space="preserve">U </w:t>
      </w:r>
      <w:r w:rsidR="0093745E">
        <w:rPr>
          <w:b/>
        </w:rPr>
        <w:t>Dubrovnik</w:t>
      </w:r>
      <w:r w:rsidRPr="00A27FE8">
        <w:rPr>
          <w:b/>
        </w:rPr>
        <w:t xml:space="preserve">u, </w:t>
      </w:r>
      <w:r w:rsidR="0093745E">
        <w:rPr>
          <w:b/>
        </w:rPr>
        <w:t>03</w:t>
      </w:r>
      <w:r w:rsidR="00CD578D">
        <w:rPr>
          <w:b/>
        </w:rPr>
        <w:t xml:space="preserve">. </w:t>
      </w:r>
      <w:r w:rsidR="0093745E">
        <w:rPr>
          <w:b/>
        </w:rPr>
        <w:t>siječnja</w:t>
      </w:r>
      <w:r w:rsidRPr="00A27FE8">
        <w:rPr>
          <w:b/>
        </w:rPr>
        <w:t xml:space="preserve"> 201</w:t>
      </w:r>
      <w:r w:rsidR="0093745E">
        <w:rPr>
          <w:b/>
        </w:rPr>
        <w:t>9</w:t>
      </w:r>
      <w:r w:rsidRPr="00A27FE8">
        <w:rPr>
          <w:b/>
        </w:rPr>
        <w:t>. godine</w:t>
      </w:r>
      <w:r w:rsidR="008E4822" w:rsidRPr="00A27FE8">
        <w:rPr>
          <w:b/>
        </w:rPr>
        <w:t xml:space="preserve">     </w:t>
      </w:r>
    </w:p>
    <w:p w:rsidRDefault="008E4822" w:rsidP="000C1E4E" w:rsidR="00D9366B">
      <w:pPr>
        <w:jc w:val="center"/>
        <w:rPr>
          <w:b/>
        </w:rPr>
      </w:pPr>
      <w:r w:rsidRPr="00A27FE8">
        <w:rPr>
          <w:b/>
        </w:rPr>
        <w:t xml:space="preserve">                           </w:t>
      </w:r>
    </w:p>
    <w:p w:rsidRDefault="008E4822" w:rsidP="000C1E4E" w:rsidR="00936EEF">
      <w:pPr>
        <w:jc w:val="center"/>
        <w:rPr>
          <w:b/>
        </w:rPr>
      </w:pPr>
      <w:r w:rsidRPr="00A27FE8">
        <w:rPr>
          <w:b/>
        </w:rPr>
        <w:t xml:space="preserve">               </w:t>
      </w:r>
    </w:p>
    <w:p w:rsidRDefault="004D52EA" w:rsidP="00AC588F" w:rsidR="004D52EA">
      <w:pPr>
        <w:ind w:firstLine="708" w:left="2832"/>
        <w:jc w:val="center"/>
        <w:rPr>
          <w:b/>
        </w:rPr>
      </w:pPr>
      <w:r w:rsidRPr="00A27FE8">
        <w:rPr>
          <w:b/>
        </w:rPr>
        <w:t>Sudac:</w:t>
      </w:r>
    </w:p>
    <w:p w:rsidRDefault="00AA32B6" w:rsidP="00AC588F" w:rsidR="00AA32B6">
      <w:pPr>
        <w:ind w:firstLine="708" w:left="2832"/>
        <w:jc w:val="center"/>
        <w:rPr>
          <w:b/>
        </w:rPr>
      </w:pPr>
    </w:p>
    <w:p w:rsidRDefault="004D52EA" w:rsidP="000C1E4E" w:rsidR="00AA32B6">
      <w:pPr>
        <w:ind w:left="5664"/>
        <w:jc w:val="both"/>
        <w:rPr>
          <w:b/>
        </w:rPr>
      </w:pPr>
      <w:r w:rsidRPr="00A27FE8">
        <w:rPr>
          <w:b/>
        </w:rPr>
        <w:t>Katarina Franković</w:t>
      </w:r>
    </w:p>
    <w:p w:rsidRDefault="00AA32B6" w:rsidP="00A27FE8" w:rsidR="00AA32B6">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r w:rsidR="00775E91">
        <w:t>, RC Split</w:t>
      </w:r>
      <w:r w:rsidR="00576865">
        <w:t>, Podružnica Dubrovnik</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9205C4" w:rsidP="00A27FE8" w:rsidR="00A27FE8" w:rsidRPr="00A27FE8">
      <w:pPr>
        <w:pStyle w:val="Odlomakpopisa"/>
        <w:numPr>
          <w:ilvl w:val="0"/>
          <w:numId w:val="4"/>
        </w:numPr>
        <w:jc w:val="both"/>
      </w:pPr>
      <w:r>
        <w:t>Županijsko državno odvjetništvo u</w:t>
      </w:r>
      <w:r w:rsidR="00A27FE8" w:rsidRPr="00A27FE8">
        <w:t xml:space="preserve"> </w:t>
      </w:r>
      <w:r w:rsidR="00576865">
        <w:t>Dubrovnik</w:t>
      </w:r>
      <w:r>
        <w:t>u</w:t>
      </w:r>
      <w:r w:rsidR="00A27FE8" w:rsidRPr="00A27FE8">
        <w:t>,</w:t>
      </w:r>
      <w:r w:rsidR="007C7E37">
        <w:t xml:space="preserve"> građanski odjel</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42D7A">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576865">
      <w:rPr>
        <w:rFonts w:hAnsi="Book Antiqua" w:ascii="Book Antiqua"/>
        <w:b/>
        <w:sz w:val="20"/>
        <w:szCs w:val="20"/>
      </w:rPr>
      <w:t>350</w:t>
    </w:r>
    <w:r w:rsidRPr="00561380">
      <w:rPr>
        <w:rFonts w:hAnsi="Book Antiqua" w:ascii="Book Antiqua"/>
        <w:b/>
        <w:sz w:val="20"/>
        <w:szCs w:val="20"/>
      </w:rPr>
      <w:t>/201</w:t>
    </w:r>
    <w:r w:rsidR="0093745E">
      <w:rPr>
        <w:rFonts w:hAnsi="Book Antiqua" w:ascii="Book Antiqua"/>
        <w:b/>
        <w:sz w:val="20"/>
        <w:szCs w:val="20"/>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37A4"/>
    <w:rsid w:val="000258DB"/>
    <w:rsid w:val="00031F83"/>
    <w:rsid w:val="0003792A"/>
    <w:rsid w:val="00040488"/>
    <w:rsid w:val="000437A1"/>
    <w:rsid w:val="00043FE9"/>
    <w:rsid w:val="00044A55"/>
    <w:rsid w:val="000476AD"/>
    <w:rsid w:val="00062A1F"/>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1E4E"/>
    <w:rsid w:val="000C55CA"/>
    <w:rsid w:val="000C6180"/>
    <w:rsid w:val="000D0564"/>
    <w:rsid w:val="000D19F7"/>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76C0"/>
    <w:rsid w:val="001478FB"/>
    <w:rsid w:val="00157E0B"/>
    <w:rsid w:val="001620D2"/>
    <w:rsid w:val="001634EF"/>
    <w:rsid w:val="0016541C"/>
    <w:rsid w:val="001669F9"/>
    <w:rsid w:val="00171290"/>
    <w:rsid w:val="001732D0"/>
    <w:rsid w:val="00174325"/>
    <w:rsid w:val="001760FC"/>
    <w:rsid w:val="0018073F"/>
    <w:rsid w:val="00185D34"/>
    <w:rsid w:val="00187486"/>
    <w:rsid w:val="0019547D"/>
    <w:rsid w:val="00197037"/>
    <w:rsid w:val="001972E3"/>
    <w:rsid w:val="001B0A43"/>
    <w:rsid w:val="001B14F0"/>
    <w:rsid w:val="001B3866"/>
    <w:rsid w:val="001B720A"/>
    <w:rsid w:val="001C281C"/>
    <w:rsid w:val="001C5050"/>
    <w:rsid w:val="001D627F"/>
    <w:rsid w:val="001E17DF"/>
    <w:rsid w:val="001E4239"/>
    <w:rsid w:val="001E5DE4"/>
    <w:rsid w:val="00202E9C"/>
    <w:rsid w:val="00215C9F"/>
    <w:rsid w:val="00215FAF"/>
    <w:rsid w:val="00216E0D"/>
    <w:rsid w:val="00220164"/>
    <w:rsid w:val="0022386D"/>
    <w:rsid w:val="002258D7"/>
    <w:rsid w:val="002274B5"/>
    <w:rsid w:val="002303FF"/>
    <w:rsid w:val="002309A3"/>
    <w:rsid w:val="00235937"/>
    <w:rsid w:val="00241FF9"/>
    <w:rsid w:val="0025613F"/>
    <w:rsid w:val="0025616F"/>
    <w:rsid w:val="0025703D"/>
    <w:rsid w:val="00270034"/>
    <w:rsid w:val="0027060D"/>
    <w:rsid w:val="0027349C"/>
    <w:rsid w:val="00276F44"/>
    <w:rsid w:val="00287E14"/>
    <w:rsid w:val="0029142A"/>
    <w:rsid w:val="0029352F"/>
    <w:rsid w:val="0029425F"/>
    <w:rsid w:val="0029447E"/>
    <w:rsid w:val="00296A04"/>
    <w:rsid w:val="002975F3"/>
    <w:rsid w:val="002A330F"/>
    <w:rsid w:val="002A3403"/>
    <w:rsid w:val="002B0E1A"/>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4C93"/>
    <w:rsid w:val="00314C95"/>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2170"/>
    <w:rsid w:val="00366F0D"/>
    <w:rsid w:val="00367FFC"/>
    <w:rsid w:val="003709C2"/>
    <w:rsid w:val="00370E70"/>
    <w:rsid w:val="003736A8"/>
    <w:rsid w:val="00374CE0"/>
    <w:rsid w:val="00387EEE"/>
    <w:rsid w:val="003905A5"/>
    <w:rsid w:val="00395811"/>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11C8"/>
    <w:rsid w:val="004129EC"/>
    <w:rsid w:val="00423866"/>
    <w:rsid w:val="00430E10"/>
    <w:rsid w:val="004375FB"/>
    <w:rsid w:val="00437DC8"/>
    <w:rsid w:val="00440BF9"/>
    <w:rsid w:val="00440E3A"/>
    <w:rsid w:val="0044258E"/>
    <w:rsid w:val="00442D7A"/>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B337A"/>
    <w:rsid w:val="004B4E5F"/>
    <w:rsid w:val="004C5D37"/>
    <w:rsid w:val="004D0AD4"/>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76865"/>
    <w:rsid w:val="00581857"/>
    <w:rsid w:val="00582D66"/>
    <w:rsid w:val="00584672"/>
    <w:rsid w:val="00585665"/>
    <w:rsid w:val="00591FB6"/>
    <w:rsid w:val="00595122"/>
    <w:rsid w:val="005952A5"/>
    <w:rsid w:val="005A4077"/>
    <w:rsid w:val="005B1EB7"/>
    <w:rsid w:val="005C0DA1"/>
    <w:rsid w:val="005C249B"/>
    <w:rsid w:val="005C327C"/>
    <w:rsid w:val="005C34CC"/>
    <w:rsid w:val="005C6F0E"/>
    <w:rsid w:val="005C74D3"/>
    <w:rsid w:val="005D0FDD"/>
    <w:rsid w:val="005E63D7"/>
    <w:rsid w:val="005E6841"/>
    <w:rsid w:val="006005CB"/>
    <w:rsid w:val="0060636D"/>
    <w:rsid w:val="00606481"/>
    <w:rsid w:val="0061446F"/>
    <w:rsid w:val="00622DF6"/>
    <w:rsid w:val="00624161"/>
    <w:rsid w:val="0063088A"/>
    <w:rsid w:val="0063094D"/>
    <w:rsid w:val="00632D4A"/>
    <w:rsid w:val="006542E1"/>
    <w:rsid w:val="00662754"/>
    <w:rsid w:val="00667561"/>
    <w:rsid w:val="00667E32"/>
    <w:rsid w:val="006704E3"/>
    <w:rsid w:val="006A6514"/>
    <w:rsid w:val="006A7112"/>
    <w:rsid w:val="006C4071"/>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1074"/>
    <w:rsid w:val="0072407F"/>
    <w:rsid w:val="007305EB"/>
    <w:rsid w:val="00731A2D"/>
    <w:rsid w:val="007326F1"/>
    <w:rsid w:val="007327C3"/>
    <w:rsid w:val="007454FA"/>
    <w:rsid w:val="007528AB"/>
    <w:rsid w:val="00775E91"/>
    <w:rsid w:val="00781F7F"/>
    <w:rsid w:val="007901E9"/>
    <w:rsid w:val="00791F76"/>
    <w:rsid w:val="0079431D"/>
    <w:rsid w:val="007A456E"/>
    <w:rsid w:val="007A5515"/>
    <w:rsid w:val="007A7250"/>
    <w:rsid w:val="007B6140"/>
    <w:rsid w:val="007C69DC"/>
    <w:rsid w:val="007C7D37"/>
    <w:rsid w:val="007C7E37"/>
    <w:rsid w:val="007D2A10"/>
    <w:rsid w:val="007D3B15"/>
    <w:rsid w:val="007D6FAA"/>
    <w:rsid w:val="007E0174"/>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4571E"/>
    <w:rsid w:val="00851B2D"/>
    <w:rsid w:val="0086547C"/>
    <w:rsid w:val="00871BAD"/>
    <w:rsid w:val="00872314"/>
    <w:rsid w:val="00874E9F"/>
    <w:rsid w:val="00885C27"/>
    <w:rsid w:val="0088641E"/>
    <w:rsid w:val="00893BE9"/>
    <w:rsid w:val="00897B76"/>
    <w:rsid w:val="008B057E"/>
    <w:rsid w:val="008B4931"/>
    <w:rsid w:val="008B50BA"/>
    <w:rsid w:val="008B75A7"/>
    <w:rsid w:val="008C22F5"/>
    <w:rsid w:val="008C68B8"/>
    <w:rsid w:val="008D3C92"/>
    <w:rsid w:val="008D5C8B"/>
    <w:rsid w:val="008E00CB"/>
    <w:rsid w:val="008E2CFB"/>
    <w:rsid w:val="008E4822"/>
    <w:rsid w:val="008E58B6"/>
    <w:rsid w:val="008E724D"/>
    <w:rsid w:val="008F0CA7"/>
    <w:rsid w:val="008F78FE"/>
    <w:rsid w:val="00902E57"/>
    <w:rsid w:val="00903B03"/>
    <w:rsid w:val="00906CD6"/>
    <w:rsid w:val="009154DF"/>
    <w:rsid w:val="009205C4"/>
    <w:rsid w:val="009216A5"/>
    <w:rsid w:val="0092346B"/>
    <w:rsid w:val="009247F2"/>
    <w:rsid w:val="009302EA"/>
    <w:rsid w:val="0093470D"/>
    <w:rsid w:val="009347E4"/>
    <w:rsid w:val="009366F4"/>
    <w:rsid w:val="00936A1B"/>
    <w:rsid w:val="00936EEF"/>
    <w:rsid w:val="0093745E"/>
    <w:rsid w:val="00942A0D"/>
    <w:rsid w:val="00951746"/>
    <w:rsid w:val="009530DD"/>
    <w:rsid w:val="009574E0"/>
    <w:rsid w:val="00960197"/>
    <w:rsid w:val="00962261"/>
    <w:rsid w:val="009669EC"/>
    <w:rsid w:val="00971D9A"/>
    <w:rsid w:val="0097555F"/>
    <w:rsid w:val="009764EA"/>
    <w:rsid w:val="00977761"/>
    <w:rsid w:val="00986346"/>
    <w:rsid w:val="00986761"/>
    <w:rsid w:val="00995941"/>
    <w:rsid w:val="00996310"/>
    <w:rsid w:val="009A1E65"/>
    <w:rsid w:val="009A2F41"/>
    <w:rsid w:val="009A546A"/>
    <w:rsid w:val="009C0006"/>
    <w:rsid w:val="009C1B23"/>
    <w:rsid w:val="009C5CC4"/>
    <w:rsid w:val="009C5DD0"/>
    <w:rsid w:val="009D2BA4"/>
    <w:rsid w:val="009D7EB2"/>
    <w:rsid w:val="009E0C5A"/>
    <w:rsid w:val="009E56B0"/>
    <w:rsid w:val="00A02C5F"/>
    <w:rsid w:val="00A10456"/>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32B6"/>
    <w:rsid w:val="00AA56B7"/>
    <w:rsid w:val="00AB0356"/>
    <w:rsid w:val="00AB0B74"/>
    <w:rsid w:val="00AB5D1A"/>
    <w:rsid w:val="00AC1A08"/>
    <w:rsid w:val="00AC2766"/>
    <w:rsid w:val="00AC3420"/>
    <w:rsid w:val="00AC588F"/>
    <w:rsid w:val="00AD5A74"/>
    <w:rsid w:val="00AE0E32"/>
    <w:rsid w:val="00AE3B78"/>
    <w:rsid w:val="00AE583F"/>
    <w:rsid w:val="00AF026C"/>
    <w:rsid w:val="00AF56E5"/>
    <w:rsid w:val="00AF63FF"/>
    <w:rsid w:val="00AF7BA2"/>
    <w:rsid w:val="00B10C0D"/>
    <w:rsid w:val="00B13CD1"/>
    <w:rsid w:val="00B170AA"/>
    <w:rsid w:val="00B23EA2"/>
    <w:rsid w:val="00B313D8"/>
    <w:rsid w:val="00B35A38"/>
    <w:rsid w:val="00B3737E"/>
    <w:rsid w:val="00B379CA"/>
    <w:rsid w:val="00B414F0"/>
    <w:rsid w:val="00B423C7"/>
    <w:rsid w:val="00B50A1E"/>
    <w:rsid w:val="00B637D0"/>
    <w:rsid w:val="00B64E30"/>
    <w:rsid w:val="00B70172"/>
    <w:rsid w:val="00B72918"/>
    <w:rsid w:val="00B7724D"/>
    <w:rsid w:val="00B823D4"/>
    <w:rsid w:val="00B95B37"/>
    <w:rsid w:val="00B96DEB"/>
    <w:rsid w:val="00BA6521"/>
    <w:rsid w:val="00BC0CDB"/>
    <w:rsid w:val="00BC6AC0"/>
    <w:rsid w:val="00BC6E76"/>
    <w:rsid w:val="00BD50F0"/>
    <w:rsid w:val="00BE1B95"/>
    <w:rsid w:val="00BE3206"/>
    <w:rsid w:val="00BE74AD"/>
    <w:rsid w:val="00BF02AA"/>
    <w:rsid w:val="00BF2957"/>
    <w:rsid w:val="00BF31B5"/>
    <w:rsid w:val="00C036C0"/>
    <w:rsid w:val="00C07F09"/>
    <w:rsid w:val="00C11164"/>
    <w:rsid w:val="00C134E8"/>
    <w:rsid w:val="00C150DF"/>
    <w:rsid w:val="00C16366"/>
    <w:rsid w:val="00C201B2"/>
    <w:rsid w:val="00C2406A"/>
    <w:rsid w:val="00C25346"/>
    <w:rsid w:val="00C26517"/>
    <w:rsid w:val="00C3316C"/>
    <w:rsid w:val="00C35FA7"/>
    <w:rsid w:val="00C4286F"/>
    <w:rsid w:val="00C450DA"/>
    <w:rsid w:val="00C4640D"/>
    <w:rsid w:val="00C466B5"/>
    <w:rsid w:val="00C53B6C"/>
    <w:rsid w:val="00C67015"/>
    <w:rsid w:val="00C90333"/>
    <w:rsid w:val="00C928D7"/>
    <w:rsid w:val="00C96F43"/>
    <w:rsid w:val="00CA4E2C"/>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4487"/>
    <w:rsid w:val="00CE60A7"/>
    <w:rsid w:val="00CE7A86"/>
    <w:rsid w:val="00CE7F6D"/>
    <w:rsid w:val="00CF20E6"/>
    <w:rsid w:val="00CF441E"/>
    <w:rsid w:val="00CF5747"/>
    <w:rsid w:val="00D03D5A"/>
    <w:rsid w:val="00D176CC"/>
    <w:rsid w:val="00D207E4"/>
    <w:rsid w:val="00D32EBB"/>
    <w:rsid w:val="00D341B5"/>
    <w:rsid w:val="00D35DDF"/>
    <w:rsid w:val="00D36592"/>
    <w:rsid w:val="00D430BA"/>
    <w:rsid w:val="00D44540"/>
    <w:rsid w:val="00D461D4"/>
    <w:rsid w:val="00D47B02"/>
    <w:rsid w:val="00D47CF8"/>
    <w:rsid w:val="00D63CE0"/>
    <w:rsid w:val="00D66230"/>
    <w:rsid w:val="00D67F68"/>
    <w:rsid w:val="00D717C6"/>
    <w:rsid w:val="00D7542E"/>
    <w:rsid w:val="00D75984"/>
    <w:rsid w:val="00D82A84"/>
    <w:rsid w:val="00D8691A"/>
    <w:rsid w:val="00D8697D"/>
    <w:rsid w:val="00D903FF"/>
    <w:rsid w:val="00D9366B"/>
    <w:rsid w:val="00D95A8F"/>
    <w:rsid w:val="00DA0DD7"/>
    <w:rsid w:val="00DD0B5E"/>
    <w:rsid w:val="00DD1F7E"/>
    <w:rsid w:val="00DD28B5"/>
    <w:rsid w:val="00DE53C1"/>
    <w:rsid w:val="00DF2532"/>
    <w:rsid w:val="00E01A13"/>
    <w:rsid w:val="00E022E5"/>
    <w:rsid w:val="00E031EF"/>
    <w:rsid w:val="00E06A15"/>
    <w:rsid w:val="00E122CA"/>
    <w:rsid w:val="00E15F5B"/>
    <w:rsid w:val="00E20CF3"/>
    <w:rsid w:val="00E34A1E"/>
    <w:rsid w:val="00E3603D"/>
    <w:rsid w:val="00E42E69"/>
    <w:rsid w:val="00E42EC2"/>
    <w:rsid w:val="00E43382"/>
    <w:rsid w:val="00E44746"/>
    <w:rsid w:val="00E45024"/>
    <w:rsid w:val="00E5213D"/>
    <w:rsid w:val="00E55725"/>
    <w:rsid w:val="00E56924"/>
    <w:rsid w:val="00E602D1"/>
    <w:rsid w:val="00E64020"/>
    <w:rsid w:val="00E6674E"/>
    <w:rsid w:val="00E702ED"/>
    <w:rsid w:val="00E71033"/>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417E"/>
    <w:rsid w:val="00ED6391"/>
    <w:rsid w:val="00EE0BCF"/>
    <w:rsid w:val="00EE0C8C"/>
    <w:rsid w:val="00EE2BBC"/>
    <w:rsid w:val="00EE431A"/>
    <w:rsid w:val="00EE439C"/>
    <w:rsid w:val="00EE4A11"/>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96546"/>
    <w:rsid w:val="00FB16F6"/>
    <w:rsid w:val="00FB27D2"/>
    <w:rsid w:val="00FC3B68"/>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42D7A"/>
    <w:rPr>
      <w:color w:val="808080"/>
      <w:bdr w:space="0" w:sz="0" w:color="auto" w:val="none"/>
      <w:shd w:fill="auto" w:color="auto" w:val="clear"/>
    </w:rPr>
  </w:style>
  <w:style w:customStyle="true" w:styleId="eSPISCCParagraphDefaultFont" w:type="character">
    <w:name w:val="eSPIS_CC_Paragraph Default Font"/>
    <w:basedOn w:val="Zadanifontodlomka"/>
    <w:rsid w:val="00442D7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42D7A"/>
    <w:rPr>
      <w:b/>
      <w:bdr w:space="0" w:sz="0" w:color="auto" w:val="none"/>
      <w:shd w:fill="FFFFCC" w:color="auto" w:val="clear"/>
      <w:lang w:val="hr-HR"/>
    </w:rPr>
  </w:style>
  <w:style w:customStyle="true" w:styleId="PozadinaSvijetloCrvena" w:type="character">
    <w:name w:val="Pozadina_SvijetloCrvena"/>
    <w:basedOn w:val="eSPISCCParagraphDefaultFont"/>
    <w:rsid w:val="00442D7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42D7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42D7A"/>
    <w:rPr>
      <w:color w:val="808080"/>
      <w:bdr w:color="auto" w:space="0" w:sz="0" w:val="none"/>
      <w:shd w:color="auto" w:fill="auto" w:val="clear"/>
    </w:rPr>
  </w:style>
  <w:style w:customStyle="1" w:styleId="eSPISCCParagraphDefaultFont" w:type="character">
    <w:name w:val="eSPIS_CC_Paragraph Default Font"/>
    <w:basedOn w:val="Zadanifontodlomka"/>
    <w:rsid w:val="00442D7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42D7A"/>
    <w:rPr>
      <w:b/>
      <w:bdr w:color="auto" w:space="0" w:sz="0" w:val="none"/>
      <w:shd w:color="auto" w:fill="FFFFCC" w:val="clear"/>
      <w:lang w:val="hr-HR"/>
    </w:rPr>
  </w:style>
  <w:style w:customStyle="1" w:styleId="PozadinaSvijetloCrvena" w:type="character">
    <w:name w:val="Pozadina_SvijetloCrvena"/>
    <w:basedOn w:val="eSPISCCParagraphDefaultFont"/>
    <w:rsid w:val="00442D7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42D7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350</izvorni_sadrzaj>
    <derivirana_varijabla naziv="DomainObject.Predmet.Broj_1">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994/17</izvorni_sadrzaj>
    <derivirana_varijabla naziv="DomainObject.Predmet.Opis_1">obustava  St 994/17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St-350/2019</izvorni_sadrzaj>
    <derivirana_varijabla naziv="DomainObject.Predmet.OznakaBroj_1">St-350/2019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 PIK društvo s ograničenom odgovornošću za poljoprivredu, trgovinu i usluge</izvorni_sadrzaj>
    <derivirana_varijabla naziv="DomainObject.Predmet.ProtustrankaFormated_1">  PRO PIK društvo s ograničenom odgovornošću za poljoprivredu, trgovinu i usluge</derivirana_varijabla>
  </DomainObject.Predmet.ProtustrankaFormated>
  <DomainObject.Predmet.ProtustrankaFormatedOIB>
    <izvorni_sadrzaj>  PRO PIK društvo s ograničenom odgovornošću za poljoprivredu, trgovinu i usluge, OIB 24335193221</izvorni_sadrzaj>
    <derivirana_varijabla naziv="DomainObject.Predmet.ProtustrankaFormatedOIB_1">  PRO PIK društvo s ograničenom odgovornošću za poljoprivredu, trgovinu i usluge, OIB 24335193221</derivirana_varijabla>
  </DomainObject.Predmet.ProtustrankaFormatedOIB>
  <DomainObject.Predmet.ProtustrankaFormatedWithAdress>
    <izvorni_sadrzaj> PRO PIK društvo s ograničenom odgovornošću za poljoprivredu, trgovinu i usluge, Bana Josipa Jelačića 66, 20355 Opuzen</izvorni_sadrzaj>
    <derivirana_varijabla naziv="DomainObject.Predmet.ProtustrankaFormatedWithAdress_1"> PRO PIK društvo s ograničenom odgovornošću za poljoprivredu, trgovinu i usluge, Bana Josipa Jelačića 66, 20355 Opuzen</derivirana_varijabla>
  </DomainObject.Predmet.ProtustrankaFormatedWithAdress>
  <DomainObject.Predmet.ProtustrankaFormatedWithAdressOIB>
    <izvorni_sadrzaj> PRO PIK društvo s ograničenom odgovornošću za poljoprivredu, trgovinu i usluge, OIB 24335193221, Bana Josipa Jelačića 66, 20355 Opuzen</izvorni_sadrzaj>
    <derivirana_varijabla naziv="DomainObject.Predmet.ProtustrankaFormatedWithAdressOIB_1"> PRO PIK društvo s ograničenom odgovornošću za poljoprivredu, trgovinu i usluge, OIB 24335193221, Bana Josipa Jelačića 66, 20355 Opuzen</derivirana_varijabla>
  </DomainObject.Predmet.ProtustrankaFormatedWithAdressOIB>
  <DomainObject.Predmet.ProtustrankaWithAdress>
    <izvorni_sadrzaj>PRO PIK društvo s ograničenom odgovornošću za poljoprivredu, trgovinu i usluge Bana Josipa Jelačića 66, 20355 Opuzen</izvorni_sadrzaj>
    <derivirana_varijabla naziv="DomainObject.Predmet.ProtustrankaWithAdress_1">PRO PIK društvo s ograničenom odgovornošću za poljoprivredu, trgovinu i usluge Bana Josipa Jelačića 66, 20355 Opuzen</derivirana_varijabla>
  </DomainObject.Predmet.ProtustrankaWithAdress>
  <DomainObject.Predmet.ProtustrankaWithAdressOIB>
    <izvorni_sadrzaj>PRO PIK društvo s ograničenom odgovornošću za poljoprivredu, trgovinu i usluge, OIB 24335193221, Bana Josipa Jelačića 66, 20355 Opuzen</izvorni_sadrzaj>
    <derivirana_varijabla naziv="DomainObject.Predmet.ProtustrankaWithAdressOIB_1">PRO PIK društvo s ograničenom odgovornošću za poljoprivredu, trgovinu i usluge, OIB 24335193221, Bana Josipa Jelačića 66, 20355 Opuzen</derivirana_varijabla>
  </DomainObject.Predmet.ProtustrankaWithAdressOIB>
  <DomainObject.Predmet.ProtustrankaNazivFormated>
    <izvorni_sadrzaj>PRO PIK društvo s ograničenom odgovornošću za poljoprivredu, trgovinu i usluge</izvorni_sadrzaj>
    <derivirana_varijabla naziv="DomainObject.Predmet.ProtustrankaNazivFormated_1">PRO PIK društvo s ograničenom odgovornošću za poljoprivredu, trgovinu i usluge</derivirana_varijabla>
  </DomainObject.Predmet.ProtustrankaNazivFormated>
  <DomainObject.Predmet.ProtustrankaNazivFormatedOIB>
    <izvorni_sadrzaj>PRO PIK društvo s ograničenom odgovornošću za poljoprivredu, trgovinu i usluge, OIB 24335193221</izvorni_sadrzaj>
    <derivirana_varijabla naziv="DomainObject.Predmet.ProtustrankaNazivFormatedOIB_1">PRO PIK društvo s ograničenom odgovornošću za poljoprivredu, trgovinu i usluge, OIB 24335193221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Split,Podružnica Dubrovnik</izvorni_sadrzaj>
    <derivirana_varijabla naziv="DomainObject.Predmet.StrankaFormated_1">  FINA, RC Split,Podružnica Dubrovnik</derivirana_varijabla>
  </DomainObject.Predmet.StrankaFormated>
  <DomainObject.Predmet.StrankaFormatedOIB>
    <izvorni_sadrzaj>  FINA, RC Split,Podružnica Dubrovnik, OIB 85821130368</izvorni_sadrzaj>
    <derivirana_varijabla naziv="DomainObject.Predmet.StrankaFormatedOIB_1">  FINA, RC Split,Podružnica Dubrovnik, OIB 85821130368</derivirana_varijabla>
  </DomainObject.Predmet.StrankaFormatedOIB>
  <DomainObject.Predmet.StrankaFormatedWithAdress>
    <izvorni_sadrzaj> FINA, RC Split,Podružnica Dubrovnik</izvorni_sadrzaj>
    <derivirana_varijabla naziv="DomainObject.Predmet.StrankaFormatedWithAdress_1"> FINA, RC Split,Podružnica Dubrovnik</derivirana_varijabla>
  </DomainObject.Predmet.StrankaFormatedWithAdress>
  <DomainObject.Predmet.StrankaFormatedWithAdressOIB>
    <izvorni_sadrzaj> FINA, RC Split,Podružnica Dubrovnik, OIB 85821130368</izvorni_sadrzaj>
    <derivirana_varijabla naziv="DomainObject.Predmet.StrankaFormatedWithAdressOIB_1"> FINA, RC Split,Podružnica Dubrovnik, OIB 85821130368</derivirana_varijabla>
  </DomainObject.Predmet.StrankaFormatedWithAdressOIB>
  <DomainObject.Predmet.StrankaWithAdress>
    <izvorni_sadrzaj>FINA, RC Split,Podružnica Dubrovnik </izvorni_sadrzaj>
    <derivirana_varijabla naziv="DomainObject.Predmet.StrankaWithAdress_1">FINA, RC Split,Podružnica Dubrovnik </derivirana_varijabla>
  </DomainObject.Predmet.StrankaWithAdress>
  <DomainObject.Predmet.StrankaWithAdressOIB>
    <izvorni_sadrzaj>FINA, RC Split,Podružnica Dubrovnik, OIB 85821130368</izvorni_sadrzaj>
    <derivirana_varijabla naziv="DomainObject.Predmet.StrankaWithAdressOIB_1">FINA, RC Split,Podružnica Dubrovnik, OIB 85821130368</derivirana_varijabla>
  </DomainObject.Predmet.StrankaWithAdressOIB>
  <DomainObject.Predmet.StrankaNazivFormated>
    <izvorni_sadrzaj>FINA, RC Split,Podružnica Dubrovnik</izvorni_sadrzaj>
    <derivirana_varijabla naziv="DomainObject.Predmet.StrankaNazivFormated_1">FINA, RC Split,Podružnica Dubrovnik</derivirana_varijabla>
  </DomainObject.Predmet.StrankaNazivFormated>
  <DomainObject.Predmet.StrankaNazivFormatedOIB>
    <izvorni_sadrzaj>FINA, RC Split,Podružnica Dubrovnik, OIB 85821130368</izvorni_sadrzaj>
    <derivirana_varijabla naziv="DomainObject.Predmet.StrankaNazivFormatedOIB_1">FINA, 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 RC Split,Podružnica Dubrovnik</item>
    </izvorni_sadrzaj>
    <derivirana_varijabla naziv="DomainObject.Predmet.StrankaListFormated_1">
      <item>FINA, RC Split,Podružnica Dubrovnik</item>
    </derivirana_varijabla>
  </DomainObject.Predmet.StrankaListFormated>
  <DomainObject.Predmet.StrankaListFormatedOIB>
    <izvorni_sadrzaj>
      <item>FINA, RC Split,Podružnica Dubrovnik, OIB 85821130368</item>
    </izvorni_sadrzaj>
    <derivirana_varijabla naziv="DomainObject.Predmet.StrankaListFormatedOIB_1">
      <item>FINA, RC Split,Podružnica Dubrovnik, OIB 85821130368</item>
    </derivirana_varijabla>
  </DomainObject.Predmet.StrankaListFormatedOIB>
  <DomainObject.Predmet.StrankaListFormatedWithAdress>
    <izvorni_sadrzaj>
      <item>FINA, RC Split,Podružnica Dubrovnik</item>
    </izvorni_sadrzaj>
    <derivirana_varijabla naziv="DomainObject.Predmet.StrankaListFormatedWithAdress_1">
      <item>FINA, RC Split,Podružnica Dubrovnik</item>
    </derivirana_varijabla>
  </DomainObject.Predmet.StrankaListFormatedWithAdress>
  <DomainObject.Predmet.StrankaListFormatedWithAdressOIB>
    <izvorni_sadrzaj>
      <item>FINA, RC Split,Podružnica Dubrovnik, OIB 85821130368</item>
    </izvorni_sadrzaj>
    <derivirana_varijabla naziv="DomainObject.Predmet.StrankaListFormatedWithAdressOIB_1">
      <item>FINA, RC Split,Podružnica Dubrovnik, OIB 85821130368</item>
    </derivirana_varijabla>
  </DomainObject.Predmet.StrankaListFormatedWithAdressOIB>
  <DomainObject.Predmet.StrankaListNazivFormated>
    <izvorni_sadrzaj>
      <item>FINA, RC Split,Podružnica Dubrovnik</item>
    </izvorni_sadrzaj>
    <derivirana_varijabla naziv="DomainObject.Predmet.StrankaListNazivFormated_1">
      <item>FINA, RC Split,Podružnica Dubrovnik</item>
    </derivirana_varijabla>
  </DomainObject.Predmet.StrankaListNazivFormated>
  <DomainObject.Predmet.StrankaListNazivFormatedOIB>
    <izvorni_sadrzaj>
      <item>FINA, RC Split,Podružnica Dubrovnik, OIB 85821130368</item>
    </izvorni_sadrzaj>
    <derivirana_varijabla naziv="DomainObject.Predmet.StrankaListNazivFormatedOIB_1">
      <item>FINA, RC Split,Podružnica Dubrovnik, OIB 85821130368</item>
    </derivirana_varijabla>
  </DomainObject.Predmet.StrankaListNazivFormatedOIB>
  <DomainObject.Predmet.ProtuStrankaListFormated>
    <izvorni_sadrzaj>
      <item>PRO PIK društvo s ograničenom odgovornošću za poljoprivredu, trgovinu i usluge</item>
    </izvorni_sadrzaj>
    <derivirana_varijabla naziv="DomainObject.Predmet.ProtuStrankaListFormated_1">
      <item>PRO PIK društvo s ograničenom odgovornošću za poljoprivredu, trgovinu i usluge</item>
    </derivirana_varijabla>
  </DomainObject.Predmet.ProtuStrankaListFormated>
  <DomainObject.Predmet.ProtuStrankaListFormatedOIB>
    <izvorni_sadrzaj>
      <item>PRO PIK društvo s ograničenom odgovornošću za poljoprivredu, trgovinu i usluge, OIB 24335193221</item>
    </izvorni_sadrzaj>
    <derivirana_varijabla naziv="DomainObject.Predmet.ProtuStrankaListFormatedOIB_1">
      <item>PRO PIK društvo s ograničenom odgovornošću za poljoprivredu, trgovinu i usluge, OIB 24335193221</item>
    </derivirana_varijabla>
  </DomainObject.Predmet.ProtuStrankaListFormatedOIB>
  <DomainObject.Predmet.ProtuStrankaListFormatedWithAdress>
    <izvorni_sadrzaj>
      <item>PRO PIK društvo s ograničenom odgovornošću za poljoprivredu, trgovinu i usluge, Bana Josipa Jelačića 66, 20355 Opuzen</item>
    </izvorni_sadrzaj>
    <derivirana_varijabla naziv="DomainObject.Predmet.ProtuStrankaListFormatedWithAdress_1">
      <item>PRO PIK društvo s ograničenom odgovornošću za poljoprivredu, trgovinu i usluge, Bana Josipa Jelačića 66, 20355 Opuzen</item>
    </derivirana_varijabla>
  </DomainObject.Predmet.ProtuStrankaListFormatedWithAdress>
  <DomainObject.Predmet.ProtuStrankaListFormatedWithAdressOIB>
    <izvorni_sadrzaj>
      <item>PRO PIK društvo s ograničenom odgovornošću za poljoprivredu, trgovinu i usluge, OIB 24335193221, Bana Josipa Jelačića 66, 20355 Opuzen</item>
    </izvorni_sadrzaj>
    <derivirana_varijabla naziv="DomainObject.Predmet.ProtuStrankaListFormatedWithAdressOIB_1">
      <item>PRO PIK društvo s ograničenom odgovornošću za poljoprivredu, trgovinu i usluge, OIB 24335193221, Bana Josipa Jelačića 66, 20355 Opuzen</item>
    </derivirana_varijabla>
  </DomainObject.Predmet.ProtuStrankaListFormatedWithAdressOIB>
  <DomainObject.Predmet.ProtuStrankaListNazivFormated>
    <izvorni_sadrzaj>
      <item>PRO PIK društvo s ograničenom odgovornošću za poljoprivredu, trgovinu i usluge</item>
    </izvorni_sadrzaj>
    <derivirana_varijabla naziv="DomainObject.Predmet.ProtuStrankaListNazivFormated_1">
      <item>PRO PIK društvo s ograničenom odgovornošću za poljoprivredu, trgovinu i usluge</item>
    </derivirana_varijabla>
  </DomainObject.Predmet.ProtuStrankaListNazivFormated>
  <DomainObject.Predmet.ProtuStrankaListNazivFormatedOIB>
    <izvorni_sadrzaj>
      <item>PRO PIK društvo s ograničenom odgovornošću za poljoprivredu, trgovinu i usluge, OIB 24335193221</item>
    </izvorni_sadrzaj>
    <derivirana_varijabla naziv="DomainObject.Predmet.ProtuStrankaListNazivFormatedOIB_1">
      <item>PRO PIK društvo s ograničenom odgovornošću za poljoprivredu, trgovinu i usluge, OIB 24335193221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 RC Split,Podružnica Dubrovnik</izvorni_sadrzaj>
    <derivirana_varijabla naziv="DomainObject.Predmet.StrankaIDrugi_1">FINA, RC Split,Podružnica Dubrovnik</derivirana_varijabla>
  </DomainObject.Predmet.StrankaIDrugi>
  <DomainObject.Predmet.ProtustrankaIDrugi>
    <izvorni_sadrzaj>PRO PIK društvo s ograničenom odgovornošću za poljoprivredu, trgovinu i usluge</izvorni_sadrzaj>
    <derivirana_varijabla naziv="DomainObject.Predmet.ProtustrankaIDrugi_1">PRO PIK društvo s ograničenom odgovornošću za poljoprivredu, trgovinu i usluge</derivirana_varijabla>
  </DomainObject.Predmet.ProtustrankaIDrugi>
  <DomainObject.Predmet.StrankaIDrugiAdressOIB>
    <izvorni_sadrzaj>FINA, RC Split,Podružnica Dubrovnik, OIB 85821130368</izvorni_sadrzaj>
    <derivirana_varijabla naziv="DomainObject.Predmet.StrankaIDrugiAdressOIB_1">FINA, RC Split,Podružnica Dubrovnik, OIB 85821130368</derivirana_varijabla>
  </DomainObject.Predmet.StrankaIDrugiAdressOIB>
  <DomainObject.Predmet.ProtustrankaIDrugiAdressOIB>
    <izvorni_sadrzaj>PRO PIK društvo s ograničenom odgovornošću za poljoprivredu, trgovinu i usluge, OIB 24335193221, Bana Josipa Jelačića 66, 20355 Opuzen</izvorni_sadrzaj>
    <derivirana_varijabla naziv="DomainObject.Predmet.ProtustrankaIDrugiAdressOIB_1">PRO PIK društvo s ograničenom odgovornošću za poljoprivredu, trgovinu i usluge, OIB 24335193221, Bana Josipa Jelačića 66, 20355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 PIK društvo s ograničenom odgovornošću za poljoprivredu, trgovinu i usluge</item>
      <item>FINA, RC Split,Podružnica Dubrovnik</item>
    </izvorni_sadrzaj>
    <derivirana_varijabla naziv="DomainObject.Predmet.SudioniciListNaziv_1">
      <item>PRO PIK društvo s ograničenom odgovornošću za poljoprivredu, trgovinu i usluge</item>
      <item>FINA, RC Split,Podružnica Dubrovnik</item>
    </derivirana_varijabla>
  </DomainObject.Predmet.SudioniciListNaziv>
  <DomainObject.Predmet.SudioniciListAdressOIB>
    <izvorni_sadrzaj>
      <item>PRO PIK društvo s ograničenom odgovornošću za poljoprivredu, trgovinu i usluge, OIB 24335193221, Bana Josipa Jelačića 66,20355 Opuzen</item>
      <item>FINA, RC Split,Podružnica Dubrovnik, OIB 85821130368</item>
    </izvorni_sadrzaj>
    <derivirana_varijabla naziv="DomainObject.Predmet.SudioniciListAdressOIB_1">
      <item>PRO PIK društvo s ograničenom odgovornošću za poljoprivredu, trgovinu i usluge, OIB 24335193221, Bana Josipa Jelačića 66,20355 Opuzen</item>
      <item>FINA, RC Split,Podružnica Dubrovnik,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24335193221</item>
      <item>, OIB 85821130368</item>
    </izvorni_sadrzaj>
    <derivirana_varijabla naziv="DomainObject.Predmet.SudioniciListNazivOIB_1">
      <item>, OIB 24335193221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1069</properties:Words>
  <properties:Characters>5991</properties:Characters>
  <properties:Lines>135</properties:Lines>
  <properties:Paragraphs>39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2019-01-03T13:12:00Z</dcterms:created>
  <dc:creator>Katarina Franković</dc:creator>
  <cp:lastModifiedBy>Katarina Franković</cp:lastModifiedBy>
  <cp:lastPrinted>2019-01-03T13:13:00Z</cp:lastPrinted>
  <dcterms:modified xmlns:xsi="http://www.w3.org/2001/XMLSchema-instance" xsi:type="dcterms:W3CDTF">2019-01-03T13:13:00Z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(350  2019  otvaranje i zaključenje stečajnog postupka  čl. 132.docx)</vt:lpwstr>
  </prop:property>
  <prop:property name="CC_coloring" pid="5" fmtid="{D5CDD505-2E9C-101B-9397-08002B2CF9AE}">
    <vt:bool>false</vt:bool>
  </prop:property>
</prop:Properties>
</file>