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BF76A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62E1B">
              <w:rPr>
                <w:noProof/>
                <w:sz w:val="24"/>
              </w:rPr>
              <w:t>10</w:t>
            </w:r>
            <w:r w:rsidR="00BF76A4">
              <w:rPr>
                <w:noProof/>
                <w:sz w:val="24"/>
              </w:rPr>
              <w:t>57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6ac5ef6" w14:paraId="6ac5ef6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F76A4">
        <w:rPr>
          <w:rFonts w:cs="Times New Roman" w:hAnsi="Times New Roman" w:ascii="Times New Roman"/>
          <w:sz w:val="24"/>
          <w:szCs w:val="24"/>
        </w:rPr>
        <w:t>˝EMANUELA˝ - UDRUGA OBITELJI OSOBA OBOLJELIH OD PTSP-a, OIB: 51869824297, Split, Požeška 16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, </w:t>
      </w:r>
      <w:r w:rsidR="00081378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F76A4" w:rsidRPr="00BF76A4">
        <w:rPr>
          <w:rFonts w:cs="Times New Roman" w:hAnsi="Times New Roman" w:ascii="Times New Roman"/>
          <w:sz w:val="24"/>
          <w:szCs w:val="24"/>
        </w:rPr>
        <w:t>˝EMANUELA˝ - UDRUGA OBITELJI OSOBA OBOLJELIH OD PTSP-a, OIB: 51869824297, Split, Požeška 16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081378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F76A4" w:rsidRPr="00BF76A4">
        <w:rPr>
          <w:rFonts w:cs="Times New Roman" w:hAnsi="Times New Roman" w:ascii="Times New Roman"/>
          <w:sz w:val="24"/>
          <w:szCs w:val="24"/>
        </w:rPr>
        <w:t>˝EMANUELA˝ - UDRUGA OBITELJI OSOBA OBOLJELIH OD PTSP-a, OIB: 51869824297, Split, Požeška 16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662E1B" w:rsidR="005112CF">
      <w:pPr>
        <w:spacing w:after="14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662E1B">
        <w:rPr>
          <w:lang w:val="hr-HR"/>
        </w:rPr>
        <w:t>2</w:t>
      </w:r>
      <w:r w:rsidR="00BF76A4">
        <w:rPr>
          <w:lang w:val="hr-HR"/>
        </w:rPr>
        <w:t>0</w:t>
      </w:r>
      <w:r w:rsidR="00662E1B">
        <w:rPr>
          <w:lang w:val="hr-HR"/>
        </w:rPr>
        <w:t>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BF76A4" w:rsidRPr="00BF76A4">
        <w:t>˝EMANUELA˝ - UDRUGA OBITELJI OSOBA OBOLJELIH OD PTSP-a, OIB: 51869824297, Split, Požeška 16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662E1B">
        <w:rPr>
          <w:lang w:val="hr-HR"/>
        </w:rPr>
        <w:t>na dan 1</w:t>
      </w:r>
      <w:r w:rsidR="00BF76A4">
        <w:rPr>
          <w:lang w:val="hr-HR"/>
        </w:rPr>
        <w:t>6</w:t>
      </w:r>
      <w:r w:rsidR="00875CED">
        <w:rPr>
          <w:lang w:val="hr-HR"/>
        </w:rPr>
        <w:t>. studenog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662E1B">
        <w:rPr>
          <w:lang w:val="hr-HR"/>
        </w:rPr>
        <w:t>5.</w:t>
      </w:r>
      <w:r w:rsidR="00BF76A4">
        <w:rPr>
          <w:lang w:val="hr-HR"/>
        </w:rPr>
        <w:t>683,26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662E1B" w:rsidR="005112CF">
      <w:pPr>
        <w:spacing w:before="12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081378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662E1B" w:rsidR="005112CF">
      <w:pPr>
        <w:spacing w:before="12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002" w:rsidRPr="003F0002">
          <w:rPr>
            <w:noProof/>
            <w:lang w:val="hr-HR"/>
          </w:rPr>
          <w:t>2</w:t>
        </w:r>
        <w:r>
          <w:fldChar w:fldCharType="end"/>
        </w:r>
        <w:r w:rsidR="00046BF8">
          <w:tab/>
          <w:t>Poslovni broj: 11.St-1</w:t>
        </w:r>
        <w:r w:rsidR="00BF76A4">
          <w:t>057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46BF8"/>
    <w:rsid w:val="00066650"/>
    <w:rsid w:val="00081378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3F0002"/>
    <w:rsid w:val="00417EA6"/>
    <w:rsid w:val="004A7E70"/>
    <w:rsid w:val="005112CF"/>
    <w:rsid w:val="005B039D"/>
    <w:rsid w:val="005D38C0"/>
    <w:rsid w:val="0062592E"/>
    <w:rsid w:val="00660525"/>
    <w:rsid w:val="00662E1B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F76A4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0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00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0002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0002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0002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0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00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0002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0002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0002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St-1057/2017</izvorni_sadrzaj>
    <derivirana_varijabla naziv="DomainObject.Predmet.OznakaBroj_1">St-1057/2017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"EMANUELA" - UDRUGA OBITELJI OSOBA OBOLJELIH OD PTSP-a</izvorni_sadrzaj>
    <derivirana_varijabla naziv="DomainObject.Predmet.ProtustrankaFormated_1">  "EMANUELA" - UDRUGA OBITELJI OSOBA OBOLJELIH OD PTSP-a</derivirana_varijabla>
  </DomainObject.Predmet.ProtustrankaFormated>
  <DomainObject.Predmet.ProtustrankaFormatedOIB>
    <izvorni_sadrzaj>  "EMANUELA" - UDRUGA OBITELJI OSOBA OBOLJELIH OD PTSP-a, OIB 51869824297</izvorni_sadrzaj>
    <derivirana_varijabla naziv="DomainObject.Predmet.ProtustrankaFormatedOIB_1">  "EMANUELA" - UDRUGA OBITELJI OSOBA OBOLJELIH OD PTSP-a, OIB 51869824297</derivirana_varijabla>
  </DomainObject.Predmet.ProtustrankaFormatedOIB>
  <DomainObject.Predmet.ProtustrankaFormatedWithAdress>
    <izvorni_sadrzaj> "EMANUELA" - UDRUGA OBITELJI OSOBA OBOLJELIH OD PTSP-a, Požeška 16, 21000 Split</izvorni_sadrzaj>
    <derivirana_varijabla naziv="DomainObject.Predmet.ProtustrankaFormatedWithAdress_1"> "EMANUELA" - UDRUGA OBITELJI OSOBA OBOLJELIH OD PTSP-a, Požeška 16, 21000 Split</derivirana_varijabla>
  </DomainObject.Predmet.ProtustrankaFormatedWithAdress>
  <DomainObject.Predmet.ProtustrankaFormatedWithAdressOIB>
    <izvorni_sadrzaj> "EMANUELA" - UDRUGA OBITELJI OSOBA OBOLJELIH OD PTSP-a, OIB 51869824297, Požeška 16, 21000 Split</izvorni_sadrzaj>
    <derivirana_varijabla naziv="DomainObject.Predmet.ProtustrankaFormatedWithAdressOIB_1"> "EMANUELA" - UDRUGA OBITELJI OSOBA OBOLJELIH OD PTSP-a, OIB 51869824297, Požeška 16, 21000 Split</derivirana_varijabla>
  </DomainObject.Predmet.ProtustrankaFormatedWithAdressOIB>
  <DomainObject.Predmet.ProtustrankaWithAdress>
    <izvorni_sadrzaj>"EMANUELA" - UDRUGA OBITELJI OSOBA OBOLJELIH OD PTSP-a Požeška 16, 21000 Split</izvorni_sadrzaj>
    <derivirana_varijabla naziv="DomainObject.Predmet.ProtustrankaWithAdress_1">"EMANUELA" - UDRUGA OBITELJI OSOBA OBOLJELIH OD PTSP-a Požeška 16, 21000 Split</derivirana_varijabla>
  </DomainObject.Predmet.ProtustrankaWithAdress>
  <DomainObject.Predmet.ProtustrankaWithAdressOIB>
    <izvorni_sadrzaj>"EMANUELA" - UDRUGA OBITELJI OSOBA OBOLJELIH OD PTSP-a, OIB 51869824297, Požeška 16, 21000 Split</izvorni_sadrzaj>
    <derivirana_varijabla naziv="DomainObject.Predmet.ProtustrankaWithAdressOIB_1">"EMANUELA" - UDRUGA OBITELJI OSOBA OBOLJELIH OD PTSP-a, OIB 51869824297, Požeška 16, 21000 Split</derivirana_varijabla>
  </DomainObject.Predmet.ProtustrankaWithAdressOIB>
  <DomainObject.Predmet.ProtustrankaNazivFormated>
    <izvorni_sadrzaj>"EMANUELA" - UDRUGA OBITELJI OSOBA OBOLJELIH OD PTSP-a</izvorni_sadrzaj>
    <derivirana_varijabla naziv="DomainObject.Predmet.ProtustrankaNazivFormated_1">"EMANUELA" - UDRUGA OBITELJI OSOBA OBOLJELIH OD PTSP-a</derivirana_varijabla>
  </DomainObject.Predmet.ProtustrankaNazivFormated>
  <DomainObject.Predmet.ProtustrankaNazivFormatedOIB>
    <izvorni_sadrzaj>"EMANUELA" - UDRUGA OBITELJI OSOBA OBOLJELIH OD PTSP-a, OIB 51869824297</izvorni_sadrzaj>
    <derivirana_varijabla naziv="DomainObject.Predmet.ProtustrankaNazivFormatedOIB_1">"EMANUELA" - UDRUGA OBITELJI OSOBA OBOLJELIH OD PTSP-a, OIB 51869824297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5683.26</izvorni_sadrzaj>
    <derivirana_varijabla naziv="DomainObject.Predmet.TrenutnaVrijednost_1">5683.26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"EMANUELA" - UDRUGA OBITELJI OSOBA OBOLJELIH OD PTSP-a</item>
    </izvorni_sadrzaj>
    <derivirana_varijabla naziv="DomainObject.Predmet.ProtuStrankaListFormated_1">
      <item>"EMANUELA" - UDRUGA OBITELJI OSOBA OBOLJELIH OD PTSP-a</item>
    </derivirana_varijabla>
  </DomainObject.Predmet.ProtuStrankaListFormated>
  <DomainObject.Predmet.ProtuStrankaListFormatedOIB>
    <izvorni_sadrzaj>
      <item>"EMANUELA" - UDRUGA OBITELJI OSOBA OBOLJELIH OD PTSP-a, OIB 51869824297</item>
    </izvorni_sadrzaj>
    <derivirana_varijabla naziv="DomainObject.Predmet.ProtuStrankaListFormatedOIB_1">
      <item>"EMANUELA" - UDRUGA OBITELJI OSOBA OBOLJELIH OD PTSP-a, OIB 51869824297</item>
    </derivirana_varijabla>
  </DomainObject.Predmet.ProtuStrankaListFormatedOIB>
  <DomainObject.Predmet.ProtuStrankaListFormatedWithAdress>
    <izvorni_sadrzaj>
      <item>"EMANUELA" - UDRUGA OBITELJI OSOBA OBOLJELIH OD PTSP-a, Požeška 16, 21000 Split</item>
    </izvorni_sadrzaj>
    <derivirana_varijabla naziv="DomainObject.Predmet.ProtuStrankaListFormatedWithAdress_1">
      <item>"EMANUELA" - UDRUGA OBITELJI OSOBA OBOLJELIH OD PTSP-a, Požeška 16, 21000 Split</item>
    </derivirana_varijabla>
  </DomainObject.Predmet.ProtuStrankaListFormatedWithAdress>
  <DomainObject.Predmet.ProtuStrankaListFormatedWithAdressOIB>
    <izvorni_sadrzaj>
      <item>"EMANUELA" - UDRUGA OBITELJI OSOBA OBOLJELIH OD PTSP-a, OIB 51869824297, Požeška 16, 21000 Split</item>
    </izvorni_sadrzaj>
    <derivirana_varijabla naziv="DomainObject.Predmet.ProtuStrankaListFormatedWithAdressOIB_1">
      <item>"EMANUELA" - UDRUGA OBITELJI OSOBA OBOLJELIH OD PTSP-a, OIB 51869824297, Požeška 16, 21000 Split</item>
    </derivirana_varijabla>
  </DomainObject.Predmet.ProtuStrankaListFormatedWithAdressOIB>
  <DomainObject.Predmet.ProtuStrankaListNazivFormated>
    <izvorni_sadrzaj>
      <item>"EMANUELA" - UDRUGA OBITELJI OSOBA OBOLJELIH OD PTSP-a</item>
    </izvorni_sadrzaj>
    <derivirana_varijabla naziv="DomainObject.Predmet.ProtuStrankaListNazivFormated_1">
      <item>"EMANUELA" - UDRUGA OBITELJI OSOBA OBOLJELIH OD PTSP-a</item>
    </derivirana_varijabla>
  </DomainObject.Predmet.ProtuStrankaListNazivFormated>
  <DomainObject.Predmet.ProtuStrankaListNazivFormatedOIB>
    <izvorni_sadrzaj>
      <item>"EMANUELA" - UDRUGA OBITELJI OSOBA OBOLJELIH OD PTSP-a, OIB 51869824297</item>
    </izvorni_sadrzaj>
    <derivirana_varijabla naziv="DomainObject.Predmet.ProtuStrankaListNazivFormatedOIB_1">
      <item>"EMANUELA" - UDRUGA OBITELJI OSOBA OBOLJELIH OD PTSP-a, OIB 51869824297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"EMANUELA" - UDRUGA OBITELJI OSOBA OBOLJELIH OD PTSP-a</izvorni_sadrzaj>
    <derivirana_varijabla naziv="DomainObject.Predmet.ProtustrankaIDrugi_1">"EMANUELA" - UDRUGA OBITELJI OSOBA OBOLJELIH OD PTSP-a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"EMANUELA" - UDRUGA OBITELJI OSOBA OBOLJELIH OD PTSP-a, OIB 51869824297, Požeška 16, 21000 Split</izvorni_sadrzaj>
    <derivirana_varijabla naziv="DomainObject.Predmet.ProtustrankaIDrugiAdressOIB_1">"EMANUELA" - UDRUGA OBITELJI OSOBA OBOLJELIH OD PTSP-a, OIB 51869824297, Požeška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"EMANUELA" - UDRUGA OBITELJI OSOBA OBOLJELIH OD PTSP-a</item>
      <item>FINANCIJSKA AGENCIJA, RC SPLIT</item>
    </izvorni_sadrzaj>
    <derivirana_varijabla naziv="DomainObject.Predmet.SudioniciListNaziv_1">
      <item>"EMANUELA" - UDRUGA OBITELJI OSOBA OBOLJELIH OD PTSP-a</item>
      <item>FINANCIJSKA AGENCIJA, RC SPLIT</item>
    </derivirana_varijabla>
  </DomainObject.Predmet.SudioniciListNaziv>
  <DomainObject.Predmet.SudioniciListAdressOIB>
    <izvorni_sadrzaj>
      <item>"EMANUELA" - UDRUGA OBITELJI OSOBA OBOLJELIH OD PTSP-a, OIB 51869824297, Požeška 16,21000 Split</item>
      <item>FINANCIJSKA AGENCIJA, RC SPLIT, OIB 85821130368, Mažuranićevo šetalište 24 b,21000 Split</item>
    </izvorni_sadrzaj>
    <derivirana_varijabla naziv="DomainObject.Predmet.SudioniciListAdressOIB_1">
      <item>"EMANUELA" - UDRUGA OBITELJI OSOBA OBOLJELIH OD PTSP-a, OIB 51869824297, Požeška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51869824297</item>
      <item>, OIB 85821130368</item>
    </izvorni_sadrzaj>
    <derivirana_varijabla naziv="DomainObject.Predmet.SudioniciListNazivOIB_1">
      <item>, OIB 51869824297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93CB9-CA67-44BA-AF04-734478681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4161</properties:Characters>
  <properties:Lines>93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2018-02-19T11:36:00Z</cp:lastPrinted>
  <dcterms:modified xmlns:xsi="http://www.w3.org/2001/XMLSchema-instance" xsi:type="dcterms:W3CDTF">2018-02-19T12:41:00Z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St-1057-2017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