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3d27" w14:paraId="9753d27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3452E0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40</w:t>
            </w:r>
            <w:r w:rsidR="003452E0">
              <w:t>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F6129">
        <w:t xml:space="preserve"> </w:t>
      </w:r>
      <w:proofErr w:type="spellStart"/>
      <w:r w:rsidR="003452E0" w:rsidRPr="003452E0">
        <w:t>LEONA</w:t>
      </w:r>
      <w:proofErr w:type="spellEnd"/>
      <w:r w:rsidR="003452E0" w:rsidRPr="003452E0">
        <w:t xml:space="preserve"> USLUGE j.d.o.o. za usluge</w:t>
      </w:r>
      <w:r w:rsidR="003452E0">
        <w:t xml:space="preserve"> Zagreb, Sitnice 5, </w:t>
      </w:r>
      <w:proofErr w:type="spellStart"/>
      <w:r w:rsidR="003452E0">
        <w:t>OIB</w:t>
      </w:r>
      <w:proofErr w:type="spellEnd"/>
      <w:r w:rsidR="003452E0">
        <w:t xml:space="preserve">: </w:t>
      </w:r>
      <w:r w:rsidR="003452E0" w:rsidRPr="003452E0">
        <w:t>06494658991</w:t>
      </w:r>
      <w:r w:rsidR="003452E0">
        <w:t xml:space="preserve">, </w:t>
      </w:r>
      <w:proofErr w:type="spellStart"/>
      <w:r w:rsidR="003452E0">
        <w:t>MBS</w:t>
      </w:r>
      <w:proofErr w:type="spellEnd"/>
      <w:r w:rsidR="003452E0">
        <w:t xml:space="preserve">: </w:t>
      </w:r>
      <w:r w:rsidR="003452E0" w:rsidRPr="003452E0">
        <w:t>080833836</w:t>
      </w:r>
      <w:r w:rsidR="003452E0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proofErr w:type="spellStart"/>
      <w:r w:rsidR="003452E0" w:rsidRPr="003452E0">
        <w:t>LEONA</w:t>
      </w:r>
      <w:proofErr w:type="spellEnd"/>
      <w:r w:rsidR="003452E0" w:rsidRPr="003452E0">
        <w:t xml:space="preserve"> USLUGE j.d.o.o. za usluge</w:t>
      </w:r>
      <w:r w:rsidR="003452E0">
        <w:t xml:space="preserve"> Zagreb, Sitnice 5, </w:t>
      </w:r>
      <w:proofErr w:type="spellStart"/>
      <w:r w:rsidR="003452E0">
        <w:t>OIB</w:t>
      </w:r>
      <w:proofErr w:type="spellEnd"/>
      <w:r w:rsidR="003452E0">
        <w:t xml:space="preserve">: </w:t>
      </w:r>
      <w:r w:rsidR="003452E0" w:rsidRPr="003452E0">
        <w:t>06494658991</w:t>
      </w:r>
      <w:r w:rsidR="003452E0">
        <w:t xml:space="preserve">, </w:t>
      </w:r>
      <w:proofErr w:type="spellStart"/>
      <w:r w:rsidR="003452E0">
        <w:t>MBS</w:t>
      </w:r>
      <w:proofErr w:type="spellEnd"/>
      <w:r w:rsidR="003452E0">
        <w:t xml:space="preserve">: </w:t>
      </w:r>
      <w:r w:rsidR="003452E0" w:rsidRPr="003452E0">
        <w:t>080833836</w:t>
      </w:r>
      <w:r w:rsidR="003452E0">
        <w:t>, iznosi 6.252,80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3452E0">
        <w:t xml:space="preserve">Marica </w:t>
      </w:r>
      <w:proofErr w:type="spellStart"/>
      <w:r w:rsidR="003452E0">
        <w:t>Ćorluka</w:t>
      </w:r>
      <w:proofErr w:type="spellEnd"/>
      <w:r w:rsidR="003452E0">
        <w:t xml:space="preserve"> </w:t>
      </w:r>
      <w:proofErr w:type="spellStart"/>
      <w:r w:rsidR="003452E0">
        <w:t>Lonačar</w:t>
      </w:r>
      <w:proofErr w:type="spellEnd"/>
      <w:r w:rsidR="003452E0">
        <w:t xml:space="preserve"> iz Sesveta,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40</w:t>
      </w:r>
      <w:r w:rsidR="003452E0">
        <w:t>1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10088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01008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008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08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08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01008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008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08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08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St-1401/2018</izvorni_sadrzaj>
    <derivirana_varijabla naziv="DomainObject.Predmet.OznakaBroj_1">St-1401/2018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LEONA USLUGE j.d.o.o. za usluge</izvorni_sadrzaj>
    <derivirana_varijabla naziv="DomainObject.Predmet.ProtustrankaFormated_1">  LEONA USLUGE j.d.o.o. za usluge</derivirana_varijabla>
  </DomainObject.Predmet.ProtustrankaFormated>
  <DomainObject.Predmet.ProtustrankaFormatedOIB>
    <izvorni_sadrzaj>  LEONA USLUGE j.d.o.o. za usluge, OIB 06494658991</izvorni_sadrzaj>
    <derivirana_varijabla naziv="DomainObject.Predmet.ProtustrankaFormatedOIB_1">  LEONA USLUGE j.d.o.o. za usluge, OIB 06494658991</derivirana_varijabla>
  </DomainObject.Predmet.ProtustrankaFormatedOIB>
  <DomainObject.Predmet.ProtustrankaFormatedWithAdress>
    <izvorni_sadrzaj> LEONA USLUGE j.d.o.o. za usluge, Sitnice 5, 10000 Zagreb</izvorni_sadrzaj>
    <derivirana_varijabla naziv="DomainObject.Predmet.ProtustrankaFormatedWithAdress_1"> LEONA USLUGE j.d.o.o. za usluge, Sitnice 5, 10000 Zagreb</derivirana_varijabla>
  </DomainObject.Predmet.ProtustrankaFormatedWithAdress>
  <DomainObject.Predmet.ProtustrankaFormatedWithAdressOIB>
    <izvorni_sadrzaj> LEONA USLUGE j.d.o.o. za usluge, OIB 06494658991, Sitnice 5, 10000 Zagreb</izvorni_sadrzaj>
    <derivirana_varijabla naziv="DomainObject.Predmet.ProtustrankaFormatedWithAdressOIB_1"> LEONA USLUGE j.d.o.o. za usluge, OIB 06494658991, Sitnice 5, 10000 Zagreb</derivirana_varijabla>
  </DomainObject.Predmet.ProtustrankaFormatedWithAdressOIB>
  <DomainObject.Predmet.ProtustrankaWithAdress>
    <izvorni_sadrzaj>LEONA USLUGE j.d.o.o. za usluge Sitnice 5, 10000 Zagreb</izvorni_sadrzaj>
    <derivirana_varijabla naziv="DomainObject.Predmet.ProtustrankaWithAdress_1">LEONA USLUGE j.d.o.o. za usluge Sitnice 5, 10000 Zagreb</derivirana_varijabla>
  </DomainObject.Predmet.ProtustrankaWithAdress>
  <DomainObject.Predmet.ProtustrankaWithAdressOIB>
    <izvorni_sadrzaj>LEONA USLUGE j.d.o.o. za usluge, OIB 06494658991, Sitnice 5, 10000 Zagreb</izvorni_sadrzaj>
    <derivirana_varijabla naziv="DomainObject.Predmet.ProtustrankaWithAdressOIB_1">LEONA USLUGE j.d.o.o. za usluge, OIB 06494658991, Sitnice 5, 10000 Zagreb</derivirana_varijabla>
  </DomainObject.Predmet.ProtustrankaWithAdressOIB>
  <DomainObject.Predmet.ProtustrankaNazivFormated>
    <izvorni_sadrzaj>LEONA USLUGE j.d.o.o. za usluge</izvorni_sadrzaj>
    <derivirana_varijabla naziv="DomainObject.Predmet.ProtustrankaNazivFormated_1">LEONA USLUGE j.d.o.o. za usluge</derivirana_varijabla>
  </DomainObject.Predmet.ProtustrankaNazivFormated>
  <DomainObject.Predmet.ProtustrankaNazivFormatedOIB>
    <izvorni_sadrzaj>LEONA USLUGE j.d.o.o. za usluge, OIB 06494658991</izvorni_sadrzaj>
    <derivirana_varijabla naziv="DomainObject.Predmet.ProtustrankaNazivFormatedOIB_1">LEONA USLUGE j.d.o.o. za usluge, OIB 06494658991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LEONA USLUGE j.d.o.o. za usluge</item>
    </izvorni_sadrzaj>
    <derivirana_varijabla naziv="DomainObject.Predmet.ProtuStrankaListFormated_1">
      <item>LEONA USLUGE j.d.o.o. za usluge</item>
    </derivirana_varijabla>
  </DomainObject.Predmet.ProtuStrankaListFormated>
  <DomainObject.Predmet.ProtuStrankaListFormatedOIB>
    <izvorni_sadrzaj>
      <item>LEONA USLUGE j.d.o.o. za usluge, OIB 06494658991</item>
    </izvorni_sadrzaj>
    <derivirana_varijabla naziv="DomainObject.Predmet.ProtuStrankaListFormatedOIB_1">
      <item>LEONA USLUGE j.d.o.o. za usluge, OIB 06494658991</item>
    </derivirana_varijabla>
  </DomainObject.Predmet.ProtuStrankaListFormatedOIB>
  <DomainObject.Predmet.ProtuStrankaListFormatedWithAdress>
    <izvorni_sadrzaj>
      <item>LEONA USLUGE j.d.o.o. za usluge, Sitnice 5, 10000 Zagreb</item>
    </izvorni_sadrzaj>
    <derivirana_varijabla naziv="DomainObject.Predmet.ProtuStrankaListFormatedWithAdress_1">
      <item>LEONA USLUGE j.d.o.o. za usluge, Sitnice 5, 10000 Zagreb</item>
    </derivirana_varijabla>
  </DomainObject.Predmet.ProtuStrankaListFormatedWithAdress>
  <DomainObject.Predmet.ProtuStrankaListFormatedWithAdressOIB>
    <izvorni_sadrzaj>
      <item>LEONA USLUGE j.d.o.o. za usluge, OIB 06494658991, Sitnice 5, 10000 Zagreb</item>
    </izvorni_sadrzaj>
    <derivirana_varijabla naziv="DomainObject.Predmet.ProtuStrankaListFormatedWithAdressOIB_1">
      <item>LEONA USLUGE j.d.o.o. za usluge, OIB 06494658991, Sitnice 5, 10000 Zagreb</item>
    </derivirana_varijabla>
  </DomainObject.Predmet.ProtuStrankaListFormatedWithAdressOIB>
  <DomainObject.Predmet.ProtuStrankaListNazivFormated>
    <izvorni_sadrzaj>
      <item>LEONA USLUGE j.d.o.o. za usluge</item>
    </izvorni_sadrzaj>
    <derivirana_varijabla naziv="DomainObject.Predmet.ProtuStrankaListNazivFormated_1">
      <item>LEONA USLUGE j.d.o.o. za usluge</item>
    </derivirana_varijabla>
  </DomainObject.Predmet.ProtuStrankaListNazivFormated>
  <DomainObject.Predmet.ProtuStrankaListNazivFormatedOIB>
    <izvorni_sadrzaj>
      <item>LEONA USLUGE j.d.o.o. za usluge, OIB 06494658991</item>
    </izvorni_sadrzaj>
    <derivirana_varijabla naziv="DomainObject.Predmet.ProtuStrankaListNazivFormatedOIB_1">
      <item>LEONA USLUGE j.d.o.o. za usluge, OIB 06494658991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LEONA USLUGE j.d.o.o. za usluge</izvorni_sadrzaj>
    <derivirana_varijabla naziv="DomainObject.Predmet.ProtustrankaIDrugi_1">LEONA USLUGE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LEONA USLUGE j.d.o.o. za usluge, OIB 06494658991, Sitnice 5, 10000 Zagreb</izvorni_sadrzaj>
    <derivirana_varijabla naziv="DomainObject.Predmet.ProtustrankaIDrugiAdressOIB_1">LEONA USLUGE j.d.o.o. za usluge, OIB 06494658991, Sitnice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LEONA USLUGE j.d.o.o. za usluge</item>
      <item>FINA Regionalni centar Zagreb</item>
    </izvorni_sadrzaj>
    <derivirana_varijabla naziv="DomainObject.Predmet.SudioniciListNaziv_1">
      <item>LEONA USLUGE j.d.o.o. za usluge</item>
      <item>FINA Regionalni centar Zagreb</item>
    </derivirana_varijabla>
  </DomainObject.Predmet.SudioniciListNaziv>
  <DomainObject.Predmet.SudioniciListAdressOIB>
    <izvorni_sadrzaj>
      <item>LEONA USLUGE j.d.o.o. za usluge, OIB 06494658991, Sitnice 5,10000 Zagreb</item>
      <item>FINA Regionalni centar Zagreb, OIB 85821130368, Trg svibanjskih žrtava 1995. 1,10000 Zagreb</item>
    </izvorni_sadrzaj>
    <derivirana_varijabla naziv="DomainObject.Predmet.SudioniciListAdressOIB_1">
      <item>LEONA USLUGE j.d.o.o. za usluge, OIB 06494658991, Sitnice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06494658991</item>
      <item>, OIB 85821130368</item>
    </izvorni_sadrzaj>
    <derivirana_varijabla naziv="DomainObject.Predmet.SudioniciListNazivOIB_1">
      <item>, OIB 06494658991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1962</properties:Characters>
  <properties:Lines>48</properties:Lines>
  <properties:Paragraphs>16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2018-12-10T08:41:00Z</cp:lastPrinted>
  <dcterms:modified xmlns:xsi="http://www.w3.org/2001/XMLSchema-instance" xsi:type="dcterms:W3CDTF">2018-12-10T08:41:00Z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