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890a" w14:paraId="501890a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75530C">
        <w:rPr>
          <w:rFonts w:hAnsi="Times New Roman" w:ascii="Times New Roman"/>
          <w:szCs w:val="24"/>
        </w:rPr>
        <w:t>2244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75530C">
        <w:rPr>
          <w:rFonts w:hAnsi="Times New Roman" w:ascii="Times New Roman"/>
          <w:szCs w:val="24"/>
        </w:rPr>
        <w:t>PRIDAL ELEKTRIKA d.o.o., Zagreb, Ljubljanica 15d,</w:t>
      </w:r>
      <w:r w:rsidR="0075530C" w:rsidRPr="004D3A78">
        <w:rPr>
          <w:rFonts w:hAnsi="Times New Roman" w:ascii="Times New Roman"/>
          <w:szCs w:val="24"/>
        </w:rPr>
        <w:t xml:space="preserve"> OIB:</w:t>
      </w:r>
      <w:r w:rsidR="0075530C">
        <w:rPr>
          <w:rFonts w:hAnsi="Times New Roman" w:ascii="Times New Roman"/>
          <w:szCs w:val="24"/>
        </w:rPr>
        <w:t xml:space="preserve"> </w:t>
      </w:r>
      <w:r w:rsidR="0075530C" w:rsidRPr="00071A46">
        <w:rPr>
          <w:rFonts w:hAnsi="Times New Roman" w:ascii="Times New Roman"/>
          <w:szCs w:val="24"/>
        </w:rPr>
        <w:t>27276108259</w:t>
      </w:r>
      <w:r w:rsidR="000D2AA6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3B48E3">
        <w:rPr>
          <w:rFonts w:hAnsi="Times New Roman" w:ascii="Times New Roman"/>
          <w:szCs w:val="24"/>
        </w:rPr>
        <w:t>1</w:t>
      </w:r>
      <w:r w:rsidR="0075530C">
        <w:rPr>
          <w:rFonts w:hAnsi="Times New Roman" w:ascii="Times New Roman"/>
          <w:szCs w:val="24"/>
        </w:rPr>
        <w:t>7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75530C">
        <w:rPr>
          <w:rFonts w:hAnsi="Times New Roman" w:ascii="Times New Roman"/>
          <w:szCs w:val="24"/>
        </w:rPr>
        <w:t>PRIDAL ELEKTRIKA d.o.o., Zagreb, Ljubljanica 15d,</w:t>
      </w:r>
      <w:r w:rsidR="0075530C" w:rsidRPr="004D3A78">
        <w:rPr>
          <w:rFonts w:hAnsi="Times New Roman" w:ascii="Times New Roman"/>
          <w:szCs w:val="24"/>
        </w:rPr>
        <w:t xml:space="preserve"> OIB:</w:t>
      </w:r>
      <w:r w:rsidR="0075530C">
        <w:rPr>
          <w:rFonts w:hAnsi="Times New Roman" w:ascii="Times New Roman"/>
          <w:szCs w:val="24"/>
        </w:rPr>
        <w:t xml:space="preserve"> </w:t>
      </w:r>
      <w:r w:rsidR="0075530C" w:rsidRPr="00071A46">
        <w:rPr>
          <w:rFonts w:hAnsi="Times New Roman" w:ascii="Times New Roman"/>
          <w:szCs w:val="24"/>
        </w:rPr>
        <w:t>27276108259</w:t>
      </w:r>
      <w:r w:rsidR="00624906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75530C">
        <w:rPr>
          <w:rFonts w:hAnsi="Times New Roman" w:ascii="Times New Roman"/>
        </w:rPr>
        <w:t>2170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75530C">
        <w:rPr>
          <w:rFonts w:hAnsi="Times New Roman" w:ascii="Times New Roman"/>
        </w:rPr>
        <w:t>1.641.673,69</w:t>
      </w:r>
      <w:r w:rsidR="00895B77">
        <w:rPr>
          <w:rFonts w:hAnsi="Times New Roman" w:ascii="Times New Roman"/>
        </w:rPr>
        <w:t xml:space="preserve"> kn na dan </w:t>
      </w:r>
      <w:r w:rsidR="003B48E3">
        <w:rPr>
          <w:rFonts w:hAnsi="Times New Roman" w:ascii="Times New Roman"/>
        </w:rPr>
        <w:t>1</w:t>
      </w:r>
      <w:r w:rsidR="00DE2B3C">
        <w:rPr>
          <w:rFonts w:hAnsi="Times New Roman" w:ascii="Times New Roman"/>
        </w:rPr>
        <w:t>.</w:t>
      </w:r>
      <w:r w:rsidR="00895B77">
        <w:rPr>
          <w:rFonts w:hAnsi="Times New Roman" w:ascii="Times New Roman"/>
        </w:rPr>
        <w:t xml:space="preserve">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</w:t>
      </w:r>
      <w:r w:rsidR="0075530C">
        <w:rPr>
          <w:rFonts w:hAnsi="Times New Roman" w:ascii="Times New Roman"/>
          <w:szCs w:val="24"/>
        </w:rPr>
        <w:t>7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20DBC" w:rsidR="00620DBC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D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F3BE5"/>
    <w:rsid w:val="00312FD0"/>
    <w:rsid w:val="00314FF2"/>
    <w:rsid w:val="003B48E3"/>
    <w:rsid w:val="003B6619"/>
    <w:rsid w:val="003C11D9"/>
    <w:rsid w:val="003E7D20"/>
    <w:rsid w:val="00400252"/>
    <w:rsid w:val="0042500A"/>
    <w:rsid w:val="004749B4"/>
    <w:rsid w:val="004A06A9"/>
    <w:rsid w:val="004D3224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0DBC"/>
    <w:rsid w:val="00624906"/>
    <w:rsid w:val="00624974"/>
    <w:rsid w:val="006300BC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AF0D87"/>
    <w:rsid w:val="00B85224"/>
    <w:rsid w:val="00B96794"/>
    <w:rsid w:val="00BA2017"/>
    <w:rsid w:val="00BE095E"/>
    <w:rsid w:val="00BF35B4"/>
    <w:rsid w:val="00BF77F5"/>
    <w:rsid w:val="00BF7FC3"/>
    <w:rsid w:val="00C00F04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36CFF"/>
    <w:rsid w:val="00E62912"/>
    <w:rsid w:val="00EE79FF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0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D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DB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D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D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0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DB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DB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DB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DB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2244</izvorni_sadrzaj>
    <derivirana_varijabla naziv="DomainObject.Predmet.Broj_1">2244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St-2244/2015</izvorni_sadrzaj>
    <derivirana_varijabla naziv="DomainObject.Predmet.OznakaBroj_1">St-2244/2015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PRIDAL ELEKTRIKA d.o.o. zastupanog po punomoćniku Jurica Prižmić</izvorni_sadrzaj>
    <derivirana_varijabla naziv="DomainObject.Predmet.ProtustrankaFormated_1">  PRIDAL ELEKTRIKA d.o.o. zastupanog po punomoćniku Jurica Prižmić</derivirana_varijabla>
  </DomainObject.Predmet.ProtustrankaFormated>
  <DomainObject.Predmet.ProtustrankaFormatedOIB>
    <izvorni_sadrzaj>  PRIDAL ELEKTRIKA d.o.o., OIB 27276108259 zastupanog po punomoćniku Jurica Prižmić</izvorni_sadrzaj>
    <derivirana_varijabla naziv="DomainObject.Predmet.ProtustrankaFormatedOIB_1">  PRIDAL ELEKTRIKA d.o.o., OIB 27276108259 zastupanog po punomoćniku Jurica Prižmić</derivirana_varijabla>
  </DomainObject.Predmet.ProtustrankaFormatedOIB>
  <DomainObject.Predmet.ProtustrankaFormatedWithAdress>
    <izvorni_sadrzaj> PRIDAL ELEKTRIKA d.o.o., Ljubljanica 15 d), 10000 Zagreb zastupanog po punomoćniku Jurica Prižmić</izvorni_sadrzaj>
    <derivirana_varijabla naziv="DomainObject.Predmet.ProtustrankaFormatedWithAdress_1"> PRIDAL ELEKTRIKA d.o.o., Ljubljanica 15 d), 10000 Zagreb zastupanog po punomoćniku Jurica Prižmić</derivirana_varijabla>
  </DomainObject.Predmet.ProtustrankaFormatedWithAdress>
  <DomainObject.Predmet.ProtustrankaFormatedWithAdressOIB>
    <izvorni_sadrzaj> PRIDAL ELEKTRIKA d.o.o., OIB 27276108259, Ljubljanica 15 d), 10000 Zagreb zastupanog po punomoćniku Jurica Prižmić</izvorni_sadrzaj>
    <derivirana_varijabla naziv="DomainObject.Predmet.ProtustrankaFormatedWithAdressOIB_1"> PRIDAL ELEKTRIKA d.o.o., OIB 27276108259, Ljubljanica 15 d), 10000 Zagreb zastupanog po punomoćniku Jurica Prižmić</derivirana_varijabla>
  </DomainObject.Predmet.ProtustrankaFormatedWithAdressOIB>
  <DomainObject.Predmet.ProtustrankaWithAdress>
    <izvorni_sadrzaj>PRIDAL ELEKTRIKA d.o.o. Ljubljanica 15 d), 10000 Zagreb</izvorni_sadrzaj>
    <derivirana_varijabla naziv="DomainObject.Predmet.ProtustrankaWithAdress_1">PRIDAL ELEKTRIKA d.o.o. Ljubljanica 15 d), 10000 Zagreb</derivirana_varijabla>
  </DomainObject.Predmet.ProtustrankaWithAdress>
  <DomainObject.Predmet.ProtustrankaWithAdressOIB>
    <izvorni_sadrzaj>PRIDAL ELEKTRIKA d.o.o., OIB 27276108259, Ljubljanica 15 d), 10000 Zagreb</izvorni_sadrzaj>
    <derivirana_varijabla naziv="DomainObject.Predmet.ProtustrankaWithAdressOIB_1">PRIDAL ELEKTRIKA d.o.o., OIB 27276108259, Ljubljanica 15 d), 10000 Zagreb</derivirana_varijabla>
  </DomainObject.Predmet.ProtustrankaWithAdressOIB>
  <DomainObject.Predmet.ProtustrankaNazivFormated>
    <izvorni_sadrzaj>PRIDAL ELEKTRIKA d.o.o.</izvorni_sadrzaj>
    <derivirana_varijabla naziv="DomainObject.Predmet.ProtustrankaNazivFormated_1">PRIDAL ELEKTRIKA d.o.o.</derivirana_varijabla>
  </DomainObject.Predmet.ProtustrankaNazivFormated>
  <DomainObject.Predmet.ProtustrankaNazivFormatedOIB>
    <izvorni_sadrzaj>PRIDAL ELEKTRIKA d.o.o., OIB 27276108259</izvorni_sadrzaj>
    <derivirana_varijabla naziv="DomainObject.Predmet.ProtustrankaNazivFormatedOIB_1">PRIDAL ELEKTRIKA d.o.o., OIB 27276108259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PRIDAL ELEKTRIKA d.o.o. zastupanog po punomoćniku Jurica Prižmić</item>
    </izvorni_sadrzaj>
    <derivirana_varijabla naziv="DomainObject.Predmet.ProtuStrankaListFormated_1">
      <item>PRIDAL ELEKTRIKA d.o.o. zastupanog po punomoćniku Jurica Prižmić</item>
    </derivirana_varijabla>
  </DomainObject.Predmet.ProtuStrankaListFormated>
  <DomainObject.Predmet.ProtuStrankaListFormatedOIB>
    <izvorni_sadrzaj>
      <item>PRIDAL ELEKTRIKA d.o.o., OIB 27276108259 zastupanog po punomoćniku Jurica Prižmić</item>
    </izvorni_sadrzaj>
    <derivirana_varijabla naziv="DomainObject.Predmet.ProtuStrankaListFormatedOIB_1">
      <item>PRIDAL ELEKTRIKA d.o.o., OIB 27276108259 zastupanog po punomoćniku Jurica Prižmić</item>
    </derivirana_varijabla>
  </DomainObject.Predmet.ProtuStrankaListFormatedOIB>
  <DomainObject.Predmet.ProtuStrankaListFormatedWithAdress>
    <izvorni_sadrzaj>
      <item>PRIDAL ELEKTRIKA d.o.o., Ljubljanica 15 d), 10000 Zagreb zastupanog po punomoćniku Jurica Prižmić</item>
    </izvorni_sadrzaj>
    <derivirana_varijabla naziv="DomainObject.Predmet.ProtuStrankaListFormatedWithAdress_1">
      <item>PRIDAL ELEKTRIKA d.o.o., Ljubljanica 15 d), 10000 Zagreb zastupanog po punomoćniku Jurica Prižmić</item>
    </derivirana_varijabla>
  </DomainObject.Predmet.ProtuStrankaListFormatedWithAdress>
  <DomainObject.Predmet.ProtuStrankaListFormatedWithAdressOIB>
    <izvorni_sadrzaj>
      <item>PRIDAL ELEKTRIKA d.o.o., OIB 27276108259, Ljubljanica 15 d), 10000 Zagreb zastupanog po punomoćniku Jurica Prižmić</item>
    </izvorni_sadrzaj>
    <derivirana_varijabla naziv="DomainObject.Predmet.ProtuStrankaListFormatedWithAdressOIB_1">
      <item>PRIDAL ELEKTRIKA d.o.o., OIB 27276108259, Ljubljanica 15 d), 10000 Zagreb zastupanog po punomoćniku Jurica Prižmić</item>
    </derivirana_varijabla>
  </DomainObject.Predmet.ProtuStrankaListFormatedWithAdressOIB>
  <DomainObject.Predmet.ProtuStrankaListNazivFormated>
    <izvorni_sadrzaj>
      <item>PRIDAL ELEKTRIKA d.o.o.</item>
    </izvorni_sadrzaj>
    <derivirana_varijabla naziv="DomainObject.Predmet.ProtuStrankaListNazivFormated_1">
      <item>PRIDAL ELEKTRIKA d.o.o.</item>
    </derivirana_varijabla>
  </DomainObject.Predmet.ProtuStrankaListNazivFormated>
  <DomainObject.Predmet.ProtuStrankaListNazivFormatedOIB>
    <izvorni_sadrzaj>
      <item>PRIDAL ELEKTRIKA d.o.o., OIB 27276108259</item>
    </izvorni_sadrzaj>
    <derivirana_varijabla naziv="DomainObject.Predmet.ProtuStrankaListNazivFormatedOIB_1">
      <item>PRIDAL ELEKTRIKA d.o.o., OIB 27276108259</item>
    </derivirana_varijabla>
  </DomainObject.Predmet.ProtuStrankaListNazivFormatedOIB>
  <DomainObject.Predmet.OstaliListFormated>
    <izvorni_sadrzaj>
      <item>Jurica Prižmić punomoćnik sudionika u postupku PRIDAL ELEKTRIKA d.o.o.</item>
    </izvorni_sadrzaj>
    <derivirana_varijabla naziv="DomainObject.Predmet.OstaliListFormated_1">
      <item>Jurica Prižmić punomoćnik sudionika u postupku PRIDAL ELEKTRIKA d.o.o.</item>
    </derivirana_varijabla>
  </DomainObject.Predmet.OstaliListFormated>
  <DomainObject.Predmet.OstaliListFormatedOIB>
    <izvorni_sadrzaj>
      <item>Jurica Prižmić, OIB 43594347719 punomoćnik sudionika u postupku PRIDAL ELEKTRIKA d.o.o.</item>
    </izvorni_sadrzaj>
    <derivirana_varijabla naziv="DomainObject.Predmet.OstaliListFormatedOIB_1">
      <item>Jurica Prižmić, OIB 43594347719 punomoćnik sudionika u postupku PRIDAL ELEKTRIKA d.o.o.</item>
    </derivirana_varijabla>
  </DomainObject.Predmet.OstaliListFormatedOIB>
  <DomainObject.Predmet.OstaliListFormatedWithAdress>
    <izvorni_sadrzaj>
      <item>Jurica Prižmić, Marija Šimenca 7, 10000 Zagreb punomoćnik sudionika u postupku PRIDAL ELEKTRIKA d.o.o.</item>
    </izvorni_sadrzaj>
    <derivirana_varijabla naziv="DomainObject.Predmet.OstaliListFormatedWithAdress_1">
      <item>Jurica Prižmić, Marija Šimenca 7, 10000 Zagreb punomoćnik sudionika u postupku PRIDAL ELEKTRIKA d.o.o.</item>
    </derivirana_varijabla>
  </DomainObject.Predmet.OstaliListFormatedWithAdress>
  <DomainObject.Predmet.OstaliListFormatedWithAdressOIB>
    <izvorni_sadrzaj>
      <item>Jurica Prižmić, OIB 43594347719, Marija Šimenca 7, 10000 Zagreb punomoćnik sudionika u postupku PRIDAL ELEKTRIKA d.o.o.</item>
    </izvorni_sadrzaj>
    <derivirana_varijabla naziv="DomainObject.Predmet.OstaliListFormatedWithAdressOIB_1">
      <item>Jurica Prižmić, OIB 43594347719, Marija Šimenca 7, 10000 Zagreb punomoćnik sudionika u postupku PRIDAL ELEKTRIKA d.o.o.</item>
    </derivirana_varijabla>
  </DomainObject.Predmet.OstaliListFormatedWithAdressOIB>
  <DomainObject.Predmet.OstaliListNazivFormated>
    <izvorni_sadrzaj>
      <item>Jurica Prižmić</item>
    </izvorni_sadrzaj>
    <derivirana_varijabla naziv="DomainObject.Predmet.OstaliListNazivFormated_1">
      <item>Jurica Prižmić</item>
    </derivirana_varijabla>
  </DomainObject.Predmet.OstaliListNazivFormated>
  <DomainObject.Predmet.OstaliListNazivFormatedOIB>
    <izvorni_sadrzaj>
      <item>Jurica Prižmić, OIB 43594347719</item>
    </izvorni_sadrzaj>
    <derivirana_varijabla naziv="DomainObject.Predmet.OstaliListNazivFormatedOIB_1">
      <item>Jurica Prižmić, OIB 43594347719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PRIDAL ELEKTRIKA d.o.o.</izvorni_sadrzaj>
    <derivirana_varijabla naziv="DomainObject.Predmet.ProtustrankaIDrugi_1">PRIDAL ELEKTRIKA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PRIDAL ELEKTRIKA d.o.o., OIB 27276108259, Ljubljanica 15 d), 10000 Zagreb</izvorni_sadrzaj>
    <derivirana_varijabla naziv="DomainObject.Predmet.ProtustrankaIDrugiAdressOIB_1">PRIDAL ELEKTRIKA d.o.o., OIB 27276108259, Ljubljanica 15 d),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PRIDAL ELEKTRIKA d.o.o.</item>
      <item>Jurica Prižmić</item>
    </izvorni_sadrzaj>
    <derivirana_varijabla naziv="DomainObject.Predmet.SudioniciListNaziv_1">
      <item>FINA Regionalni centar Zagreb</item>
      <item>PRIDAL ELEKTRIKA d.o.o.</item>
      <item>Jurica Prižmić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PRIDAL ELEKTRIKA d.o.o., OIB 27276108259, Ljubljanica 15 d),10000 Zagreb</item>
      <item>Jurica Prižmić, OIB 43594347719, Marija Šimenca 7,10000 Zagreb</item>
    </izvorni_sadrzaj>
    <derivirana_varijabla naziv="DomainObject.Predmet.SudioniciListAdressOIB_1">
      <item>FINA Regionalni centar Zagreb, OIB 85821130368, Trg svibanjskih žrtava 1995. 1,10000 Zagreb</item>
      <item>PRIDAL ELEKTRIKA d.o.o., OIB 27276108259, Ljubljanica 15 d),10000 Zagreb</item>
      <item>Jurica Prižmić, OIB 43594347719, Marija Šimenca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27276108259</item>
      <item>, OIB 43594347719</item>
    </izvorni_sadrzaj>
    <derivirana_varijabla naziv="DomainObject.Predmet.SudioniciListNazivOIB_1">
      <item>, OIB 85821130368</item>
      <item>, OIB 27276108259</item>
      <item>, OIB 43594347719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1648</properties:Characters>
  <properties:Lines>46</properties:Lines>
  <properties:Paragraphs>23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2015-12-17T09:06:00Z</cp:lastPrinted>
  <dcterms:modified xmlns:xsi="http://www.w3.org/2001/XMLSchema-instance" xsi:type="dcterms:W3CDTF">2015-12-17T09:06:00Z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