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f650" w14:paraId="790f650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CB16D9">
        <w:t>721</w:t>
      </w:r>
      <w:r w:rsidR="0070050D">
        <w:t>/201</w:t>
      </w:r>
      <w:r w:rsidR="00CB16D9">
        <w:t>6</w:t>
      </w:r>
      <w:r w:rsidR="00385531">
        <w:t>-</w:t>
      </w:r>
      <w:r w:rsidR="009775A7">
        <w:t>180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CB16D9" w:rsidRPr="00353649">
        <w:t>LANTERNA d.o.o. u stečaju, Zadar, Polačišće 9, OIB: 07676334513</w:t>
      </w:r>
      <w:r w:rsidR="00B363D3">
        <w:t>, koga zastupa stečajni</w:t>
      </w:r>
      <w:r w:rsidR="00E06C95" w:rsidRPr="002C2297">
        <w:t xml:space="preserve"> upravitelj </w:t>
      </w:r>
      <w:r w:rsidR="00CB16D9">
        <w:t>Blaž Savić</w:t>
      </w:r>
      <w:r w:rsidR="000809A8">
        <w:t xml:space="preserve">, dana </w:t>
      </w:r>
      <w:r w:rsidR="009775A7">
        <w:t>23</w:t>
      </w:r>
      <w:r w:rsidR="003C4FE0">
        <w:t xml:space="preserve">. </w:t>
      </w:r>
      <w:r w:rsidR="00CB16D9">
        <w:t>siječnja</w:t>
      </w:r>
      <w:r w:rsidR="00815E6C">
        <w:t xml:space="preserve"> </w:t>
      </w:r>
      <w:r w:rsidR="00CB16D9">
        <w:t>2019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CB16D9" w:rsidP="00CB16D9" w:rsidR="00EC5BA5">
      <w:pPr>
        <w:pStyle w:val="Odlomakpopisa"/>
        <w:numPr>
          <w:ilvl w:val="0"/>
          <w:numId w:val="8"/>
        </w:numPr>
        <w:jc w:val="both"/>
      </w:pPr>
      <w:r w:rsidRPr="00DB28D7">
        <w:t>nekretnina oznake kčbr. 57/4, etaža 14 (E-14), upisana kod Općinskog suda u Zadru u ZU 2276, KO 335118 Ugljan, u naravi nedovršeni stan označen kao stan 14, u potkrovlju zgrade, koji se prema projektu sastoji od kuhinje, blagovaonice, dnevnog boravka, hodnika, sobe 1, sobe 2, sobe 3, kupaonice 1, kupaonice 2 i terase 2 ukupne korisne površine 80,84 m2, kojem pripada parkirno mjesto P-11 u elaboratu sve obojano tamnoplavim kosim crtama na adresi Ugljan</w:t>
      </w:r>
    </w:p>
    <w:p w:rsidRDefault="00CB16D9" w:rsidP="00CB16D9" w:rsidR="00CB16D9">
      <w:pPr>
        <w:pStyle w:val="Odlomakpopisa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9775A7" w:rsidP="00B35AD9" w:rsidR="00ED1E23" w:rsidRPr="002F799A">
      <w:pPr>
        <w:ind w:firstLine="705"/>
        <w:jc w:val="center"/>
      </w:pPr>
      <w:r>
        <w:t>27</w:t>
      </w:r>
      <w:r w:rsidR="003C4FE0">
        <w:t>.</w:t>
      </w:r>
      <w:r w:rsidR="00E06C95">
        <w:t xml:space="preserve"> </w:t>
      </w:r>
      <w:r w:rsidR="00CB16D9">
        <w:t>veljače 2019</w:t>
      </w:r>
      <w:r w:rsidR="004D05CD" w:rsidRPr="002F799A">
        <w:t xml:space="preserve">. godine u </w:t>
      </w:r>
      <w:r>
        <w:t>10</w:t>
      </w:r>
      <w:r w:rsidR="003C4FE0">
        <w:t>,</w:t>
      </w:r>
      <w:r w:rsidR="00645450"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 xml:space="preserve">U Zadru, </w:t>
      </w:r>
      <w:r w:rsidR="009775A7">
        <w:t>2</w:t>
      </w:r>
      <w:r w:rsidR="00645450">
        <w:t>3</w:t>
      </w:r>
      <w:r w:rsidR="00BD6152">
        <w:t xml:space="preserve">. </w:t>
      </w:r>
      <w:r w:rsidR="009775A7">
        <w:t>siječnja 2019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42D9F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C42D9F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60F2A46"/>
    <w:multiLevelType w:val="hybridMultilevel"/>
    <w:tmpl w:val="25C8D54E"/>
    <w:lvl w:tplc="B36CDDA2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4222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C2A11"/>
    <w:rsid w:val="005D4E17"/>
    <w:rsid w:val="005D5FFD"/>
    <w:rsid w:val="005E09A7"/>
    <w:rsid w:val="00600700"/>
    <w:rsid w:val="00603883"/>
    <w:rsid w:val="0062759B"/>
    <w:rsid w:val="00640587"/>
    <w:rsid w:val="00645450"/>
    <w:rsid w:val="006C2F82"/>
    <w:rsid w:val="006F034B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2601"/>
    <w:rsid w:val="008C522C"/>
    <w:rsid w:val="009026AF"/>
    <w:rsid w:val="00930CEE"/>
    <w:rsid w:val="009775A7"/>
    <w:rsid w:val="00984806"/>
    <w:rsid w:val="009F189A"/>
    <w:rsid w:val="00A25457"/>
    <w:rsid w:val="00A65C4E"/>
    <w:rsid w:val="00AB6B83"/>
    <w:rsid w:val="00AC1A48"/>
    <w:rsid w:val="00B35AD9"/>
    <w:rsid w:val="00B363D3"/>
    <w:rsid w:val="00B66981"/>
    <w:rsid w:val="00B72BD8"/>
    <w:rsid w:val="00B8647E"/>
    <w:rsid w:val="00B922AF"/>
    <w:rsid w:val="00BC61E1"/>
    <w:rsid w:val="00BC7BAE"/>
    <w:rsid w:val="00BD6152"/>
    <w:rsid w:val="00BF64D1"/>
    <w:rsid w:val="00C42D9F"/>
    <w:rsid w:val="00C65399"/>
    <w:rsid w:val="00CB16D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DD5088"/>
    <w:rsid w:val="00DF5E68"/>
    <w:rsid w:val="00E0101B"/>
    <w:rsid w:val="00E06C95"/>
    <w:rsid w:val="00E15A29"/>
    <w:rsid w:val="00E94D30"/>
    <w:rsid w:val="00EA46B8"/>
    <w:rsid w:val="00EC5BA5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St-721/2016-163</izvorni_sadrzaj>
    <derivirana_varijabla naziv="DomainObject.PredzadnjaOdlukaIzPredmeta.Oznaka_1">St-721/2016-163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1017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2019-01-15T07:14:00Z</dcterms:created>
  <dc:creator>Ardena Bajlo</dc:creator>
  <cp:lastModifiedBy>Ante Rubelj</cp:lastModifiedBy>
  <cp:lastPrinted>2017-09-29T08:57:00Z</cp:lastPrinted>
  <dcterms:modified xmlns:xsi="http://www.w3.org/2001/XMLSchema-instance" xsi:type="dcterms:W3CDTF">2019-01-30T12:40:00Z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(1St-721-16-181 ročište za diobu kupovnine - 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