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d3191" w14:paraId="10d3191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ED7E36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2F52E5">
        <w:rPr>
          <w:rFonts w:cs="Times New Roman" w:eastAsia="Times New Roman" w:hAnsi="Times New Roman" w:ascii="Times New Roman"/>
          <w:sz w:val="24"/>
          <w:szCs w:val="24"/>
          <w:lang w:eastAsia="hr-HR"/>
        </w:rPr>
        <w:t>100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6B7A6F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22211F">
        <w:rPr>
          <w:rFonts w:cs="Times New Roman" w:eastAsia="Times New Roman" w:hAnsi="Times New Roman" w:ascii="Times New Roman"/>
          <w:sz w:val="24"/>
          <w:szCs w:val="24"/>
          <w:lang w:eastAsia="hr-HR"/>
        </w:rPr>
        <w:t>VUGA INFORMACIJSKE TEHNOLOGIJE</w:t>
      </w:r>
      <w:r w:rsidR="00ED7E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22211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Antuna Stipančića 24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2211F">
        <w:rPr>
          <w:rFonts w:cs="Times New Roman" w:eastAsia="Times New Roman" w:hAnsi="Times New Roman" w:ascii="Times New Roman"/>
          <w:sz w:val="24"/>
          <w:szCs w:val="24"/>
          <w:lang w:eastAsia="hr-HR"/>
        </w:rPr>
        <w:t>29573441678, dana 15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E51211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1211">
        <w:rPr>
          <w:rFonts w:cs="Times New Roman" w:eastAsia="Times New Roman" w:hAnsi="Times New Roman" w:ascii="Times New Roman"/>
          <w:sz w:val="24"/>
          <w:szCs w:val="24"/>
          <w:lang w:eastAsia="hr-HR"/>
        </w:rPr>
        <w:t>VUGA INFORMACIJSKE TEHNOLOGIJE j.</w:t>
      </w:r>
      <w:r w:rsidR="00E51211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E5121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Antuna Stipančića 24</w:t>
      </w:r>
      <w:r w:rsidR="00E51211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51211">
        <w:rPr>
          <w:rFonts w:cs="Times New Roman" w:eastAsia="Times New Roman" w:hAnsi="Times New Roman" w:ascii="Times New Roman"/>
          <w:sz w:val="24"/>
          <w:szCs w:val="24"/>
          <w:lang w:eastAsia="hr-HR"/>
        </w:rPr>
        <w:t>29573441678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22211F">
        <w:rPr>
          <w:rFonts w:cs="Times New Roman" w:eastAsia="Times New Roman" w:hAnsi="Times New Roman" w:ascii="Times New Roman"/>
          <w:sz w:val="24"/>
          <w:szCs w:val="24"/>
          <w:lang w:eastAsia="hr-HR"/>
        </w:rPr>
        <w:t>na 15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4E6FE8">
        <w:rPr>
          <w:rFonts w:cs="Times New Roman" w:eastAsia="Times New Roman" w:hAnsi="Times New Roman" w:ascii="Times New Roman"/>
          <w:sz w:val="24"/>
          <w:szCs w:val="24"/>
          <w:lang w:eastAsia="hr-HR"/>
        </w:rPr>
        <w:t>Hrvoje Kraljičković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E6FE8">
        <w:rPr>
          <w:rFonts w:cs="Times New Roman" w:eastAsia="Times New Roman" w:hAnsi="Times New Roman" w:ascii="Times New Roman"/>
          <w:sz w:val="24"/>
          <w:szCs w:val="24"/>
          <w:lang w:eastAsia="hr-HR"/>
        </w:rPr>
        <w:t>63875916042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D7E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4E6FE8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velikana 4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51211">
        <w:rPr>
          <w:rFonts w:cs="Times New Roman" w:eastAsia="Times New Roman" w:hAnsi="Times New Roman" w:ascii="Times New Roman"/>
          <w:sz w:val="24"/>
          <w:szCs w:val="24"/>
          <w:lang w:eastAsia="hr-HR"/>
        </w:rPr>
        <w:t>VUGA INFORMACIJSKE TEHNOLOGIJE j.</w:t>
      </w:r>
      <w:r w:rsidR="00E51211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E5121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Antuna Stipančića 24</w:t>
      </w:r>
      <w:r w:rsidR="00E51211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51211">
        <w:rPr>
          <w:rFonts w:cs="Times New Roman" w:eastAsia="Times New Roman" w:hAnsi="Times New Roman" w:ascii="Times New Roman"/>
          <w:sz w:val="24"/>
          <w:szCs w:val="24"/>
          <w:lang w:eastAsia="hr-HR"/>
        </w:rPr>
        <w:t>29573441678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D0F92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1F0B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E51211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F0B3E">
        <w:rPr>
          <w:rFonts w:cs="Times New Roman" w:eastAsia="Times New Roman" w:hAnsi="Times New Roman" w:ascii="Times New Roman"/>
          <w:sz w:val="24"/>
          <w:szCs w:val="24"/>
          <w:lang w:eastAsia="hr-HR"/>
        </w:rPr>
        <w:t>srpnj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2211F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15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6503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2F52E5">
      <w:rPr>
        <w:rFonts w:cs="Times New Roman" w:hAnsi="Times New Roman" w:ascii="Times New Roman"/>
        <w:sz w:val="24"/>
        <w:szCs w:val="24"/>
      </w:rPr>
      <w:t>St-4100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129BD"/>
    <w:rsid w:val="00032032"/>
    <w:rsid w:val="00034FB2"/>
    <w:rsid w:val="0005730B"/>
    <w:rsid w:val="000D0F92"/>
    <w:rsid w:val="000F36D9"/>
    <w:rsid w:val="0011340C"/>
    <w:rsid w:val="0012620F"/>
    <w:rsid w:val="0015109B"/>
    <w:rsid w:val="0016503A"/>
    <w:rsid w:val="00185C41"/>
    <w:rsid w:val="001F0B3E"/>
    <w:rsid w:val="00207DF2"/>
    <w:rsid w:val="00210C17"/>
    <w:rsid w:val="0021433F"/>
    <w:rsid w:val="00216085"/>
    <w:rsid w:val="0022211F"/>
    <w:rsid w:val="00235E28"/>
    <w:rsid w:val="00256F88"/>
    <w:rsid w:val="00260D8E"/>
    <w:rsid w:val="00271149"/>
    <w:rsid w:val="002F52E5"/>
    <w:rsid w:val="00311FA1"/>
    <w:rsid w:val="0032668B"/>
    <w:rsid w:val="003A5268"/>
    <w:rsid w:val="00470C3F"/>
    <w:rsid w:val="00484EBE"/>
    <w:rsid w:val="004E6FE8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D0DAE"/>
    <w:rsid w:val="00725F4E"/>
    <w:rsid w:val="007331C4"/>
    <w:rsid w:val="00786829"/>
    <w:rsid w:val="007A4ACA"/>
    <w:rsid w:val="007B6B18"/>
    <w:rsid w:val="007D0B34"/>
    <w:rsid w:val="008A6F6E"/>
    <w:rsid w:val="008F5778"/>
    <w:rsid w:val="00995051"/>
    <w:rsid w:val="009D675B"/>
    <w:rsid w:val="009F05F6"/>
    <w:rsid w:val="00AC26B4"/>
    <w:rsid w:val="00AD5AA5"/>
    <w:rsid w:val="00B7104D"/>
    <w:rsid w:val="00B74833"/>
    <w:rsid w:val="00C12987"/>
    <w:rsid w:val="00C404E2"/>
    <w:rsid w:val="00C7657B"/>
    <w:rsid w:val="00C87A74"/>
    <w:rsid w:val="00D10399"/>
    <w:rsid w:val="00D65FCE"/>
    <w:rsid w:val="00E45F86"/>
    <w:rsid w:val="00E51211"/>
    <w:rsid w:val="00E605B5"/>
    <w:rsid w:val="00EC4216"/>
    <w:rsid w:val="00ED7E36"/>
    <w:rsid w:val="00EF0B2D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50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03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6503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6503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6503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50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0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650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650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650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4100</izvorni_sadrzaj>
    <derivirana_varijabla naziv="DomainObject.Predmet.Broj_1">4100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St-4100/2016</izvorni_sadrzaj>
    <derivirana_varijabla naziv="DomainObject.Predmet.OznakaBroj_1">St-4100/2016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VUGA INFORMACIJSKE TEHNOLOGIJE jednostavno društvo s ograničenom odgovornošću za informatičke usluge</izvorni_sadrzaj>
    <derivirana_varijabla naziv="DomainObject.Predmet.ProtustrankaFormated_1">  VUGA INFORMACIJSKE TEHNOLOGIJE jednostavno društvo s ograničenom odgovornošću za informatičke usluge</derivirana_varijabla>
  </DomainObject.Predmet.ProtustrankaFormated>
  <DomainObject.Predmet.ProtustrankaFormatedOIB>
    <izvorni_sadrzaj>  VUGA INFORMACIJSKE TEHNOLOGIJE jednostavno društvo s ograničenom odgovornošću za informatičke usluge, OIB 29573441678</izvorni_sadrzaj>
    <derivirana_varijabla naziv="DomainObject.Predmet.ProtustrankaFormatedOIB_1">  VUGA INFORMACIJSKE TEHNOLOGIJE jednostavno društvo s ograničenom odgovornošću za informatičke usluge, OIB 29573441678</derivirana_varijabla>
  </DomainObject.Predmet.ProtustrankaFormatedOIB>
  <DomainObject.Predmet.ProtustrankaFormatedWithAdress>
    <izvorni_sadrzaj> VUGA INFORMACIJSKE TEHNOLOGIJE jednostavno društvo s ograničenom odgovornošću za informatičke usluge, Antuna Stipančića 24, 10000 Zagreb</izvorni_sadrzaj>
    <derivirana_varijabla naziv="DomainObject.Predmet.ProtustrankaFormatedWithAdress_1"> VUGA INFORMACIJSKE TEHNOLOGIJE jednostavno društvo s ograničenom odgovornošću za informatičke usluge, Antuna Stipančića 24, 10000 Zagreb</derivirana_varijabla>
  </DomainObject.Predmet.ProtustrankaFormatedWithAdress>
  <DomainObject.Predmet.ProtustrankaFormatedWithAdressOIB>
    <izvorni_sadrzaj> VUGA INFORMACIJSKE TEHNOLOGIJE jednostavno društvo s ograničenom odgovornošću za informatičke usluge, OIB 29573441678, Antuna Stipančića 24, 10000 Zagreb</izvorni_sadrzaj>
    <derivirana_varijabla naziv="DomainObject.Predmet.ProtustrankaFormatedWithAdressOIB_1"> VUGA INFORMACIJSKE TEHNOLOGIJE jednostavno društvo s ograničenom odgovornošću za informatičke usluge, OIB 29573441678, Antuna Stipančića 24, 10000 Zagreb</derivirana_varijabla>
  </DomainObject.Predmet.ProtustrankaFormatedWithAdressOIB>
  <DomainObject.Predmet.ProtustrankaWithAdress>
    <izvorni_sadrzaj>VUGA INFORMACIJSKE TEHNOLOGIJE jednostavno društvo s ograničenom odgovornošću za informatičke usluge Antuna Stipančića 24, 10000 Zagreb</izvorni_sadrzaj>
    <derivirana_varijabla naziv="DomainObject.Predmet.ProtustrankaWithAdress_1">VUGA INFORMACIJSKE TEHNOLOGIJE jednostavno društvo s ograničenom odgovornošću za informatičke usluge Antuna Stipančića 24, 10000 Zagreb</derivirana_varijabla>
  </DomainObject.Predmet.ProtustrankaWithAdress>
  <DomainObject.Predmet.ProtustrankaWithAdressOIB>
    <izvorni_sadrzaj>VUGA INFORMACIJSKE TEHNOLOGIJE jednostavno društvo s ograničenom odgovornošću za informatičke usluge, OIB 29573441678, Antuna Stipančića 24, 10000 Zagreb</izvorni_sadrzaj>
    <derivirana_varijabla naziv="DomainObject.Predmet.ProtustrankaWithAdressOIB_1">VUGA INFORMACIJSKE TEHNOLOGIJE jednostavno društvo s ograničenom odgovornošću za informatičke usluge, OIB 29573441678, Antuna Stipančića 24, 10000 Zagreb</derivirana_varijabla>
  </DomainObject.Predmet.ProtustrankaWithAdressOIB>
  <DomainObject.Predmet.ProtustrankaNazivFormated>
    <izvorni_sadrzaj>VUGA INFORMACIJSKE TEHNOLOGIJE jednostavno društvo s ograničenom odgovornošću za informatičke usluge</izvorni_sadrzaj>
    <derivirana_varijabla naziv="DomainObject.Predmet.ProtustrankaNazivFormated_1">VUGA INFORMACIJSKE TEHNOLOGIJE jednostavno društvo s ograničenom odgovornošću za informatičke usluge</derivirana_varijabla>
  </DomainObject.Predmet.ProtustrankaNazivFormated>
  <DomainObject.Predmet.ProtustrankaNazivFormatedOIB>
    <izvorni_sadrzaj>VUGA INFORMACIJSKE TEHNOLOGIJE jednostavno društvo s ograničenom odgovornošću za informatičke usluge, OIB 29573441678</izvorni_sadrzaj>
    <derivirana_varijabla naziv="DomainObject.Predmet.ProtustrankaNazivFormatedOIB_1">VUGA INFORMACIJSKE TEHNOLOGIJE jednostavno društvo s ograničenom odgovornošću za informatičke usluge, OIB 29573441678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VUGA INFORMACIJSKE TEHNOLOGIJE jednostavno društvo s ograničenom odgovornošću za informatičke usluge</item>
    </izvorni_sadrzaj>
    <derivirana_varijabla naziv="DomainObject.Predmet.ProtuStrankaListFormated_1">
      <item>VUGA INFORMACIJSKE TEHNOLOGIJE jednostavno društvo s ograničenom odgovornošću za informatičke usluge</item>
    </derivirana_varijabla>
  </DomainObject.Predmet.ProtuStrankaListFormated>
  <DomainObject.Predmet.ProtuStrankaListFormatedOIB>
    <izvorni_sadrzaj>
      <item>VUGA INFORMACIJSKE TEHNOLOGIJE jednostavno društvo s ograničenom odgovornošću za informatičke usluge, OIB 29573441678</item>
    </izvorni_sadrzaj>
    <derivirana_varijabla naziv="DomainObject.Predmet.ProtuStrankaListFormatedOIB_1">
      <item>VUGA INFORMACIJSKE TEHNOLOGIJE jednostavno društvo s ograničenom odgovornošću za informatičke usluge, OIB 29573441678</item>
    </derivirana_varijabla>
  </DomainObject.Predmet.ProtuStrankaListFormatedOIB>
  <DomainObject.Predmet.ProtuStrankaListFormatedWithAdress>
    <izvorni_sadrzaj>
      <item>VUGA INFORMACIJSKE TEHNOLOGIJE jednostavno društvo s ograničenom odgovornošću za informatičke usluge, Antuna Stipančića 24, 10000 Zagreb</item>
    </izvorni_sadrzaj>
    <derivirana_varijabla naziv="DomainObject.Predmet.ProtuStrankaListFormatedWithAdress_1">
      <item>VUGA INFORMACIJSKE TEHNOLOGIJE jednostavno društvo s ograničenom odgovornošću za informatičke usluge, Antuna Stipančića 24, 10000 Zagreb</item>
    </derivirana_varijabla>
  </DomainObject.Predmet.ProtuStrankaListFormatedWithAdress>
  <DomainObject.Predmet.ProtuStrankaListFormatedWithAdressOIB>
    <izvorni_sadrzaj>
      <item>VUGA INFORMACIJSKE TEHNOLOGIJE jednostavno društvo s ograničenom odgovornošću za informatičke usluge, OIB 29573441678, Antuna Stipančića 24, 10000 Zagreb</item>
    </izvorni_sadrzaj>
    <derivirana_varijabla naziv="DomainObject.Predmet.ProtuStrankaListFormatedWithAdressOIB_1">
      <item>VUGA INFORMACIJSKE TEHNOLOGIJE jednostavno društvo s ograničenom odgovornošću za informatičke usluge, OIB 29573441678, Antuna Stipančića 24, 10000 Zagreb</item>
    </derivirana_varijabla>
  </DomainObject.Predmet.ProtuStrankaListFormatedWithAdressOIB>
  <DomainObject.Predmet.ProtuStrankaListNazivFormated>
    <izvorni_sadrzaj>
      <item>VUGA INFORMACIJSKE TEHNOLOGIJE jednostavno društvo s ograničenom odgovornošću za informatičke usluge</item>
    </izvorni_sadrzaj>
    <derivirana_varijabla naziv="DomainObject.Predmet.ProtuStrankaListNazivFormated_1">
      <item>VUGA INFORMACIJSKE TEHNOLOGIJE jednostavno društvo s ograničenom odgovornošću za informatičke usluge</item>
    </derivirana_varijabla>
  </DomainObject.Predmet.ProtuStrankaListNazivFormated>
  <DomainObject.Predmet.ProtuStrankaListNazivFormatedOIB>
    <izvorni_sadrzaj>
      <item>VUGA INFORMACIJSKE TEHNOLOGIJE jednostavno društvo s ograničenom odgovornošću za informatičke usluge, OIB 29573441678</item>
    </izvorni_sadrzaj>
    <derivirana_varijabla naziv="DomainObject.Predmet.ProtuStrankaListNazivFormatedOIB_1">
      <item>VUGA INFORMACIJSKE TEHNOLOGIJE jednostavno društvo s ograničenom odgovornošću za informatičke usluge, OIB 29573441678</item>
    </derivirana_varijabla>
  </DomainObject.Predmet.ProtuStrankaListNazivFormatedOIB>
  <DomainObject.Predmet.OstaliListFormated>
    <izvorni_sadrzaj>
      <item>Josip Sviličić</item>
    </izvorni_sadrzaj>
    <derivirana_varijabla naziv="DomainObject.Predmet.OstaliListFormated_1">
      <item>Josip Sviličić</item>
    </derivirana_varijabla>
  </DomainObject.Predmet.OstaliListFormated>
  <DomainObject.Predmet.OstaliListFormatedOIB>
    <izvorni_sadrzaj>
      <item>Josip Sviličić, OIB 14866740003</item>
    </izvorni_sadrzaj>
    <derivirana_varijabla naziv="DomainObject.Predmet.OstaliListFormatedOIB_1">
      <item>Josip Sviličić, OIB 14866740003</item>
    </derivirana_varijabla>
  </DomainObject.Predmet.OstaliListFormatedOIB>
  <DomainObject.Predmet.OstaliListFormatedWithAdress>
    <izvorni_sadrzaj>
      <item>Josip Sviličić, Velebitska Ulica 22, 23000 Zadar</item>
    </izvorni_sadrzaj>
    <derivirana_varijabla naziv="DomainObject.Predmet.OstaliListFormatedWithAdress_1">
      <item>Josip Sviličić, Velebitska Ulica 22, 23000 Zadar</item>
    </derivirana_varijabla>
  </DomainObject.Predmet.OstaliListFormatedWithAdress>
  <DomainObject.Predmet.OstaliListFormatedWithAdressOIB>
    <izvorni_sadrzaj>
      <item>Josip Sviličić, OIB 14866740003, Velebitska Ulica 22, 23000 Zadar</item>
    </izvorni_sadrzaj>
    <derivirana_varijabla naziv="DomainObject.Predmet.OstaliListFormatedWithAdressOIB_1">
      <item>Josip Sviličić, OIB 14866740003, Velebitska Ulica 22, 23000 Zadar</item>
    </derivirana_varijabla>
  </DomainObject.Predmet.OstaliListFormatedWithAdressOIB>
  <DomainObject.Predmet.OstaliListNazivFormated>
    <izvorni_sadrzaj>
      <item>Josip Sviličić</item>
    </izvorni_sadrzaj>
    <derivirana_varijabla naziv="DomainObject.Predmet.OstaliListNazivFormated_1">
      <item>Josip Sviličić</item>
    </derivirana_varijabla>
  </DomainObject.Predmet.OstaliListNazivFormated>
  <DomainObject.Predmet.OstaliListNazivFormatedOIB>
    <izvorni_sadrzaj>
      <item>Josip Sviličić, OIB 14866740003</item>
    </izvorni_sadrzaj>
    <derivirana_varijabla naziv="DomainObject.Predmet.OstaliListNazivFormatedOIB_1">
      <item>Josip Sviličić, OIB 14866740003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VUGA INFORMACIJSKE TEHNOLOGIJE jednostavno društvo s ograničenom odgovornošću za informatičke usluge</izvorni_sadrzaj>
    <derivirana_varijabla naziv="DomainObject.Predmet.ProtustrankaIDrugi_1">VUGA INFORMACIJSKE TEHNOLOGIJE jednostavno društvo s ograničenom odgovornošću za informatičke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VUGA INFORMACIJSKE TEHNOLOGIJE jednostavno društvo s ograničenom odgovornošću za informatičke usluge, OIB 29573441678, Antuna Stipančića 24, 10000 Zagreb</izvorni_sadrzaj>
    <derivirana_varijabla naziv="DomainObject.Predmet.ProtustrankaIDrugiAdressOIB_1">VUGA INFORMACIJSKE TEHNOLOGIJE jednostavno društvo s ograničenom odgovornošću za informatičke usluge, OIB 29573441678, Antuna Stipančića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VUGA INFORMACIJSKE TEHNOLOGIJE jednostavno društvo s ograničenom odgovornošću za informatičke usluge</item>
      <item>Josip Sviličić</item>
    </izvorni_sadrzaj>
    <derivirana_varijabla naziv="DomainObject.Predmet.SudioniciListNaziv_1">
      <item>FINA Regionalni centar Zagreb</item>
      <item>VUGA INFORMACIJSKE TEHNOLOGIJE jednostavno društvo s ograničenom odgovornošću za informatičke usluge</item>
      <item>Josip Sviličić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VUGA INFORMACIJSKE TEHNOLOGIJE jednostavno društvo s ograničenom odgovornošću za informatičke usluge, OIB 29573441678, Antuna Stipančića 24,10000 Zagreb</item>
      <item>Josip Sviličić, OIB 14866740003, Velebitska Ulica 22,23000 Zadar</item>
    </izvorni_sadrzaj>
    <derivirana_varijabla naziv="DomainObject.Predmet.SudioniciListAdressOIB_1">
      <item>FINA Regionalni centar Zagreb, OIB 85821130368, Trg svibanjskih žrtava 1995. br. 1,10000 Zagreb</item>
      <item>VUGA INFORMACIJSKE TEHNOLOGIJE jednostavno društvo s ograničenom odgovornošću za informatičke usluge, OIB 29573441678, Antuna Stipančića 24,10000 Zagreb</item>
      <item>Josip Sviličić, OIB 14866740003, Velebitska Ulica 22,23000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29573441678</item>
      <item>, OIB 14866740003</item>
    </izvorni_sadrzaj>
    <derivirana_varijabla naziv="DomainObject.Predmet.SudioniciListNazivOIB_1">
      <item>, OIB 85821130368</item>
      <item>, OIB 29573441678</item>
      <item>, OIB 14866740003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2565</properties:Characters>
  <properties:Lines>84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2016-11-15T12:31:00Z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2016-11-15T12:57:00Z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