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c682" w14:paraId="7e8c682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1C15BF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1C15BF">
              <w:rPr>
                <w:rFonts w:hAnsi="Times New Roman" w:ascii="Times New Roman"/>
                <w:snapToGrid/>
                <w:szCs w:val="24"/>
                <w:lang w:eastAsia="hr-HR" w:val="hr-HR"/>
              </w:rPr>
              <w:t>936/16-29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1C15BF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15A92">
        <w:rPr>
          <w:rFonts w:hAnsi="Times New Roman" w:ascii="Times New Roman"/>
          <w:szCs w:val="24"/>
          <w:lang w:val="hr-HR"/>
        </w:rPr>
        <w:t xml:space="preserve"> </w:t>
      </w:r>
      <w:r w:rsidR="001C15BF" w:rsidRPr="001C15BF">
        <w:rPr>
          <w:rFonts w:hAnsi="Times New Roman" w:ascii="Times New Roman"/>
          <w:szCs w:val="24"/>
          <w:lang w:val="hr-HR"/>
        </w:rPr>
        <w:t>DAM-RO d.o.o. u stečaju, Hrašćica, Kralja Tomislava 33, OIB: 08941703381, 23. siječnja 2018.,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1C15BF" w:rsidP="001C15BF" w:rsidR="00273580" w:rsidRPr="001C15BF">
      <w:pPr>
        <w:pStyle w:val="Odlomakpopisa"/>
        <w:numPr>
          <w:ilvl w:val="0"/>
          <w:numId w:val="9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ožujka</w:t>
      </w:r>
      <w:r w:rsidR="00C92471" w:rsidRPr="001C15BF">
        <w:rPr>
          <w:rFonts w:hAnsi="Times New Roman" w:ascii="Times New Roman"/>
          <w:szCs w:val="24"/>
          <w:lang w:val="hr-HR"/>
        </w:rPr>
        <w:t xml:space="preserve"> 2018</w:t>
      </w:r>
      <w:r w:rsidR="00FA6542" w:rsidRPr="001C15BF">
        <w:rPr>
          <w:rFonts w:hAnsi="Times New Roman" w:ascii="Times New Roman"/>
          <w:szCs w:val="24"/>
          <w:lang w:val="hr-HR"/>
        </w:rPr>
        <w:t xml:space="preserve">. godine u </w:t>
      </w:r>
      <w:r>
        <w:rPr>
          <w:rFonts w:hAnsi="Times New Roman" w:ascii="Times New Roman"/>
          <w:szCs w:val="24"/>
          <w:lang w:val="hr-HR"/>
        </w:rPr>
        <w:t>08,00</w:t>
      </w:r>
      <w:r w:rsidR="00C92471" w:rsidRPr="001C15BF">
        <w:rPr>
          <w:rFonts w:hAnsi="Times New Roman" w:ascii="Times New Roman"/>
          <w:szCs w:val="24"/>
          <w:lang w:val="hr-HR"/>
        </w:rPr>
        <w:t xml:space="preserve"> </w:t>
      </w:r>
      <w:r w:rsidR="00FA6542" w:rsidRPr="001C15BF">
        <w:rPr>
          <w:rFonts w:hAnsi="Times New Roman" w:ascii="Times New Roman"/>
          <w:szCs w:val="24"/>
          <w:lang w:val="hr-HR"/>
        </w:rPr>
        <w:t>sati</w:t>
      </w:r>
      <w:r w:rsidR="00BD5344" w:rsidRPr="001C15BF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1C15BF">
        <w:rPr>
          <w:rFonts w:hAnsi="Times New Roman" w:ascii="Times New Roman"/>
          <w:szCs w:val="24"/>
          <w:lang w:val="hr-HR"/>
        </w:rPr>
        <w:t>23. siječnja 2018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2920AA" w:rsidP="00CE050F" w:rsidR="002920AA">
      <w:pPr>
        <w:jc w:val="both"/>
        <w:rPr>
          <w:rFonts w:hAnsi="Times New Roman" w:ascii="Times New Roman"/>
          <w:szCs w:val="24"/>
          <w:lang w:val="hr-HR"/>
        </w:rPr>
      </w:pPr>
    </w:p>
    <w:p w:rsidRDefault="00A15A92" w:rsidP="00CE050F" w:rsidR="00A15A92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92471" w:rsidR="00C92471">
      <w:pPr>
        <w:jc w:val="both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jc w:val="both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DNA:</w:t>
      </w:r>
    </w:p>
    <w:p w:rsidRDefault="001C15BF" w:rsidP="001C15BF" w:rsidR="001C15BF" w:rsidRPr="001C15BF">
      <w:pPr>
        <w:jc w:val="both"/>
        <w:rPr>
          <w:rFonts w:hAnsi="Times New Roman" w:ascii="Times New Roman"/>
          <w:szCs w:val="24"/>
          <w:lang w:val="hr-HR"/>
        </w:rPr>
      </w:pPr>
    </w:p>
    <w:p w:rsidRDefault="001C15BF" w:rsidP="001C15BF" w:rsidR="001C15BF" w:rsidRPr="001C15BF">
      <w:pPr>
        <w:pStyle w:val="Odlomakpopisa"/>
        <w:widowControl/>
        <w:numPr>
          <w:ilvl w:val="0"/>
          <w:numId w:val="10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Stečajna upraviteljica Lidia Belamarić, Varaždin, Kratka 2,</w:t>
      </w:r>
    </w:p>
    <w:p w:rsidRDefault="001C15BF" w:rsidP="001C15BF" w:rsidR="001C15BF" w:rsidRPr="001C15BF">
      <w:pPr>
        <w:pStyle w:val="Odlomakpopisa"/>
        <w:widowControl/>
        <w:numPr>
          <w:ilvl w:val="0"/>
          <w:numId w:val="10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E-oglasna ploča ovog suda kao dostava za:</w:t>
      </w:r>
    </w:p>
    <w:p w:rsidRDefault="001C15BF" w:rsidP="001C15BF" w:rsidR="001C15BF" w:rsidRPr="001C15BF">
      <w:pPr>
        <w:pStyle w:val="Odlomakpopisa"/>
        <w:widowControl/>
        <w:numPr>
          <w:ilvl w:val="0"/>
          <w:numId w:val="10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Stečajni vjerovnik Republika Hrvatska, </w:t>
      </w:r>
      <w:r w:rsidRPr="001C15BF">
        <w:rPr>
          <w:rFonts w:hAnsi="Times New Roman" w:ascii="Times New Roman"/>
          <w:color w:val="000000"/>
          <w:lang w:val="hr-HR"/>
        </w:rPr>
        <w:t>zastupana po Županijskom državnom odvjetništvu u Varaždinu,   Građansko-upravni odjel, Varaždin, B. Radić 2,</w:t>
      </w:r>
    </w:p>
    <w:p w:rsidRDefault="001C15BF" w:rsidP="001C15BF" w:rsidR="001C15BF" w:rsidRPr="001C15B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widowControl/>
        <w:rPr>
          <w:rFonts w:hAnsi="Times New Roman" w:ascii="Times New Roman"/>
          <w:szCs w:val="24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7A4" w:rsidP="00162604" w:rsidR="009147A4">
      <w:r>
        <w:separator/>
      </w:r>
    </w:p>
  </w:endnote>
  <w:endnote w:id="0" w:type="continuationSeparator">
    <w:p w:rsidRDefault="009147A4" w:rsidP="00162604" w:rsidR="00914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7A4" w:rsidP="00162604" w:rsidR="009147A4">
      <w:r>
        <w:separator/>
      </w:r>
    </w:p>
  </w:footnote>
  <w:footnote w:id="0" w:type="continuationSeparator">
    <w:p w:rsidRDefault="009147A4" w:rsidP="00162604" w:rsidR="009147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E4254F" w:rsidRPr="00E4254F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St-</w:t>
    </w:r>
    <w:r w:rsidR="001C15BF">
      <w:rPr>
        <w:rFonts w:hAnsi="Times New Roman" w:ascii="Times New Roman"/>
      </w:rPr>
      <w:t>936/16-29</w:t>
    </w:r>
  </w:p>
  <w:p w:rsidRDefault="00C92471" w:rsidR="00C92471">
    <w:pPr>
      <w:pStyle w:val="Zaglavlje"/>
      <w:rPr>
        <w:rFonts w:hAnsi="Times New Roman" w:ascii="Times New Roman"/>
      </w:rPr>
    </w:pP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C15BF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67D96"/>
    <w:rsid w:val="004D796C"/>
    <w:rsid w:val="0050170C"/>
    <w:rsid w:val="00563267"/>
    <w:rsid w:val="005878C1"/>
    <w:rsid w:val="005D1CB3"/>
    <w:rsid w:val="005F64A0"/>
    <w:rsid w:val="00610265"/>
    <w:rsid w:val="00656FF7"/>
    <w:rsid w:val="0067456B"/>
    <w:rsid w:val="006F354F"/>
    <w:rsid w:val="006F4440"/>
    <w:rsid w:val="00732414"/>
    <w:rsid w:val="0079321F"/>
    <w:rsid w:val="00797C0C"/>
    <w:rsid w:val="007B4AEB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B46A2F"/>
    <w:rsid w:val="00BD5344"/>
    <w:rsid w:val="00C17280"/>
    <w:rsid w:val="00C20B7F"/>
    <w:rsid w:val="00C306D8"/>
    <w:rsid w:val="00C92471"/>
    <w:rsid w:val="00C9577A"/>
    <w:rsid w:val="00CC0E87"/>
    <w:rsid w:val="00CE050F"/>
    <w:rsid w:val="00CF774C"/>
    <w:rsid w:val="00D24B58"/>
    <w:rsid w:val="00D361E1"/>
    <w:rsid w:val="00D465DD"/>
    <w:rsid w:val="00D949EC"/>
    <w:rsid w:val="00DF7444"/>
    <w:rsid w:val="00DF7F8F"/>
    <w:rsid w:val="00E110BA"/>
    <w:rsid w:val="00E4254F"/>
    <w:rsid w:val="00E803EF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2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54F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254F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254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254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2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54F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254F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254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254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4.11.2016.</izvorni_sadrzaj>
    <derivirana_varijabla naziv="DomainObject.Predmet.PrimjedbaSuca_1">ŽALBA 4.11.2016.</derivirana_varijabla>
  </DomainObject.Predmet.PrimjedbaSuca>
  <DomainObject.Predmet.ProtustrankaFormated>
    <izvorni_sadrzaj>  DAM-RO društvo s ograničenom odgovornošću za transport i trgovinu zastupanog po punomoćniku KORUŠIĆ, HRG I VUKALOVIĆ, javno trgovačko društvo za obavljanje odvjetničkih poslova</izvorni_sadrzaj>
    <derivirana_varijabla naziv="DomainObject.Predmet.ProtustrankaFormated_1">  DAM-RO društvo s ograničenom odgovornošću za transport i trgovinu zastupanog po punomoćniku KORUŠIĆ, HRG I VUKALOVIĆ, javno trgovačko društvo za obavljanje odvjetničkih poslova</derivirana_varijabla>
  </DomainObject.Predmet.ProtustrankaFormated>
  <DomainObject.Predmet.ProtustrankaFormatedOIB>
    <izvorni_sadrzaj>  DAM-RO društvo s ograničenom odgovornošću za transport i trgovinu, OIB 08941703381 zastupanog po punomoćniku KORUŠIĆ, HRG I VUKALOVIĆ, javno trgovačko društvo za obavljanje odvjetničkih poslova</izvorni_sadrzaj>
    <derivirana_varijabla naziv="DomainObject.Predmet.ProtustrankaFormatedOIB_1">  DAM-RO društvo s ograničenom odgovornošću za transport i trgovinu, OIB 08941703381 zastupanog po punomoćniku KORUŠIĆ, HRG I VUKALOVIĆ, javno trgovačko društvo za obavljanje odvjetničkih poslova</derivirana_varijabla>
  </DomainObject.Predmet.ProtustrankaFormatedOIB>
  <DomainObject.Predmet.ProtustrankaFormatedWithAdress>
    <izvorni_sadrzaj> DAM-RO društvo s ograničenom odgovornošću za transport i trgovinu, Kralja Tomislava 33, 42000 Hrašćica zastupanog po punomoćniku KORUŠIĆ, HRG I VUKALOVIĆ, javno trgovačko društvo za obavljanje odvjetničkih poslova</izvorni_sadrzaj>
    <derivirana_varijabla naziv="DomainObject.Predmet.ProtustrankaFormatedWithAdress_1"> DAM-RO društvo s ograničenom odgovornošću za transport i trgovinu, Kralja Tomislava 33, 42000 Hrašćica zastupanog po punomoćniku KORUŠIĆ, HRG I VUKALOVIĆ, javno trgovačko društvo za obavljanje odvjetničkih poslova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 zastupanog po punomoćniku KORUŠIĆ, HRG I VUKALOVIĆ, javno trgovačko društvo za obavljanje odvjetničkih poslova</izvorni_sadrzaj>
    <derivirana_varijabla naziv="DomainObject.Predmet.ProtustrankaFormatedWithAdressOIB_1"> DAM-RO društvo s ograničenom odgovornošću za transport i trgovinu, OIB 08941703381, Kralja Tomislava 33, 42000 Hrašćica zastupanog po punomoćniku KORUŠIĆ, HRG I VUKALOVIĆ, javno trgovačko društvo za obavljanje odvjetničkih poslova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 zastupanog po punomoćniku KORUŠIĆ, HRG I VUKALOVIĆ, javno trgovačko društvo za obavljanje odvjetničkih poslova</item>
    </izvorni_sadrzaj>
    <derivirana_varijabla naziv="DomainObject.Predmet.ProtuStrankaListFormated_1">
      <item>DAM-RO društvo s ograničenom odgovornošću za transport i trgovinu zastupanog po punomoćniku KORUŠIĆ, HRG I VUKALOVIĆ, javno trgovačko društvo za obavljanje odvjetničkih poslova</item>
    </derivirana_varijabla>
  </DomainObject.Predmet.ProtuStrankaListFormated>
  <DomainObject.Predmet.ProtuStrankaListFormatedOIB>
    <izvorni_sadrzaj>
      <item>DAM-RO društvo s ograničenom odgovornošću za transport i trgovinu, OIB 08941703381 zastupanog po punomoćniku KORUŠIĆ, HRG I VUKALOVIĆ, javno trgovačko društvo za obavljanje odvjetničkih poslova</item>
    </izvorni_sadrzaj>
    <derivirana_varijabla naziv="DomainObject.Predmet.ProtuStrankaListFormatedOIB_1">
      <item>DAM-RO društvo s ograničenom odgovornošću za transport i trgovinu, OIB 08941703381 zastupanog po punomoćniku KORUŠIĆ, HRG I VUKALOVIĆ, javno trgovačko društvo za obavljanje odvjetničkih poslova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 zastupanog po punomoćniku KORUŠIĆ, HRG I VUKALOVIĆ, javno trgovačko društvo za obavljanje odvjetničkih poslova</item>
    </izvorni_sadrzaj>
    <derivirana_varijabla naziv="DomainObject.Predmet.ProtuStrankaListFormatedWithAdress_1">
      <item>DAM-RO društvo s ograničenom odgovornošću za transport i trgovinu, Kralja Tomislava 33, 42000 Hrašćica zastupanog po punomoćniku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 zastupanog po punomoćniku KORUŠIĆ, HRG I VUKALOVIĆ, javno trgovačko društvo za obavljanje odvjetničkih poslova</item>
    </izvorni_sadrzaj>
    <derivirana_varijabla naziv="DomainObject.Predmet.ProtuStrankaListFormatedWithAdressOIB_1">
      <item>DAM-RO društvo s ograničenom odgovornošću za transport i trgovinu, OIB 08941703381, Kralja Tomislava 33, 42000 Hrašćica zastupanog po punomoćniku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233</properties:Words>
  <properties:Characters>1131</properties:Characters>
  <properties:Lines>60</properties:Lines>
  <properties:Paragraphs>27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2018-01-23T11:15:00Z</cp:lastPrinted>
  <dcterms:modified xmlns:xsi="http://www.w3.org/2001/XMLSchema-instance" xsi:type="dcterms:W3CDTF">2018-01-23T11:17:00Z</dcterms:modified>
  <cp:revision>32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