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5EA14CA" w14:textId="7777777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 w14:paraId="402C61E0" w14:textId="77777777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 w14:paraId="01B395B6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 w14:paraId="61831798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 w14:paraId="7D2D1010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 w14:paraId="44CE3198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355170C2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105F8278" w14:textId="77777777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923A0E">
        <w:rPr>
          <w:rFonts w:ascii="Arial" w:hAnsi="Arial" w:eastAsia="MS Mincho" w:cs="Arial"/>
          <w:sz w:val="24"/>
          <w:szCs w:val="24"/>
        </w:rPr>
        <w:t>205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C4A7B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 w14:paraId="3B1CEDB7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 w14:paraId="5FD86131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DD0FCA" w:rsidRDefault="00F92F64" w14:paraId="0B157B3B" w14:textId="4F2ECB48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  <w:r w:rsidR="00AC1A72">
        <w:rPr>
          <w:rFonts w:ascii="Arial" w:hAnsi="Arial" w:eastAsia="MS Mincho" w:cs="Arial"/>
          <w:sz w:val="24"/>
          <w:szCs w:val="24"/>
        </w:rPr>
        <w:t>(</w:t>
      </w:r>
      <w:r w:rsidRPr="00B84E9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923A0E">
        <w:rPr>
          <w:rFonts w:ascii="Arial" w:hAnsi="Arial" w:eastAsia="MS Mincho" w:cs="Arial"/>
          <w:sz w:val="24"/>
          <w:szCs w:val="24"/>
        </w:rPr>
        <w:t>1</w:t>
      </w:r>
      <w:r w:rsidR="005E4CC9">
        <w:rPr>
          <w:rFonts w:ascii="Arial" w:hAnsi="Arial" w:eastAsia="MS Mincho" w:cs="Arial"/>
          <w:sz w:val="24"/>
          <w:szCs w:val="24"/>
        </w:rPr>
        <w:t>4</w:t>
      </w:r>
      <w:r w:rsidR="00C82E06">
        <w:rPr>
          <w:rFonts w:ascii="Arial" w:hAnsi="Arial" w:eastAsia="MS Mincho" w:cs="Arial"/>
          <w:sz w:val="24"/>
          <w:szCs w:val="24"/>
        </w:rPr>
        <w:t>. svibnja</w:t>
      </w:r>
      <w:r w:rsidR="00713D3E">
        <w:rPr>
          <w:rFonts w:ascii="Arial" w:hAnsi="Arial" w:eastAsia="MS Mincho" w:cs="Arial"/>
          <w:sz w:val="24"/>
          <w:szCs w:val="24"/>
        </w:rPr>
        <w:t xml:space="preserve"> 2026.</w:t>
      </w:r>
    </w:p>
    <w:p w:rsidRPr="00B84E94" w:rsidR="00F92F64" w:rsidP="00F63F47" w:rsidRDefault="00F92F64" w14:paraId="52254586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 w14:paraId="7AE8FD45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 w14:paraId="574926DE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 w14:paraId="2C64F495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987066">
        <w:rPr>
          <w:rFonts w:ascii="Arial" w:hAnsi="Arial" w:eastAsia="MS Mincho" w:cs="Arial"/>
          <w:sz w:val="24"/>
          <w:szCs w:val="24"/>
        </w:rPr>
        <w:t xml:space="preserve"> </w:t>
      </w:r>
      <w:r w:rsidRPr="00923A0E" w:rsidR="00923A0E">
        <w:rPr>
          <w:rFonts w:ascii="Arial" w:hAnsi="Arial" w:eastAsia="MS Mincho" w:cs="Arial"/>
          <w:sz w:val="24"/>
          <w:szCs w:val="24"/>
        </w:rPr>
        <w:t>FOUR WINDS RESIDENCES d.o.o. RIJEKA (Grad Rijeka), Vukovarska 10 A, OIB: 77314320385, MBS:</w:t>
      </w:r>
      <w:r w:rsidR="00923A0E">
        <w:rPr>
          <w:rFonts w:ascii="Arial" w:hAnsi="Arial" w:eastAsia="MS Mincho" w:cs="Arial"/>
          <w:sz w:val="24"/>
          <w:szCs w:val="24"/>
        </w:rPr>
        <w:t xml:space="preserve"> </w:t>
      </w:r>
      <w:r w:rsidRPr="00923A0E" w:rsidR="00923A0E">
        <w:rPr>
          <w:rFonts w:ascii="Arial" w:hAnsi="Arial" w:eastAsia="MS Mincho" w:cs="Arial"/>
          <w:sz w:val="24"/>
          <w:szCs w:val="24"/>
        </w:rPr>
        <w:t>040343510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923A0E">
        <w:rPr>
          <w:rFonts w:ascii="Arial" w:hAnsi="Arial" w:eastAsia="MS Mincho" w:cs="Arial"/>
          <w:sz w:val="24"/>
          <w:szCs w:val="24"/>
        </w:rPr>
        <w:t>5.613,85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923A0E" w:rsidRDefault="00A560EE" w14:paraId="3807BB1E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</w:t>
      </w:r>
      <w:r w:rsidR="005809A4">
        <w:rPr>
          <w:rFonts w:ascii="Arial" w:hAnsi="Arial" w:eastAsia="MS Mincho" w:cs="Arial"/>
          <w:sz w:val="24"/>
          <w:szCs w:val="24"/>
        </w:rPr>
        <w:t>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B443C5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B443C5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7643A4">
        <w:rPr>
          <w:rFonts w:ascii="Arial" w:hAnsi="Arial" w:eastAsia="MS Mincho" w:cs="Arial"/>
          <w:sz w:val="24"/>
          <w:szCs w:val="24"/>
        </w:rPr>
        <w:t>(</w:t>
      </w:r>
      <w:proofErr w:type="spellStart"/>
      <w:r w:rsidRPr="00923A0E" w:rsidR="00923A0E">
        <w:rPr>
          <w:rFonts w:ascii="Arial" w:hAnsi="Arial" w:eastAsia="MS Mincho" w:cs="Arial"/>
          <w:sz w:val="24"/>
          <w:szCs w:val="24"/>
        </w:rPr>
        <w:t>G</w:t>
      </w:r>
      <w:r w:rsidR="00923A0E">
        <w:rPr>
          <w:rFonts w:ascii="Arial" w:hAnsi="Arial" w:eastAsia="MS Mincho" w:cs="Arial"/>
          <w:sz w:val="24"/>
          <w:szCs w:val="24"/>
        </w:rPr>
        <w:t>rigory</w:t>
      </w:r>
      <w:proofErr w:type="spellEnd"/>
      <w:r w:rsidR="00923A0E">
        <w:rPr>
          <w:rFonts w:ascii="Arial" w:hAnsi="Arial" w:eastAsia="MS Mincho" w:cs="Arial"/>
          <w:sz w:val="24"/>
          <w:szCs w:val="24"/>
        </w:rPr>
        <w:t xml:space="preserve"> </w:t>
      </w:r>
      <w:r w:rsidRPr="00923A0E" w:rsidR="00923A0E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923A0E" w:rsidR="00923A0E">
        <w:rPr>
          <w:rFonts w:ascii="Arial" w:hAnsi="Arial" w:eastAsia="MS Mincho" w:cs="Arial"/>
          <w:sz w:val="24"/>
          <w:szCs w:val="24"/>
        </w:rPr>
        <w:t>G</w:t>
      </w:r>
      <w:r w:rsidR="00923A0E">
        <w:rPr>
          <w:rFonts w:ascii="Arial" w:hAnsi="Arial" w:eastAsia="MS Mincho" w:cs="Arial"/>
          <w:sz w:val="24"/>
          <w:szCs w:val="24"/>
        </w:rPr>
        <w:t>rimalda</w:t>
      </w:r>
      <w:proofErr w:type="spellEnd"/>
      <w:r w:rsidRPr="00923A0E" w:rsidR="00923A0E">
        <w:rPr>
          <w:rFonts w:ascii="Arial" w:hAnsi="Arial" w:eastAsia="MS Mincho" w:cs="Arial"/>
          <w:sz w:val="24"/>
          <w:szCs w:val="24"/>
        </w:rPr>
        <w:t>, OIB: 73075905541</w:t>
      </w:r>
      <w:r w:rsidR="00923A0E">
        <w:rPr>
          <w:rFonts w:ascii="Arial" w:hAnsi="Arial" w:eastAsia="MS Mincho" w:cs="Arial"/>
          <w:sz w:val="24"/>
          <w:szCs w:val="24"/>
        </w:rPr>
        <w:t xml:space="preserve">, </w:t>
      </w:r>
      <w:r w:rsidRPr="00923A0E" w:rsidR="00923A0E">
        <w:rPr>
          <w:rFonts w:ascii="Arial" w:hAnsi="Arial" w:eastAsia="MS Mincho" w:cs="Arial"/>
          <w:sz w:val="24"/>
          <w:szCs w:val="24"/>
        </w:rPr>
        <w:t>Antigva i Barbuda, FRIARS HILL, ST JOHNS WOODS CENTRE 4</w:t>
      </w:r>
      <w:r w:rsidR="007643A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B443C5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923A0E">
        <w:rPr>
          <w:rFonts w:ascii="Arial" w:hAnsi="Arial" w:eastAsia="MS Mincho" w:cs="Arial"/>
          <w:sz w:val="24"/>
          <w:szCs w:val="24"/>
        </w:rPr>
        <w:t>205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 w14:paraId="1BA23036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 w14:paraId="382057F1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 w14:paraId="5A87F26D" w14:textId="77777777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 w14:paraId="4CBC47F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 w14:paraId="22B2E935" w14:textId="77777777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 w14:paraId="2D647DC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C82E06" w:rsidP="0025477D" w:rsidRDefault="00AF7D66" w14:paraId="24F7D6E0" w14:textId="77777777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C82E06" w:rsidRDefault="00C82E06" w14:paraId="52FB053F" w14:textId="7777777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618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0D06"/>
    <w:rsid w:val="000016CE"/>
    <w:rsid w:val="00007F82"/>
    <w:rsid w:val="00011F26"/>
    <w:rsid w:val="000214EB"/>
    <w:rsid w:val="00021C5E"/>
    <w:rsid w:val="000233AE"/>
    <w:rsid w:val="0003775E"/>
    <w:rsid w:val="00044631"/>
    <w:rsid w:val="00045892"/>
    <w:rsid w:val="00051A43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A7B"/>
    <w:rsid w:val="000C4BAC"/>
    <w:rsid w:val="000E04E5"/>
    <w:rsid w:val="000E0D06"/>
    <w:rsid w:val="000E4397"/>
    <w:rsid w:val="000F4252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3334E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D6C63"/>
    <w:rsid w:val="001E3ED0"/>
    <w:rsid w:val="001F6EC5"/>
    <w:rsid w:val="00212319"/>
    <w:rsid w:val="00227D63"/>
    <w:rsid w:val="00233049"/>
    <w:rsid w:val="0023753F"/>
    <w:rsid w:val="00240AC6"/>
    <w:rsid w:val="002413B5"/>
    <w:rsid w:val="00241DA0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C402F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2703F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02AEA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3C6D"/>
    <w:rsid w:val="0047655D"/>
    <w:rsid w:val="00483314"/>
    <w:rsid w:val="004858B1"/>
    <w:rsid w:val="00486DA2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1DAE"/>
    <w:rsid w:val="0052557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09A4"/>
    <w:rsid w:val="005827C7"/>
    <w:rsid w:val="00590458"/>
    <w:rsid w:val="00592BD9"/>
    <w:rsid w:val="005C4BAD"/>
    <w:rsid w:val="005D5BCB"/>
    <w:rsid w:val="005D7BC8"/>
    <w:rsid w:val="005E1FA9"/>
    <w:rsid w:val="005E4CC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752FF"/>
    <w:rsid w:val="00683435"/>
    <w:rsid w:val="00686AC6"/>
    <w:rsid w:val="0068746F"/>
    <w:rsid w:val="006903E9"/>
    <w:rsid w:val="0069142E"/>
    <w:rsid w:val="006951A5"/>
    <w:rsid w:val="00697214"/>
    <w:rsid w:val="006A1B46"/>
    <w:rsid w:val="006A5A03"/>
    <w:rsid w:val="006B3922"/>
    <w:rsid w:val="006B3AC3"/>
    <w:rsid w:val="006B4577"/>
    <w:rsid w:val="006D3326"/>
    <w:rsid w:val="006D5974"/>
    <w:rsid w:val="006F16BC"/>
    <w:rsid w:val="00710CE8"/>
    <w:rsid w:val="00713D3E"/>
    <w:rsid w:val="007141A2"/>
    <w:rsid w:val="00715C3A"/>
    <w:rsid w:val="00717544"/>
    <w:rsid w:val="00721CB6"/>
    <w:rsid w:val="00724952"/>
    <w:rsid w:val="007327AD"/>
    <w:rsid w:val="0073596E"/>
    <w:rsid w:val="00736AE1"/>
    <w:rsid w:val="00743BEA"/>
    <w:rsid w:val="007563CC"/>
    <w:rsid w:val="00761FD7"/>
    <w:rsid w:val="007643A4"/>
    <w:rsid w:val="00766B96"/>
    <w:rsid w:val="007766C6"/>
    <w:rsid w:val="007A01F1"/>
    <w:rsid w:val="007A4DEB"/>
    <w:rsid w:val="007C688F"/>
    <w:rsid w:val="007D0E6C"/>
    <w:rsid w:val="007D5717"/>
    <w:rsid w:val="007E3626"/>
    <w:rsid w:val="007E76A0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609C6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23A0E"/>
    <w:rsid w:val="00936475"/>
    <w:rsid w:val="00936BC2"/>
    <w:rsid w:val="00955BE6"/>
    <w:rsid w:val="00967445"/>
    <w:rsid w:val="009736D9"/>
    <w:rsid w:val="00974DE5"/>
    <w:rsid w:val="0098064B"/>
    <w:rsid w:val="00987066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377DB"/>
    <w:rsid w:val="00A45C88"/>
    <w:rsid w:val="00A560EE"/>
    <w:rsid w:val="00A576A1"/>
    <w:rsid w:val="00A621D8"/>
    <w:rsid w:val="00A62ED4"/>
    <w:rsid w:val="00A66C39"/>
    <w:rsid w:val="00A74FF6"/>
    <w:rsid w:val="00A75DB2"/>
    <w:rsid w:val="00A83C81"/>
    <w:rsid w:val="00A955CF"/>
    <w:rsid w:val="00AA141A"/>
    <w:rsid w:val="00AA7D40"/>
    <w:rsid w:val="00AC1A72"/>
    <w:rsid w:val="00AC76EA"/>
    <w:rsid w:val="00AD4C85"/>
    <w:rsid w:val="00AE2C4E"/>
    <w:rsid w:val="00AE6294"/>
    <w:rsid w:val="00AF6644"/>
    <w:rsid w:val="00AF6CD8"/>
    <w:rsid w:val="00AF75D8"/>
    <w:rsid w:val="00AF7D66"/>
    <w:rsid w:val="00B0431A"/>
    <w:rsid w:val="00B174B8"/>
    <w:rsid w:val="00B27B94"/>
    <w:rsid w:val="00B31A15"/>
    <w:rsid w:val="00B3359B"/>
    <w:rsid w:val="00B357B4"/>
    <w:rsid w:val="00B443C5"/>
    <w:rsid w:val="00B52765"/>
    <w:rsid w:val="00B541E0"/>
    <w:rsid w:val="00B657AA"/>
    <w:rsid w:val="00B66554"/>
    <w:rsid w:val="00B75C1B"/>
    <w:rsid w:val="00B84E94"/>
    <w:rsid w:val="00B86CC9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56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6A4B"/>
    <w:rsid w:val="00C274DE"/>
    <w:rsid w:val="00C37461"/>
    <w:rsid w:val="00C44F6C"/>
    <w:rsid w:val="00C54145"/>
    <w:rsid w:val="00C60724"/>
    <w:rsid w:val="00C61F3D"/>
    <w:rsid w:val="00C64CD0"/>
    <w:rsid w:val="00C659AC"/>
    <w:rsid w:val="00C82E06"/>
    <w:rsid w:val="00C83545"/>
    <w:rsid w:val="00C92A59"/>
    <w:rsid w:val="00C94F87"/>
    <w:rsid w:val="00CA1587"/>
    <w:rsid w:val="00CA1668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395"/>
    <w:rsid w:val="00CF3F41"/>
    <w:rsid w:val="00D04EA3"/>
    <w:rsid w:val="00D11A2E"/>
    <w:rsid w:val="00D332EA"/>
    <w:rsid w:val="00D54565"/>
    <w:rsid w:val="00D54829"/>
    <w:rsid w:val="00D6048E"/>
    <w:rsid w:val="00D70B56"/>
    <w:rsid w:val="00D70C63"/>
    <w:rsid w:val="00D72B15"/>
    <w:rsid w:val="00D912BB"/>
    <w:rsid w:val="00D912E9"/>
    <w:rsid w:val="00DA1F49"/>
    <w:rsid w:val="00DA4336"/>
    <w:rsid w:val="00DB2DF3"/>
    <w:rsid w:val="00DC11CD"/>
    <w:rsid w:val="00DD0FCA"/>
    <w:rsid w:val="00DD6708"/>
    <w:rsid w:val="00DE7439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B0BDF"/>
    <w:rsid w:val="00EC194A"/>
    <w:rsid w:val="00ED2024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14D0"/>
    <w:rsid w:val="00F52147"/>
    <w:rsid w:val="00F52919"/>
    <w:rsid w:val="00F5413A"/>
    <w:rsid w:val="00F5446A"/>
    <w:rsid w:val="00F55508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8497" v:ext="edit"/>
    <o:shapelayout v:ext="edit">
      <o:idmap data="1" v:ext="edit"/>
    </o:shapelayout>
  </w:shapeDefaults>
  <w:decimalSymbol w:val=","/>
  <w:listSeparator w:val=";"/>
  <w14:docId w14:val="603F65FF"/>
  <w15:docId w15:val="{465BCC1D-5C8E-4932-8BC6-0B4E223793EC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1DA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41DA0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41DA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41DA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41DA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St-205/2026-5</izvorni_sadrzaj>
    <derivirana_varijabla naziv="DomainObject.Oznaka_1">St-205/2026-5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travnja 2026.</izvorni_sadrzaj>
    <derivirana_varijabla naziv="DomainObject.Predmet.DatumIzradeOptuznogAkta_1">23. travnja 2026.</derivirana_varijabla>
  </DomainObject.Predmet.DatumIzradeOptuznogAkta>
  <DomainObject.Predmet.DatumIzradeOptuznogAktaFormated>
    <izvorni_sadrzaj>23.4.2026.</izvorni_sadrzaj>
    <derivirana_varijabla naziv="DomainObject.Predmet.DatumIzradeOptuznogAktaFormated_1">23.4.2026.</derivirana_varijabla>
  </DomainObject.Predmet.DatumIzradeOptuznogAktaFormated>
  <DomainObject.Predmet.DatumOsnivanja>
    <izvorni_sadrzaj>23. travnja 2026.</izvorni_sadrzaj>
    <derivirana_varijabla naziv="DomainObject.Predmet.DatumOsnivanja_1">23.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travnja 2026.</izvorni_sadrzaj>
    <derivirana_varijabla naziv="DomainObject.Predmet.DatumPrimitkaOptuznogAkta_1">23.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St-205/2026</izvorni_sadrzaj>
    <derivirana_varijabla naziv="DomainObject.Predmet.OznakaBroj_1">St-205/2026</derivirana_varijabla>
  </DomainObject.Predmet.OznakaBroj>
  <DomainObject.Predmet.OznakaBrojOptuznogAkta>
    <izvorni_sadrzaj>04-06-26-1629</izvorni_sadrzaj>
    <derivirana_varijabla naziv="DomainObject.Predmet.OznakaBrojOptuznogAkta_1">04-06-26-1629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WINDS RESIDENCES d. o. o.</izvorni_sadrzaj>
    <derivirana_varijabla naziv="DomainObject.Predmet.ProtustrankaFormated_1">  FOUR WINDS RESIDENCES d. o. o.</derivirana_varijabla>
  </DomainObject.Predmet.ProtustrankaFormated>
  <DomainObject.Predmet.ProtustrankaFormatedOIB>
    <izvorni_sadrzaj>  FOUR WINDS RESIDENCES d. o. o., OIB 77314320385</izvorni_sadrzaj>
    <derivirana_varijabla naziv="DomainObject.Predmet.ProtustrankaFormatedOIB_1">  FOUR WINDS RESIDENCES d. o. o., OIB 77314320385</derivirana_varijabla>
  </DomainObject.Predmet.ProtustrankaFormatedOIB>
  <DomainObject.Predmet.ProtustrankaFormatedWithAdress>
    <izvorni_sadrzaj> FOUR WINDS RESIDENCES d. o. o., Vukovarska 10a, 51000 Rijeka</izvorni_sadrzaj>
    <derivirana_varijabla naziv="DomainObject.Predmet.ProtustrankaFormatedWithAdress_1"> FOUR WINDS RESIDENCES d. o. o., Vukovarska 10a, 51000 Rijeka</derivirana_varijabla>
  </DomainObject.Predmet.ProtustrankaFormatedWithAdress>
  <DomainObject.Predmet.ProtustrankaFormatedWithAdressOIB>
    <izvorni_sadrzaj> FOUR WINDS RESIDENCES d. o. o., OIB 77314320385, Vukovarska 10a, 51000 Rijeka</izvorni_sadrzaj>
    <derivirana_varijabla naziv="DomainObject.Predmet.ProtustrankaFormatedWithAdressOIB_1"> FOUR WINDS RESIDENCES d. o. o., OIB 77314320385, Vukovarska 10a, 51000 Rijeka</derivirana_varijabla>
  </DomainObject.Predmet.ProtustrankaFormatedWithAdressOIB>
  <DomainObject.Predmet.ProtustrankaWithAdress>
    <izvorni_sadrzaj>FOUR WINDS RESIDENCES d. o. o. Vukovarska 10a, 51000 Rijeka</izvorni_sadrzaj>
    <derivirana_varijabla naziv="DomainObject.Predmet.ProtustrankaWithAdress_1">FOUR WINDS RESIDENCES d. o. o. Vukovarska 10a, 51000 Rijeka</derivirana_varijabla>
  </DomainObject.Predmet.ProtustrankaWithAdress>
  <DomainObject.Predmet.ProtustrankaWithAdressOIB>
    <izvorni_sadrzaj>FOUR WINDS RESIDENCES d. o. o., OIB 77314320385, Vukovarska 10a, 51000 Rijeka</izvorni_sadrzaj>
    <derivirana_varijabla naziv="DomainObject.Predmet.ProtustrankaWithAdressOIB_1">FOUR WINDS RESIDENCES d. o. o., OIB 77314320385, Vukovarska 10a, 51000 Rijeka</derivirana_varijabla>
  </DomainObject.Predmet.ProtustrankaWithAdressOIB>
  <DomainObject.Predmet.ProtustrankaNazivFormated>
    <izvorni_sadrzaj>FOUR WINDS RESIDENCES d. o. o.</izvorni_sadrzaj>
    <derivirana_varijabla naziv="DomainObject.Predmet.ProtustrankaNazivFormated_1">FOUR WINDS RESIDENCES d. o. o.</derivirana_varijabla>
  </DomainObject.Predmet.ProtustrankaNazivFormated>
  <DomainObject.Predmet.ProtustrankaNazivFormatedOIB>
    <izvorni_sadrzaj>FOUR WINDS RESIDENCES d. o. o., OIB 77314320385</izvorni_sadrzaj>
    <derivirana_varijabla naziv="DomainObject.Predmet.ProtustrankaNazivFormatedOIB_1">FOUR WINDS RESIDENCES d. o. o., OIB 77314320385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FOUR WINDS RESIDENCES d. o. o.</item>
    </izvorni_sadrzaj>
    <derivirana_varijabla naziv="DomainObject.Predmet.ProtuStrankaListFormated_1">
      <item>FOUR WINDS RESIDENCES d. o. o.</item>
    </derivirana_varijabla>
  </DomainObject.Predmet.ProtuStrankaListFormated>
  <DomainObject.Predmet.ProtuStrankaListFormatedOIB>
    <izvorni_sadrzaj>
      <item>FOUR WINDS RESIDENCES d. o. o., OIB 77314320385</item>
    </izvorni_sadrzaj>
    <derivirana_varijabla naziv="DomainObject.Predmet.ProtuStrankaListFormatedOIB_1">
      <item>FOUR WINDS RESIDENCES d. o. o., OIB 77314320385</item>
    </derivirana_varijabla>
  </DomainObject.Predmet.ProtuStrankaListFormatedOIB>
  <DomainObject.Predmet.ProtuStrankaListFormatedWithAdress>
    <izvorni_sadrzaj>
      <item>FOUR WINDS RESIDENCES d. o. o., Vukovarska 10a, 51000 Rijeka</item>
    </izvorni_sadrzaj>
    <derivirana_varijabla naziv="DomainObject.Predmet.ProtuStrankaListFormatedWithAdress_1">
      <item>FOUR WINDS RESIDENCES d. o. o., Vukovarska 10a, 51000 Rijeka</item>
    </derivirana_varijabla>
  </DomainObject.Predmet.ProtuStrankaListFormatedWithAdress>
  <DomainObject.Predmet.ProtuStrankaListFormatedWithAdressOIB>
    <izvorni_sadrzaj>
      <item>FOUR WINDS RESIDENCES d. o. o., OIB 77314320385, Vukovarska 10a, 51000 Rijeka</item>
    </izvorni_sadrzaj>
    <derivirana_varijabla naziv="DomainObject.Predmet.ProtuStrankaListFormatedWithAdressOIB_1">
      <item>FOUR WINDS RESIDENCES d. o. o., OIB 77314320385, Vukovarska 10a, 51000 Rijeka</item>
    </derivirana_varijabla>
  </DomainObject.Predmet.ProtuStrankaListFormatedWithAdressOIB>
  <DomainObject.Predmet.ProtuStrankaListNazivFormated>
    <izvorni_sadrzaj>
      <item>FOUR WINDS RESIDENCES d. o. o.</item>
    </izvorni_sadrzaj>
    <derivirana_varijabla naziv="DomainObject.Predmet.ProtuStrankaListNazivFormated_1">
      <item>FOUR WINDS RESIDENCES d. o. o.</item>
    </derivirana_varijabla>
  </DomainObject.Predmet.ProtuStrankaListNazivFormated>
  <DomainObject.Predmet.ProtuStrankaListNazivFormatedOIB>
    <izvorni_sadrzaj>
      <item>FOUR WINDS RESIDENCES d. o. o., OIB 77314320385</item>
    </izvorni_sadrzaj>
    <derivirana_varijabla naziv="DomainObject.Predmet.ProtuStrankaListNazivFormatedOIB_1">
      <item>FOUR WINDS RESIDENCES d. o. o., OIB 77314320385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2026.</izvorni_sadrzaj>
    <derivirana_varijabla naziv="DomainObject.Datum_1">14. svibnja 2026.</derivirana_varijabla>
  </DomainObject.Datum>
  <DomainObject.PoslovniBrojDokumenta>
    <izvorni_sadrzaj>St-205/2026-5</izvorni_sadrzaj>
    <derivirana_varijabla naziv="DomainObject.PoslovniBrojDokumenta_1">St-205/2026-5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FOUR WINDS RESIDENCES d. o. o.</izvorni_sadrzaj>
    <derivirana_varijabla naziv="DomainObject.Predmet.ProtustrankaIDrugi_1">FOUR WINDS RESIDENCES d. o. 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FOUR WINDS RESIDENCES d. o. o., OIB 77314320385, Vukovarska 10a, 51000 Rijeka</izvorni_sadrzaj>
    <derivirana_varijabla naziv="DomainObject.Predmet.ProtustrankaIDrugiAdressOIB_1">FOUR WINDS RESIDENCES d. o. o., OIB 77314320385,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WINDS RESIDENCES d. o. o.</item>
      <item>Financijska agencija</item>
    </izvorni_sadrzaj>
    <derivirana_varijabla naziv="DomainObject.Predmet.SudioniciListNaziv_1">
      <item>FOUR WINDS RESIDENCES d. o. o.</item>
      <item>Financijska agencija</item>
    </derivirana_varijabla>
  </DomainObject.Predmet.SudioniciListNaziv>
  <DomainObject.Predmet.SudioniciListAdressOIB>
    <izvorni_sadrzaj>
      <item>FOUR WINDS RESIDENCES d. o. o., OIB 77314320385, Vukovarska 10a,51000 Rijeka</item>
      <item>Financijska agencija, OIB 85821130368, F.KURELCA 3,51000 Rijeka</item>
    </izvorni_sadrzaj>
    <derivirana_varijabla naziv="DomainObject.Predmet.SudioniciListAdressOIB_1">
      <item>FOUR WINDS RESIDENCES d. o. o., OIB 77314320385, Vukovarska 10a,51000 Rijeka</item>
      <item>Financijska agencija, OIB 85821130368, F.KURELCA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77314320385</item>
      <item>, OIB 85821130368</item>
    </izvorni_sadrzaj>
    <derivirana_varijabla naziv="DomainObject.Predmet.SudioniciListNazivOIB_1">
      <item>, OIB 77314320385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travnja 2026.</izvorni_sadrzaj>
    <derivirana_varijabla naziv="DomainObject.PredzadnjaOdlukaIzPredmeta.DatumDonosenjaOdluke_1">27. travnja 2026.</derivirana_varijabla>
  </DomainObject.PredzadnjaOdlukaIzPredmeta.DatumDonosenjaOdluke>
  <DomainObject.PredzadnjaOdlukaIzPredmeta.Oznaka>
    <izvorni_sadrzaj>St-205/2026-3</izvorni_sadrzaj>
    <derivirana_varijabla naziv="DomainObject.PredzadnjaOdlukaIzPredmeta.Oznaka_1">St-205/2026-3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2026.</izvorni_sadrzaj>
    <derivirana_varijabla naziv="DomainObject.Predmet.DatumPocetkaProcesa_1">23.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256</properties:Words>
  <properties:Characters>1408</properties:Characters>
  <properties:Lines>37</properties:Lines>
  <properties:Paragraphs>10</properties:Paragraphs>
  <properties:TotalTime>1335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2026-05-14T07:09:00Z</cp:lastPrinted>
  <dcterms:modified xmlns:xsi="http://www.w3.org/2001/XMLSchema-instance" xsi:type="dcterms:W3CDTF">2026-05-14T07:13:00Z</dcterms:modified>
  <cp:revision>343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St-205/2026-5 / Odluka - Oglas (skraćeni_stečaj_oglas_205,26.docx)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