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5575" w14:paraId="2715575" w:rsidRDefault="00326050" w:rsidP="00326050" w:rsidR="00326050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pStyle w:val="Zaglavlje"/>
        <w:ind w:left="426"/>
        <w:rPr>
          <w:rFonts w:hAnsi="Times New Roman" w:ascii="Times New Roman"/>
        </w:rPr>
      </w:pPr>
    </w:p>
    <w:p w:rsidRDefault="00326050" w:rsidP="00326050" w:rsidR="00326050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326050" w:rsidP="00326050" w:rsidR="00326050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326050" w:rsidP="00326050" w:rsidR="00326050" w:rsidRPr="00953077">
      <w:pPr>
        <w:pStyle w:val="Zaglavlje"/>
        <w:ind w:left="426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2/II, desno (p.p. 432</w:t>
      </w:r>
      <w:r w:rsidRPr="00953077">
        <w:rPr>
          <w:rFonts w:hAnsi="Times New Roman" w:ascii="Times New Roman"/>
        </w:rPr>
        <w:t>)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St-2860/16-12</w:t>
      </w:r>
    </w:p>
    <w:p w:rsidRDefault="00326050" w:rsidP="00326050" w:rsidR="00326050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 w:rsidRPr="00326050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</w:t>
      </w:r>
      <w:r w:rsidRPr="00326050">
        <w:rPr>
          <w:rFonts w:hAnsi="Times New Roman" w:ascii="Times New Roman"/>
          <w:color w:themeColor="text1" w:val="000000"/>
          <w:szCs w:val="24"/>
        </w:rPr>
        <w:t xml:space="preserve">predlagatelja FINANCIJSKE AGENCIJE, Regionalni centar Zagreb, podružnica Zagreb,Trg svibanjskih žrtava 1995. 1, za otvaranje stečajnog postupka nad dužnikom </w:t>
      </w:r>
      <w:r>
        <w:rPr>
          <w:rFonts w:hAnsi="Times New Roman" w:ascii="Times New Roman"/>
        </w:rPr>
        <w:t>Paštrović</w:t>
      </w:r>
      <w:r w:rsidRPr="00326050">
        <w:rPr>
          <w:rFonts w:hAnsi="Times New Roman" w:ascii="Times New Roman"/>
        </w:rPr>
        <w:t xml:space="preserve"> EVS j.d.o.o. za proizvodnju i usluge, Zagreb, Knežija 9, OIB:50353377878</w:t>
      </w:r>
      <w:r w:rsidRPr="00326050">
        <w:rPr>
          <w:rFonts w:hAnsi="Times New Roman" w:ascii="Times New Roman"/>
          <w:color w:themeColor="text1" w:val="000000"/>
          <w:szCs w:val="24"/>
        </w:rPr>
        <w:t>,</w:t>
      </w:r>
      <w:r w:rsidRPr="00326050">
        <w:rPr>
          <w:rFonts w:hAnsi="Times New Roman" w:ascii="Times New Roman"/>
          <w:color w:themeColor="text1" w:val="000000"/>
        </w:rPr>
        <w:t xml:space="preserve"> </w:t>
      </w:r>
      <w:r w:rsidRPr="00326050">
        <w:rPr>
          <w:rFonts w:hAnsi="Times New Roman" w:ascii="Times New Roman"/>
          <w:color w:themeColor="text1" w:val="000000"/>
          <w:szCs w:val="24"/>
        </w:rPr>
        <w:t>dana 1. prosinca 2017.</w:t>
      </w:r>
    </w:p>
    <w:p w:rsidRDefault="00326050" w:rsidP="00326050" w:rsidR="00326050" w:rsidRP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326050">
        <w:rPr>
          <w:rFonts w:hAnsi="Times New Roman" w:ascii="Times New Roman"/>
          <w:color w:themeColor="text1" w:val="000000"/>
          <w:szCs w:val="24"/>
        </w:rPr>
        <w:t>r i j e</w:t>
      </w:r>
      <w:r>
        <w:rPr>
          <w:rFonts w:hAnsi="Times New Roman" w:ascii="Times New Roman"/>
          <w:color w:themeColor="text1" w:val="000000"/>
          <w:szCs w:val="24"/>
        </w:rPr>
        <w:t xml:space="preserve"> š i o   j e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>
        <w:rPr>
          <w:rFonts w:hAnsi="Times New Roman" w:ascii="Times New Roman"/>
        </w:rPr>
        <w:t>Paštrović</w:t>
      </w:r>
      <w:r w:rsidRPr="00326050">
        <w:rPr>
          <w:rFonts w:hAnsi="Times New Roman" w:ascii="Times New Roman"/>
        </w:rPr>
        <w:t xml:space="preserve"> EVS j.d.o.o. za proizvodnju i usluge, Zagreb, Knežija 9, OIB:50353377878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326050" w:rsidP="00326050" w:rsidR="00326050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>Za stečajnog upravitelja imenuje se Tomislav Orehovec, Zagreb, Smičiklasova 18, OIB 02009648274.</w:t>
      </w:r>
    </w:p>
    <w:p w:rsidRDefault="00326050" w:rsidP="00326050" w:rsidR="00326050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>
        <w:rPr>
          <w:rFonts w:hAnsi="Times New Roman" w:ascii="Times New Roman"/>
        </w:rPr>
        <w:t>Paštrović</w:t>
      </w:r>
      <w:r w:rsidRPr="00326050">
        <w:rPr>
          <w:rFonts w:hAnsi="Times New Roman" w:ascii="Times New Roman"/>
        </w:rPr>
        <w:t xml:space="preserve"> EVS j.d.o.o. za proizvodnju i usluge, Zagreb, Knežija 9, OIB:50353377878</w:t>
      </w:r>
      <w:r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326050" w:rsidP="00326050" w:rsidR="00326050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326050" w:rsidP="00326050" w:rsidR="00326050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326050" w:rsidP="00326050" w:rsidR="00326050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>
        <w:rPr>
          <w:rFonts w:hAnsi="Times New Roman" w:ascii="Times New Roman"/>
        </w:rPr>
        <w:t>Paštrović</w:t>
      </w:r>
      <w:r w:rsidRPr="00326050">
        <w:rPr>
          <w:rFonts w:hAnsi="Times New Roman" w:ascii="Times New Roman"/>
        </w:rPr>
        <w:t xml:space="preserve"> EVS j.d.o.o. za proizvodnju i usluge, Zagreb, Knežija 9, OIB:50353377878</w:t>
      </w:r>
      <w:r>
        <w:rPr>
          <w:rFonts w:hAnsi="Times New Roman" w:ascii="Times New Roman"/>
          <w:szCs w:val="24"/>
        </w:rPr>
        <w:t>.</w:t>
      </w:r>
    </w:p>
    <w:p w:rsidRDefault="00326050" w:rsidP="00326050" w:rsidR="00326050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26050" w:rsidP="00326050" w:rsidR="0032605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26050" w:rsidP="00326050" w:rsidR="0032605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26050" w:rsidP="00326050" w:rsidR="00326050">
      <w:pPr>
        <w:ind w:firstLine="709"/>
        <w:jc w:val="both"/>
        <w:rPr>
          <w:rFonts w:hAnsi="Times New Roman" w:ascii="Times New Roman"/>
          <w:szCs w:val="24"/>
        </w:rPr>
      </w:pPr>
    </w:p>
    <w:p w:rsidRDefault="00326050" w:rsidP="00326050" w:rsidR="00326050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387 dana, u ukupnom iznosu od 42.227,02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26050" w:rsidP="00326050" w:rsidR="00326050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326050" w:rsidP="00326050" w:rsidR="00326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326050" w:rsidP="00326050" w:rsidR="00326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raspolože nikakvim nekretninama (list 12 spisa).</w:t>
      </w:r>
    </w:p>
    <w:p w:rsidRDefault="00326050" w:rsidP="00326050" w:rsidR="00326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12. srpnja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326050" w:rsidP="00326050" w:rsidR="00326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326050" w:rsidP="00326050" w:rsidR="00326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326050" w:rsidP="00326050" w:rsidR="00326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1. prosinca 2017.</w:t>
      </w:r>
    </w:p>
    <w:p w:rsidRDefault="00326050" w:rsidP="00326050" w:rsidR="00326050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326050" w:rsidP="00326050" w:rsidR="00326050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Za točnost otpravka – ovlašteni službenik:</w:t>
      </w:r>
    </w:p>
    <w:p w:rsidRDefault="00326050" w:rsidP="00326050" w:rsidR="00326050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326050" w:rsidP="00326050" w:rsidR="0032605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3188" w:rsidR="00E33188"/>
    <w:sectPr w:rsidSect="00326050" w:rsidR="00E33188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050" w:rsidP="00326050" w:rsidR="00326050">
      <w:r>
        <w:separator/>
      </w:r>
    </w:p>
  </w:endnote>
  <w:endnote w:id="0" w:type="continuationSeparator">
    <w:p w:rsidRDefault="00326050" w:rsidP="00326050" w:rsidR="00326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050" w:rsidP="00326050" w:rsidR="00326050">
      <w:r>
        <w:separator/>
      </w:r>
    </w:p>
  </w:footnote>
  <w:footnote w:id="0" w:type="continuationSeparator">
    <w:p w:rsidRDefault="00326050" w:rsidP="00326050" w:rsidR="00326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050" w:rsidP="00326050" w:rsidR="00326050" w:rsidRPr="00326050">
    <w:pPr>
      <w:pStyle w:val="Zaglavlje"/>
      <w:tabs>
        <w:tab w:pos="7073" w:val="left"/>
      </w:tabs>
      <w:rPr>
        <w:rFonts w:hAnsi="Times New Roman" w:ascii="Times New Roman"/>
        <w:szCs w:val="24"/>
      </w:rPr>
    </w:pPr>
    <w:r>
      <w:tab/>
    </w:r>
    <w:sdt>
      <w:sdtPr>
        <w:id w:val="129289085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Cs w:val="24"/>
        </w:rPr>
      </w:sdtEndPr>
      <w:sdtContent>
        <w:r w:rsidRPr="00326050">
          <w:rPr>
            <w:rFonts w:hAnsi="Times New Roman" w:ascii="Times New Roman"/>
            <w:szCs w:val="24"/>
          </w:rPr>
          <w:fldChar w:fldCharType="begin"/>
        </w:r>
        <w:r w:rsidRPr="00326050">
          <w:rPr>
            <w:rFonts w:hAnsi="Times New Roman" w:ascii="Times New Roman"/>
            <w:szCs w:val="24"/>
          </w:rPr>
          <w:instrText>PAGE   \* MERGEFORMAT</w:instrText>
        </w:r>
        <w:r w:rsidRPr="00326050">
          <w:rPr>
            <w:rFonts w:hAnsi="Times New Roman" w:ascii="Times New Roman"/>
            <w:szCs w:val="24"/>
          </w:rPr>
          <w:fldChar w:fldCharType="separate"/>
        </w:r>
        <w:r w:rsidR="005C5066">
          <w:rPr>
            <w:rFonts w:hAnsi="Times New Roman" w:ascii="Times New Roman"/>
            <w:noProof/>
            <w:szCs w:val="24"/>
          </w:rPr>
          <w:t>3</w:t>
        </w:r>
        <w:r w:rsidRPr="00326050">
          <w:rPr>
            <w:rFonts w:hAnsi="Times New Roman" w:ascii="Times New Roman"/>
            <w:szCs w:val="24"/>
          </w:rPr>
          <w:fldChar w:fldCharType="end"/>
        </w:r>
      </w:sdtContent>
    </w:sdt>
    <w:r w:rsidRPr="00326050">
      <w:rPr>
        <w:rFonts w:hAnsi="Times New Roman" w:ascii="Times New Roman"/>
        <w:szCs w:val="24"/>
      </w:rPr>
      <w:tab/>
      <w:t>20. St-2860/16-12</w:t>
    </w:r>
  </w:p>
  <w:p w:rsidRDefault="00326050" w:rsidR="00326050" w:rsidRPr="00326050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D6F"/>
    <w:rsid w:val="00326050"/>
    <w:rsid w:val="00331AD6"/>
    <w:rsid w:val="00376651"/>
    <w:rsid w:val="005C5066"/>
    <w:rsid w:val="00A37D6F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050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605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260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605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60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605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5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06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066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06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06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050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605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260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605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60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605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5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06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066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06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06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St-2860/2016</izvorni_sadrzaj>
    <derivirana_varijabla naziv="DomainObject.Predmet.OznakaBroj_1">St-2860/2016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Paštrović EVS j.d.o.o. za proizvodnju i usluge zastupanog po punomoćniku Nikola Paštrović</izvorni_sadrzaj>
    <derivirana_varijabla naziv="DomainObject.Predmet.ProtustrankaFormated_1">  Paštrović EVS j.d.o.o. za proizvodnju i usluge zastupanog po punomoćniku Nikola Paštrović</derivirana_varijabla>
  </DomainObject.Predmet.ProtustrankaFormated>
  <DomainObject.Predmet.ProtustrankaFormatedOIB>
    <izvorni_sadrzaj>  Paštrović EVS j.d.o.o. za proizvodnju i usluge, OIB 50353377878 zastupanog po punomoćniku Nikola Paštrović</izvorni_sadrzaj>
    <derivirana_varijabla naziv="DomainObject.Predmet.ProtustrankaFormatedOIB_1">  Paštrović EVS j.d.o.o. za proizvodnju i usluge, OIB 50353377878 zastupanog po punomoćniku Nikola Paštrović</derivirana_varijabla>
  </DomainObject.Predmet.ProtustrankaFormatedOIB>
  <DomainObject.Predmet.ProtustrankaFormatedWithAdress>
    <izvorni_sadrzaj> Paštrović EVS j.d.o.o. za proizvodnju i usluge, Knežija 9, 10000 Zagreb zastupanog po punomoćniku Nikola Paštrović</izvorni_sadrzaj>
    <derivirana_varijabla naziv="DomainObject.Predmet.ProtustrankaFormatedWithAdress_1"> Paštrović EVS j.d.o.o. za proizvodnju i usluge, Knežija 9, 10000 Zagreb zastupanog po punomoćniku Nikola Paštrović</derivirana_varijabla>
  </DomainObject.Predmet.ProtustrankaFormatedWithAdress>
  <DomainObject.Predmet.ProtustrankaFormatedWithAdressOIB>
    <izvorni_sadrzaj> Paštrović EVS j.d.o.o. za proizvodnju i usluge, OIB 50353377878, Knežija 9, 10000 Zagreb zastupanog po punomoćniku Nikola Paštrović</izvorni_sadrzaj>
    <derivirana_varijabla naziv="DomainObject.Predmet.ProtustrankaFormatedWithAdressOIB_1"> Paštrović EVS j.d.o.o. za proizvodnju i usluge, OIB 50353377878, Knežija 9, 10000 Zagreb zastupanog po punomoćniku Nikola Paštrović</derivirana_varijabla>
  </DomainObject.Predmet.ProtustrankaFormatedWithAdressOIB>
  <DomainObject.Predmet.ProtustrankaWithAdress>
    <izvorni_sadrzaj>Paštrović EVS j.d.o.o. za proizvodnju i usluge Knežija 9, 10000 Zagreb</izvorni_sadrzaj>
    <derivirana_varijabla naziv="DomainObject.Predmet.ProtustrankaWithAdress_1">Paštrović EVS j.d.o.o. za proizvodnju i usluge Knežija 9, 10000 Zagreb</derivirana_varijabla>
  </DomainObject.Predmet.ProtustrankaWithAdress>
  <DomainObject.Predmet.ProtustrankaWithAdressOIB>
    <izvorni_sadrzaj>Paštrović EVS j.d.o.o. za proizvodnju i usluge, OIB 50353377878, Knežija 9, 10000 Zagreb</izvorni_sadrzaj>
    <derivirana_varijabla naziv="DomainObject.Predmet.ProtustrankaWithAdressOIB_1">Paštrović EVS j.d.o.o. za proizvodnju i usluge, OIB 50353377878, Knežija 9, 10000 Zagreb</derivirana_varijabla>
  </DomainObject.Predmet.ProtustrankaWithAdressOIB>
  <DomainObject.Predmet.ProtustrankaNazivFormated>
    <izvorni_sadrzaj>Paštrović EVS j.d.o.o. za proizvodnju i usluge</izvorni_sadrzaj>
    <derivirana_varijabla naziv="DomainObject.Predmet.ProtustrankaNazivFormated_1">Paštrović EVS j.d.o.o. za proizvodnju i usluge</derivirana_varijabla>
  </DomainObject.Predmet.ProtustrankaNazivFormated>
  <DomainObject.Predmet.ProtustrankaNazivFormatedOIB>
    <izvorni_sadrzaj>Paštrović EVS j.d.o.o. za proizvodnju i usluge, OIB 50353377878</izvorni_sadrzaj>
    <derivirana_varijabla naziv="DomainObject.Predmet.ProtustrankaNazivFormatedOIB_1">Paštrović EVS j.d.o.o. za proizvodnju i usluge, OIB 50353377878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Paštrović EVS j.d.o.o. za proizvodnju i usluge zastupanog po punomoćniku Nikola Paštrović</item>
    </izvorni_sadrzaj>
    <derivirana_varijabla naziv="DomainObject.Predmet.ProtuStrankaListFormated_1">
      <item>Paštrović EVS j.d.o.o. za proizvodnju i usluge zastupanog po punomoćniku Nikola Paštrović</item>
    </derivirana_varijabla>
  </DomainObject.Predmet.ProtuStrankaListFormated>
  <DomainObject.Predmet.ProtuStrankaListFormatedOIB>
    <izvorni_sadrzaj>
      <item>Paštrović EVS j.d.o.o. za proizvodnju i usluge, OIB 50353377878 zastupanog po punomoćniku Nikola Paštrović</item>
    </izvorni_sadrzaj>
    <derivirana_varijabla naziv="DomainObject.Predmet.ProtuStrankaListFormatedOIB_1">
      <item>Paštrović EVS j.d.o.o. za proizvodnju i usluge, OIB 50353377878 zastupanog po punomoćniku Nikola Paštrović</item>
    </derivirana_varijabla>
  </DomainObject.Predmet.ProtuStrankaListFormatedOIB>
  <DomainObject.Predmet.ProtuStrankaListFormatedWithAdress>
    <izvorni_sadrzaj>
      <item>Paštrović EVS j.d.o.o. za proizvodnju i usluge, Knežija 9, 10000 Zagreb zastupanog po punomoćniku Nikola Paštrović</item>
    </izvorni_sadrzaj>
    <derivirana_varijabla naziv="DomainObject.Predmet.ProtuStrankaListFormatedWithAdress_1">
      <item>Paštrović EVS j.d.o.o. za proizvodnju i usluge, Knežija 9, 10000 Zagreb zastupanog po punomoćniku Nikola Paštrović</item>
    </derivirana_varijabla>
  </DomainObject.Predmet.ProtuStrankaListFormatedWithAdress>
  <DomainObject.Predmet.ProtuStrankaListFormatedWithAdressOIB>
    <izvorni_sadrzaj>
      <item>Paštrović EVS j.d.o.o. za proizvodnju i usluge, OIB 50353377878, Knežija 9, 10000 Zagreb zastupanog po punomoćniku Nikola Paštrović</item>
    </izvorni_sadrzaj>
    <derivirana_varijabla naziv="DomainObject.Predmet.ProtuStrankaListFormatedWithAdressOIB_1">
      <item>Paštrović EVS j.d.o.o. za proizvodnju i usluge, OIB 50353377878, Knežija 9, 10000 Zagreb zastupanog po punomoćniku Nikola Paštrović</item>
    </derivirana_varijabla>
  </DomainObject.Predmet.ProtuStrankaListFormatedWithAdressOIB>
  <DomainObject.Predmet.ProtuStrankaListNazivFormated>
    <izvorni_sadrzaj>
      <item>Paštrović EVS j.d.o.o. za proizvodnju i usluge</item>
    </izvorni_sadrzaj>
    <derivirana_varijabla naziv="DomainObject.Predmet.ProtuStrankaListNazivFormated_1">
      <item>Paštrović EVS j.d.o.o. za proizvodnju i usluge</item>
    </derivirana_varijabla>
  </DomainObject.Predmet.ProtuStrankaListNazivFormated>
  <DomainObject.Predmet.ProtuStrankaListNazivFormatedOIB>
    <izvorni_sadrzaj>
      <item>Paštrović EVS j.d.o.o. za proizvodnju i usluge, OIB 50353377878</item>
    </izvorni_sadrzaj>
    <derivirana_varijabla naziv="DomainObject.Predmet.ProtuStrankaListNazivFormatedOIB_1">
      <item>Paštrović EVS j.d.o.o. za proizvodnju i usluge, OIB 50353377878</item>
    </derivirana_varijabla>
  </DomainObject.Predmet.ProtuStrankaListNazivFormatedOIB>
  <DomainObject.Predmet.OstaliListFormated>
    <izvorni_sadrzaj>
      <item>Nikola Paštrović punomoćnik sudionika u postupku Paštrović EVS j.d.o.o. za proizvodnju i usluge</item>
    </izvorni_sadrzaj>
    <derivirana_varijabla naziv="DomainObject.Predmet.OstaliListFormated_1">
      <item>Nikola Paštrović punomoćnik sudionika u postupku Paštrović EVS j.d.o.o. za proizvodnju i usluge</item>
    </derivirana_varijabla>
  </DomainObject.Predmet.OstaliListFormated>
  <DomainObject.Predmet.OstaliListFormatedOIB>
    <izvorni_sadrzaj>
      <item>Nikola Paštrović, OIB 17367269856 punomoćnik sudionika u postupku Paštrović EVS j.d.o.o. za proizvodnju i usluge</item>
    </izvorni_sadrzaj>
    <derivirana_varijabla naziv="DomainObject.Predmet.OstaliListFormatedOIB_1">
      <item>Nikola Paštrović, OIB 17367269856 punomoćnik sudionika u postupku Paštrović EVS j.d.o.o. za proizvodnju i usluge</item>
    </derivirana_varijabla>
  </DomainObject.Predmet.OstaliListFormatedOIB>
  <DomainObject.Predmet.OstaliListFormatedWithAdress>
    <izvorni_sadrzaj>
      <item>Nikola Paštrović, Knežija 9, 10000 Zagreb punomoćnik sudionika u postupku Paštrović EVS j.d.o.o. za proizvodnju i usluge</item>
    </izvorni_sadrzaj>
    <derivirana_varijabla naziv="DomainObject.Predmet.OstaliListFormatedWithAdress_1">
      <item>Nikola Paštrović, Knežija 9, 10000 Zagreb punomoćnik sudionika u postupku Paštrović EVS j.d.o.o. za proizvodnju i usluge</item>
    </derivirana_varijabla>
  </DomainObject.Predmet.OstaliListFormatedWithAdress>
  <DomainObject.Predmet.OstaliListFormatedWithAdressOIB>
    <izvorni_sadrzaj>
      <item>Nikola Paštrović, OIB 17367269856, Knežija 9, 10000 Zagreb punomoćnik sudionika u postupku Paštrović EVS j.d.o.o. za proizvodnju i usluge</item>
    </izvorni_sadrzaj>
    <derivirana_varijabla naziv="DomainObject.Predmet.OstaliListFormatedWithAdressOIB_1">
      <item>Nikola Paštrović, OIB 17367269856, Knežija 9, 10000 Zagreb punomoćnik sudionika u postupku Paštrović EVS j.d.o.o. za proizvodnju i usluge</item>
    </derivirana_varijabla>
  </DomainObject.Predmet.OstaliListFormatedWithAdressOIB>
  <DomainObject.Predmet.OstaliListNazivFormated>
    <izvorni_sadrzaj>
      <item>Nikola Paštrović</item>
    </izvorni_sadrzaj>
    <derivirana_varijabla naziv="DomainObject.Predmet.OstaliListNazivFormated_1">
      <item>Nikola Paštrović</item>
    </derivirana_varijabla>
  </DomainObject.Predmet.OstaliListNazivFormated>
  <DomainObject.Predmet.OstaliListNazivFormatedOIB>
    <izvorni_sadrzaj>
      <item>Nikola Paštrović, OIB 17367269856</item>
    </izvorni_sadrzaj>
    <derivirana_varijabla naziv="DomainObject.Predmet.OstaliListNazivFormatedOIB_1">
      <item>Nikola Paštrović, OIB 17367269856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Paštrović EVS j.d.o.o. za proizvodnju i usluge</izvorni_sadrzaj>
    <derivirana_varijabla naziv="DomainObject.Predmet.ProtustrankaIDrugi_1">Paštrović EVS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Paštrović EVS j.d.o.o. za proizvodnju i usluge, OIB 50353377878, Knežija 9, 10000 Zagreb</izvorni_sadrzaj>
    <derivirana_varijabla naziv="DomainObject.Predmet.ProtustrankaIDrugiAdressOIB_1">Paštrović EVS j.d.o.o. za proizvodnju i usluge, OIB 50353377878, Knežija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Paštrović EVS j.d.o.o. za proizvodnju i usluge</item>
      <item>Nikola Paštrović</item>
    </izvorni_sadrzaj>
    <derivirana_varijabla naziv="DomainObject.Predmet.SudioniciListNaziv_1">
      <item>FINA Regionalni centar Zagreb</item>
      <item>Paštrović EVS j.d.o.o. za proizvodnju i usluge</item>
      <item>Nikola Paštrović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Paštrović EVS j.d.o.o. za proizvodnju i usluge, OIB 50353377878, Knežija 9,10000 Zagreb</item>
      <item>Nikola Paštrović, OIB 17367269856, Knežija 9,10000 Zagreb</item>
    </izvorni_sadrzaj>
    <derivirana_varijabla naziv="DomainObject.Predmet.SudioniciListAdressOIB_1">
      <item>FINA Regionalni centar Zagreb, OIB 85821130368, Trg svibanjskih žrtava 1995. br. 1,10000 Zagreb</item>
      <item>Paštrović EVS j.d.o.o. za proizvodnju i usluge, OIB 50353377878, Knežija 9,10000 Zagreb</item>
      <item>Nikola Paštrović, OIB 17367269856, Knežija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50353377878</item>
      <item>, OIB 17367269856</item>
    </izvorni_sadrzaj>
    <derivirana_varijabla naziv="DomainObject.Predmet.SudioniciListNazivOIB_1">
      <item>, OIB 85821130368</item>
      <item>, OIB 50353377878</item>
      <item>, OIB 17367269856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874</properties:Words>
  <properties:Characters>4814</properties:Characters>
  <properties:Lines>105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2017-12-01T13:49:00Z</dcterms:created>
  <dc:creator>Valentina Kranjčić</dc:creator>
  <dc:description/>
  <cp:keywords/>
  <cp:lastModifiedBy>Valentina Kranjčić</cp:lastModifiedBy>
  <cp:lastPrinted>2017-12-01T13:59:00Z</cp:lastPrinted>
  <dcterms:modified xmlns:xsi="http://www.w3.org/2001/XMLSchema-instance" xsi:type="dcterms:W3CDTF">2017-12-01T13:59:00Z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