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968" w14:paraId="21f1968" w:rsidRDefault="00A219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931" w:rsidP="00A21931" w:rsidR="00A21931">
      <w:pPr>
        <w:pStyle w:val="Bezproreda"/>
      </w:pPr>
      <w:r>
        <w:t xml:space="preserve">     </w:t>
      </w:r>
    </w:p>
    <w:p w:rsidRDefault="00A21931" w:rsidP="00A21931" w:rsidR="00A21931">
      <w:pPr>
        <w:pStyle w:val="Bezproreda"/>
      </w:pPr>
    </w:p>
    <w:p w:rsidRDefault="00A21931" w:rsidP="00A21931" w:rsidR="00AE649C">
      <w:pPr>
        <w:pStyle w:val="Bezproreda"/>
      </w:pPr>
      <w:r>
        <w:t xml:space="preserve">     Republika Hrvatska</w:t>
      </w:r>
    </w:p>
    <w:p w:rsidRDefault="00A21931" w:rsidP="00A21931" w:rsidR="00A21931">
      <w:pPr>
        <w:pStyle w:val="Bezproreda"/>
      </w:pPr>
      <w:r>
        <w:t>Trgovački sud u Bjelovaru</w:t>
      </w:r>
    </w:p>
    <w:p w:rsidRDefault="00A21931" w:rsidP="00A21931" w:rsidR="00A21931">
      <w:pPr>
        <w:pStyle w:val="Bezproreda"/>
      </w:pPr>
      <w:r>
        <w:t>Bjelovar, Dr. I. Lebovića 42.</w:t>
      </w:r>
    </w:p>
    <w:p w:rsidRDefault="0036483F" w:rsidP="00A21931" w:rsidR="0036483F" w:rsidRPr="00B76F3C">
      <w:pPr>
        <w:pStyle w:val="Bezproreda"/>
      </w:pPr>
    </w:p>
    <w:p w:rsidRDefault="00A21931" w:rsidP="00A21931" w:rsidR="00A21931">
      <w:pPr>
        <w:pStyle w:val="Bezproreda"/>
        <w:ind w:firstLine="708" w:left="4956"/>
      </w:pPr>
      <w:r>
        <w:t>Poslovni broj: 1-St-467/2017-8</w:t>
      </w:r>
    </w:p>
    <w:p w:rsidRDefault="00A21931" w:rsidP="00A21931" w:rsidR="00A21931">
      <w:pPr>
        <w:pStyle w:val="Bezproreda"/>
        <w:jc w:val="center"/>
      </w:pPr>
    </w:p>
    <w:p w:rsidRDefault="0036483F" w:rsidP="00A21931" w:rsidR="0036483F">
      <w:pPr>
        <w:pStyle w:val="Bezproreda"/>
        <w:jc w:val="center"/>
      </w:pPr>
    </w:p>
    <w:p w:rsidRDefault="00A21931" w:rsidP="00A21931" w:rsidR="00A21931">
      <w:pPr>
        <w:pStyle w:val="Bezproreda"/>
        <w:jc w:val="center"/>
      </w:pPr>
      <w:r>
        <w:t>R E P U B L I K A    H R V A T</w:t>
      </w:r>
      <w:r w:rsidR="00EC4E2A">
        <w:t xml:space="preserve"> </w:t>
      </w:r>
      <w:r>
        <w:t>S K A</w:t>
      </w:r>
    </w:p>
    <w:p w:rsidRDefault="00A21931" w:rsidP="00A21931" w:rsidR="00A21931">
      <w:pPr>
        <w:pStyle w:val="Bezproreda"/>
        <w:jc w:val="center"/>
      </w:pPr>
    </w:p>
    <w:p w:rsidRDefault="00A21931" w:rsidP="00A21931" w:rsidR="00A21931">
      <w:pPr>
        <w:pStyle w:val="Bezproreda"/>
        <w:jc w:val="center"/>
      </w:pPr>
      <w:r>
        <w:t>R J E Š E N J E</w:t>
      </w:r>
    </w:p>
    <w:p w:rsidRDefault="00A21931" w:rsidP="00A21931" w:rsidR="00A21931">
      <w:pPr>
        <w:pStyle w:val="Bezproreda"/>
        <w:jc w:val="center"/>
      </w:pPr>
    </w:p>
    <w:p w:rsidRDefault="00A21931" w:rsidP="00A21931" w:rsidR="00A21931">
      <w:pPr>
        <w:pStyle w:val="Bezproreda"/>
        <w:jc w:val="center"/>
      </w:pPr>
    </w:p>
    <w:p w:rsidRDefault="00A21931" w:rsidP="00A21931" w:rsidR="00A21931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radi otvaranja stečajnog postupka  nad trgovačkim društvom ŽELJKO BAŠIĆ d.o.o. za prijevoz i trgovinu Zagreb, Vale Vouka 3 A, OIB. 83375547715,  13.  studenog   2017. 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center"/>
      </w:pPr>
      <w:r>
        <w:t>r i j e š i o     j e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Imenuje se privremeni stečajni upravitelj  Daša Panjaković Senjić iz Osijeka, Kapucinska 27/2, OIB: 39849053592.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>3.  Zakazuje se ročište radi rasprave o pretpostavkama za otvaranje stečajnog postupka  za dan</w:t>
      </w:r>
    </w:p>
    <w:p w:rsidRDefault="00A21931" w:rsidP="00A21931" w:rsidR="00A21931">
      <w:pPr>
        <w:pStyle w:val="Bezproreda"/>
        <w:jc w:val="both"/>
      </w:pPr>
    </w:p>
    <w:p w:rsidRDefault="0036483F" w:rsidP="00A21931" w:rsidR="00A21931">
      <w:pPr>
        <w:pStyle w:val="Bezproreda"/>
        <w:jc w:val="center"/>
      </w:pPr>
      <w:r>
        <w:t>13</w:t>
      </w:r>
      <w:r w:rsidR="00A21931">
        <w:t>. prosinca  2017. godine u 9,30 sati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both"/>
      </w:pPr>
      <w:r>
        <w:t>u zgradi Trgovačkog suda u Bjelovaru, Dr. I. Lebovića 42, u sobi broj 4 na koje se pozivaju dostavom ovog rješenja,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both"/>
      </w:pPr>
      <w:r>
        <w:t>1. predlagatelj</w:t>
      </w:r>
    </w:p>
    <w:p w:rsidRDefault="00A21931" w:rsidP="00A21931" w:rsidR="00A21931">
      <w:pPr>
        <w:pStyle w:val="Bezproreda"/>
        <w:jc w:val="both"/>
      </w:pPr>
      <w:r>
        <w:t xml:space="preserve">2.  z.z. dužnika Željko Bašić </w:t>
      </w:r>
    </w:p>
    <w:p w:rsidRDefault="00A21931" w:rsidP="00A21931" w:rsidR="00A21931">
      <w:pPr>
        <w:pStyle w:val="Bezproreda"/>
        <w:jc w:val="both"/>
      </w:pPr>
      <w:r>
        <w:t>3. privremeni stečajni upravitelj Daša Panjaković Senjić iz Osijeka.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>4. Privremeni stečajni upravitelj , izvršiti će uvid u knjige i poslovnu dokumentaciju dužnika te ispitati mogu li se imovinom dužnika namiriti troškovi postupka te da ispita postoji li razlog za otvaranje stečajnog postupka.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36483F" w:rsidP="00A21931" w:rsidR="0036483F">
      <w:pPr>
        <w:pStyle w:val="Bezproreda"/>
        <w:ind w:firstLine="708"/>
        <w:jc w:val="both"/>
      </w:pPr>
    </w:p>
    <w:p w:rsidRDefault="0036483F" w:rsidP="00A21931" w:rsidR="0036483F">
      <w:pPr>
        <w:pStyle w:val="Bezproreda"/>
        <w:ind w:firstLine="708"/>
        <w:jc w:val="both"/>
      </w:pP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center"/>
      </w:pPr>
      <w:r>
        <w:lastRenderedPageBreak/>
        <w:t>Obrazloženje</w:t>
      </w:r>
    </w:p>
    <w:p w:rsidRDefault="00A21931" w:rsidP="00A21931" w:rsidR="00A21931">
      <w:pPr>
        <w:pStyle w:val="Bezproreda"/>
        <w:jc w:val="center"/>
      </w:pPr>
    </w:p>
    <w:p w:rsidRDefault="00A21931" w:rsidP="00A21931" w:rsidR="00A21931">
      <w:pPr>
        <w:pStyle w:val="Bezproreda"/>
        <w:ind w:firstLine="708"/>
        <w:jc w:val="both"/>
      </w:pPr>
      <w:r>
        <w:t>Predlagateljica FINA Regionalni centar Zagreb je  dana  28.  veljače  2017. godine  podnijela  prijedlog za otvaranje stečajnog postupka nad  trgovačkim društvom Željko Bašić d.o.o. Zagreb.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 Daše Panjaković Senjić iz Osijeka,  radi utvrđivanja uvjeta za otvaranje stečajnog postupka nad dužnikom Željko Bašić d.o.o. Zagreb, a u skladu s odredbom članka 119. Stečajnog zakona. 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>Temeljem iznijetog riješeno je kao u izreci.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/>
        <w:jc w:val="both"/>
      </w:pPr>
      <w:r>
        <w:t xml:space="preserve">U Bjelovaru   13. studenog  2017.   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ind w:firstLine="708" w:left="4248"/>
        <w:jc w:val="both"/>
      </w:pPr>
      <w:r>
        <w:t>S u d a c</w:t>
      </w:r>
    </w:p>
    <w:p w:rsidRDefault="00A21931" w:rsidP="00A21931" w:rsidR="00A2193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A21931" w:rsidP="00A21931" w:rsidR="00A2193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21931" w:rsidP="00A21931" w:rsidR="00A21931">
      <w:pPr>
        <w:pStyle w:val="Bezproreda"/>
        <w:jc w:val="both"/>
      </w:pPr>
    </w:p>
    <w:p w:rsidRDefault="00A21931" w:rsidP="00A21931" w:rsidR="00A21931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21931" w:rsidP="00A21931" w:rsidR="00A21931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A219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6787254"/>
      <w:docPartObj>
        <w:docPartGallery w:val="Page Numbers (Top of Page)"/>
        <w:docPartUnique/>
      </w:docPartObj>
    </w:sdtPr>
    <w:sdtEndPr/>
    <w:sdtContent>
      <w:p w:rsidRDefault="00A21931" w:rsidR="00A219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CB1">
          <w:t>2</w:t>
        </w:r>
        <w:r>
          <w:fldChar w:fldCharType="end"/>
        </w:r>
      </w:p>
    </w:sdtContent>
  </w:sdt>
  <w:p w:rsidRDefault="00A21931" w:rsidR="008333A9">
    <w:pPr>
      <w:pStyle w:val="Zaglavlje"/>
    </w:pPr>
    <w:r>
      <w:t>Poslovni broj: 1 St-467/2017-8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122039"/>
    <w:multiLevelType w:val="hybridMultilevel"/>
    <w:tmpl w:val="9828E258"/>
    <w:lvl w:tplc="FD70635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83F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EF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931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CB1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E2A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607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St-467/2017-8</izvorni_sadrzaj>
    <derivirana_varijabla naziv="DomainObject.Oznaka_1">St-467/2017-8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BAŠIĆ d.o.o.</izvorni_sadrzaj>
    <derivirana_varijabla naziv="DomainObject.Predmet.ProtustrankaFormated_1">  ŽELJKO BAŠIĆ d.o.o.</derivirana_varijabla>
  </DomainObject.Predmet.ProtustrankaFormated>
  <DomainObject.Predmet.ProtustrankaFormatedOIB>
    <izvorni_sadrzaj>  ŽELJKO BAŠIĆ d.o.o., OIB 83375547715</izvorni_sadrzaj>
    <derivirana_varijabla naziv="DomainObject.Predmet.ProtustrankaFormatedOIB_1">  ŽELJKO BAŠIĆ d.o.o., OIB 83375547715</derivirana_varijabla>
  </DomainObject.Predmet.ProtustrankaFormatedOIB>
  <DomainObject.Predmet.ProtustrankaFormatedWithAdress>
    <izvorni_sadrzaj> ŽELJKO BAŠIĆ d.o.o., Vale Vouka 3A, 10000 Zagreb</izvorni_sadrzaj>
    <derivirana_varijabla naziv="DomainObject.Predmet.ProtustrankaFormatedWithAdress_1"> ŽELJKO BAŠIĆ d.o.o., Vale Vouka 3A, 10000 Zagreb</derivirana_varijabla>
  </DomainObject.Predmet.ProtustrankaFormatedWithAdress>
  <DomainObject.Predmet.ProtustrankaFormatedWithAdressOIB>
    <izvorni_sadrzaj> ŽELJKO BAŠIĆ d.o.o., OIB 83375547715, Vale Vouka 3A, 10000 Zagreb</izvorni_sadrzaj>
    <derivirana_varijabla naziv="DomainObject.Predmet.ProtustrankaFormatedWithAdressOIB_1"> ŽELJKO BAŠIĆ d.o.o., OIB 83375547715, Vale Vouka 3A, 10000 Zagreb</derivirana_varijabla>
  </DomainObject.Predmet.ProtustrankaFormatedWithAdressOIB>
  <DomainObject.Predmet.ProtustrankaWithAdress>
    <izvorni_sadrzaj>ŽELJKO BAŠIĆ d.o.o. Vale Vouka 3A, 10000 Zagreb</izvorni_sadrzaj>
    <derivirana_varijabla naziv="DomainObject.Predmet.ProtustrankaWithAdress_1">ŽELJKO BAŠIĆ d.o.o. Vale Vouka 3A, 10000 Zagreb</derivirana_varijabla>
  </DomainObject.Predmet.ProtustrankaWithAdress>
  <DomainObject.Predmet.ProtustrankaWithAdressOIB>
    <izvorni_sadrzaj>ŽELJKO BAŠIĆ d.o.o., OIB 83375547715, Vale Vouka 3A, 10000 Zagreb</izvorni_sadrzaj>
    <derivirana_varijabla naziv="DomainObject.Predmet.ProtustrankaWithAdressOIB_1">ŽELJKO BAŠIĆ d.o.o., OIB 83375547715, Vale Vouka 3A, 10000 Zagreb</derivirana_varijabla>
  </DomainObject.Predmet.ProtustrankaWithAdressOIB>
  <DomainObject.Predmet.ProtustrankaNazivFormated>
    <izvorni_sadrzaj>ŽELJKO BAŠIĆ d.o.o.</izvorni_sadrzaj>
    <derivirana_varijabla naziv="DomainObject.Predmet.ProtustrankaNazivFormated_1">ŽELJKO BAŠIĆ d.o.o.</derivirana_varijabla>
  </DomainObject.Predmet.ProtustrankaNazivFormated>
  <DomainObject.Predmet.ProtustrankaNazivFormatedOIB>
    <izvorni_sadrzaj>ŽELJKO BAŠIĆ d.o.o., OIB 83375547715</izvorni_sadrzaj>
    <derivirana_varijabla naziv="DomainObject.Predmet.ProtustrankaNazivFormatedOIB_1">ŽELJKO BAŠIĆ d.o.o., OIB 83375547715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BAŠIĆ d.o.o.</item>
    </izvorni_sadrzaj>
    <derivirana_varijabla naziv="DomainObject.Predmet.ProtuStrankaListFormated_1">
      <item>ŽELJKO BAŠIĆ d.o.o.</item>
    </derivirana_varijabla>
  </DomainObject.Predmet.ProtuStrankaListFormated>
  <DomainObject.Predmet.ProtuStrankaListFormatedOIB>
    <izvorni_sadrzaj>
      <item>ŽELJKO BAŠIĆ d.o.o., OIB 83375547715</item>
    </izvorni_sadrzaj>
    <derivirana_varijabla naziv="DomainObject.Predmet.ProtuStrankaListFormatedOIB_1">
      <item>ŽELJKO BAŠIĆ d.o.o., OIB 83375547715</item>
    </derivirana_varijabla>
  </DomainObject.Predmet.ProtuStrankaListFormatedOIB>
  <DomainObject.Predmet.ProtuStrankaListFormatedWithAdress>
    <izvorni_sadrzaj>
      <item>ŽELJKO BAŠIĆ d.o.o., Vale Vouka 3A, 10000 Zagreb</item>
    </izvorni_sadrzaj>
    <derivirana_varijabla naziv="DomainObject.Predmet.ProtuStrankaListFormatedWithAdress_1">
      <item>ŽELJKO BAŠIĆ d.o.o., Vale Vouka 3A, 10000 Zagreb</item>
    </derivirana_varijabla>
  </DomainObject.Predmet.ProtuStrankaListFormatedWithAdress>
  <DomainObject.Predmet.ProtuStrankaListFormatedWithAdressOIB>
    <izvorni_sadrzaj>
      <item>ŽELJKO BAŠIĆ d.o.o., OIB 83375547715, Vale Vouka 3A, 10000 Zagreb</item>
    </izvorni_sadrzaj>
    <derivirana_varijabla naziv="DomainObject.Predmet.ProtuStrankaListFormatedWithAdressOIB_1">
      <item>ŽELJKO BAŠIĆ d.o.o., OIB 83375547715, Vale Vouka 3A, 10000 Zagreb</item>
    </derivirana_varijabla>
  </DomainObject.Predmet.ProtuStrankaListFormatedWithAdressOIB>
  <DomainObject.Predmet.ProtuStrankaListNazivFormated>
    <izvorni_sadrzaj>
      <item>ŽELJKO BAŠIĆ d.o.o.</item>
    </izvorni_sadrzaj>
    <derivirana_varijabla naziv="DomainObject.Predmet.ProtuStrankaListNazivFormated_1">
      <item>ŽELJKO BAŠIĆ d.o.o.</item>
    </derivirana_varijabla>
  </DomainObject.Predmet.ProtuStrankaListNazivFormated>
  <DomainObject.Predmet.ProtuStrankaListNazivFormatedOIB>
    <izvorni_sadrzaj>
      <item>ŽELJKO BAŠIĆ d.o.o., OIB 83375547715</item>
    </izvorni_sadrzaj>
    <derivirana_varijabla naziv="DomainObject.Predmet.ProtuStrankaListNazivFormatedOIB_1">
      <item>ŽELJKO BAŠIĆ d.o.o., OIB 83375547715</item>
    </derivirana_varijabla>
  </DomainObject.Predmet.ProtuStrankaListNazivFormatedOIB>
  <DomainObject.Predmet.OstaliListFormated>
    <izvorni_sadrzaj>
      <item>Željko Bašić</item>
    </izvorni_sadrzaj>
    <derivirana_varijabla naziv="DomainObject.Predmet.OstaliListFormated_1">
      <item>Željko Bašić</item>
    </derivirana_varijabla>
  </DomainObject.Predmet.OstaliListFormated>
  <DomainObject.Predmet.OstaliListFormatedOIB>
    <izvorni_sadrzaj>
      <item>Željko Bašić, OIB 04133368488</item>
    </izvorni_sadrzaj>
    <derivirana_varijabla naziv="DomainObject.Predmet.OstaliListFormatedOIB_1">
      <item>Željko Bašić, OIB 04133368488</item>
    </derivirana_varijabla>
  </DomainObject.Predmet.OstaliListFormatedOIB>
  <DomainObject.Predmet.OstaliListFormatedWithAdress>
    <izvorni_sadrzaj>
      <item>Željko Bašić, Zagrebačka 128., 10370 Dugo Selo</item>
    </izvorni_sadrzaj>
    <derivirana_varijabla naziv="DomainObject.Predmet.OstaliListFormatedWithAdress_1">
      <item>Željko Bašić, Zagrebačka 128., 10370 Dugo Selo</item>
    </derivirana_varijabla>
  </DomainObject.Predmet.OstaliListFormatedWithAdress>
  <DomainObject.Predmet.OstaliListFormatedWithAdressOIB>
    <izvorni_sadrzaj>
      <item>Željko Bašić, OIB 04133368488, Zagrebačka 128., 10370 Dugo Selo</item>
    </izvorni_sadrzaj>
    <derivirana_varijabla naziv="DomainObject.Predmet.OstaliListFormatedWithAdressOIB_1">
      <item>Željko Bašić, OIB 04133368488, Zagrebačka 128., 10370 Dugo Selo</item>
    </derivirana_varijabla>
  </DomainObject.Predmet.OstaliListFormatedWithAdressOIB>
  <DomainObject.Predmet.OstaliListNazivFormated>
    <izvorni_sadrzaj>
      <item>Željko Bašić</item>
    </izvorni_sadrzaj>
    <derivirana_varijabla naziv="DomainObject.Predmet.OstaliListNazivFormated_1">
      <item>Željko Bašić</item>
    </derivirana_varijabla>
  </DomainObject.Predmet.OstaliListNazivFormated>
  <DomainObject.Predmet.OstaliListNazivFormatedOIB>
    <izvorni_sadrzaj>
      <item>Željko Bašić, OIB 04133368488</item>
    </izvorni_sadrzaj>
    <derivirana_varijabla naziv="DomainObject.Predmet.OstaliListNazivFormatedOIB_1">
      <item>Željko Bašić, OIB 04133368488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St-467/2017-8</izvorni_sadrzaj>
    <derivirana_varijabla naziv="DomainObject.PoslovniBrojDokumenta_1">St-467/2017-8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BAŠIĆ d.o.o.</izvorni_sadrzaj>
    <derivirana_varijabla naziv="DomainObject.Predmet.ProtustrankaIDrugi_1">ŽELJKO BAŠIĆ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ŽELJKO BAŠIĆ d.o.o., OIB 83375547715, Vale Vouka 3A, 10000 Zagreb</izvorni_sadrzaj>
    <derivirana_varijabla naziv="DomainObject.Predmet.ProtustrankaIDrugiAdressOIB_1">ŽELJKO BAŠIĆ d.o.o., OIB 83375547715, Vale Vouka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BAŠIĆ d.o.o.</item>
      <item>Željko Bašić</item>
    </izvorni_sadrzaj>
    <derivirana_varijabla naziv="DomainObject.Predmet.SudioniciListNaziv_1">
      <item>FINA Regionalni centar Zagreb</item>
      <item>ŽELJKO BAŠIĆ d.o.o.</item>
      <item>Željko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izvorni_sadrzaj>
    <derivirana_varijabla naziv="DomainObject.Predmet.SudioniciListAdressOIB_1"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48F4B-3D02-4ADE-A376-06EC56077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2397</properties:Characters>
  <properties:Lines>81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2017-11-13T11:55:00Z</cp:lastPrinted>
  <dcterms:modified xmlns:xsi="http://www.w3.org/2001/XMLSchema-instance" xsi:type="dcterms:W3CDTF">2017-11-13T12:02:00Z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