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3a9ec" w14:paraId="1e3a9ec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3B5436">
        <w:t>912</w:t>
      </w:r>
      <w:r w:rsidR="00BF4AC6">
        <w:t>/</w:t>
      </w:r>
      <w:r w:rsidR="00D94EAF">
        <w:t>2015</w:t>
      </w:r>
      <w:r w:rsidR="00D832D7">
        <w:t>-</w:t>
      </w:r>
      <w:r w:rsidR="006807DE">
        <w:t>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C96C74" w:rsidR="00A54C72">
      <w:pPr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C96C74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3B5436">
        <w:t>POLJOPRIVREDNA TURISTIČKA ZADRUGA SUHOZID KOLAN, Kolan, Rudina bb, Kolan,</w:t>
      </w:r>
      <w:r w:rsidR="0005394C">
        <w:t xml:space="preserve"> OIB: </w:t>
      </w:r>
      <w:r w:rsidR="003B5436">
        <w:t>72519456737</w:t>
      </w:r>
      <w:r w:rsidR="00A11C15"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3B5436">
        <w:t>11</w:t>
      </w:r>
      <w:r w:rsidR="00BF4AC6">
        <w:t>. prosinca</w:t>
      </w:r>
      <w:r w:rsidR="006807DE">
        <w:t xml:space="preserve"> </w:t>
      </w:r>
      <w:r>
        <w:t>2015</w:t>
      </w:r>
      <w:r w:rsidRPr="00FC1537">
        <w:t>.</w:t>
      </w:r>
      <w:r w:rsidR="00D94EAF">
        <w:t xml:space="preserve">, </w:t>
      </w:r>
      <w:r w:rsidR="0085251D">
        <w:t>29</w:t>
      </w:r>
      <w:r>
        <w:t xml:space="preserve">. siječnja 2016. objavio je </w:t>
      </w:r>
    </w:p>
    <w:p w:rsidRDefault="00EC61EE" w:rsidP="00C96C74" w:rsidR="00EC61EE">
      <w:pPr>
        <w:ind w:firstLine="720"/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3B5436">
        <w:t>POLJOPRIVREDNA TURISTIČKA ZADRUGA SUHOZID KOLAN, Kolan, Rudina bb, Kolan, OIB: 72519456737</w:t>
      </w:r>
      <w:r w:rsidR="00A11C15">
        <w:t>,</w:t>
      </w:r>
      <w:r w:rsidR="001D5ECE">
        <w:t xml:space="preserve"> </w:t>
      </w:r>
      <w:r>
        <w:t xml:space="preserve">na temelju neizvršenih osnova za plaćanje iznosi </w:t>
      </w:r>
      <w:r w:rsidR="003B5436">
        <w:t>124.838,37</w:t>
      </w:r>
      <w:r w:rsidR="00A11C15">
        <w:t xml:space="preserve"> </w:t>
      </w:r>
      <w:r>
        <w:t xml:space="preserve">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>osob</w:t>
      </w:r>
      <w:r w:rsidR="006A64FF">
        <w:t>a</w:t>
      </w:r>
      <w:r>
        <w:t xml:space="preserve"> ovlašten</w:t>
      </w:r>
      <w:r w:rsidR="006A64FF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A11C15">
        <w:t xml:space="preserve"> </w:t>
      </w:r>
      <w:r w:rsidR="003B5436">
        <w:t>Miljenko Badurina, Kolan, Figurica 15</w:t>
      </w:r>
      <w:r w:rsidR="000C1A95">
        <w:t xml:space="preserve">, </w:t>
      </w:r>
      <w:r w:rsidRPr="00FC1537">
        <w:t xml:space="preserve">da u roku od 15 (petnaest) dana </w:t>
      </w:r>
      <w:r>
        <w:t>od dana objave ovog oglasa na e-oglasno</w:t>
      </w:r>
      <w:r w:rsidR="0085251D">
        <w:t>j ploči ovog suda, podnese</w:t>
      </w:r>
      <w:r>
        <w:t xml:space="preserve">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3B5436">
        <w:t>912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BB5455">
        <w:t>2</w:t>
      </w:r>
      <w:r w:rsidR="0085251D">
        <w:t>9</w:t>
      </w:r>
      <w:r>
        <w:t>. siječnja 2016.</w:t>
      </w:r>
    </w:p>
    <w:p w:rsidRDefault="006808FE" w:rsidP="006808FE" w:rsidR="006808FE"/>
    <w:p w:rsidRDefault="006808FE" w:rsidP="006808FE" w:rsidR="006808FE"/>
    <w:p w:rsidRDefault="008C7E7D" w:rsidP="008C7E7D" w:rsidR="008C7E7D">
      <w:pPr>
        <w:jc w:val="right"/>
      </w:pPr>
      <w:r>
        <w:t>Sutkinja</w:t>
      </w:r>
    </w:p>
    <w:p w:rsidRDefault="008C7E7D" w:rsidP="008C7E7D" w:rsidR="008C7E7D" w:rsidRPr="00F41C5D">
      <w:pPr>
        <w:jc w:val="right"/>
      </w:pPr>
      <w:r>
        <w:t>Tina Grgas</w:t>
      </w:r>
    </w:p>
    <w:p w:rsidRDefault="006977CD" w:rsidP="00D832D7" w:rsidR="006977CD" w:rsidRPr="003C4AD9">
      <w:pPr>
        <w:tabs>
          <w:tab w:pos="0" w:val="left"/>
        </w:tabs>
        <w:jc w:val="right"/>
      </w:pPr>
    </w:p>
    <w:p w:rsidRDefault="00F2052F" w:rsidP="006977CD" w:rsidR="007465D2">
      <w:pPr>
        <w:jc w:val="right"/>
      </w:pPr>
      <w:r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6808FE" w:rsidR="00934D02">
      <w:headerReference w:type="default" r:id="rId9"/>
      <w:footerReference w:type="default" r:id="rId10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704AA3">
      <w:rPr>
        <w:noProof/>
      </w:rPr>
      <w:t>2</w:t>
    </w:r>
    <w:r>
      <w:fldChar w:fldCharType="end"/>
    </w:r>
  </w:p>
  <w:p w:rsidRDefault="00704AA3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704AA3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3B5436">
      <w:t>912</w:t>
    </w:r>
    <w:r w:rsidR="006807DE">
      <w:t>/</w:t>
    </w:r>
    <w:r w:rsidR="006977CD">
      <w:t>2015-</w:t>
    </w:r>
    <w:r w:rsidR="006807DE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5394C"/>
    <w:rsid w:val="00096499"/>
    <w:rsid w:val="000C14DB"/>
    <w:rsid w:val="000C1A95"/>
    <w:rsid w:val="000E5BA9"/>
    <w:rsid w:val="00134CFF"/>
    <w:rsid w:val="00194E11"/>
    <w:rsid w:val="001D5ECE"/>
    <w:rsid w:val="001F7949"/>
    <w:rsid w:val="003144A2"/>
    <w:rsid w:val="003B5436"/>
    <w:rsid w:val="00413077"/>
    <w:rsid w:val="00477F2F"/>
    <w:rsid w:val="004C15FB"/>
    <w:rsid w:val="00524A91"/>
    <w:rsid w:val="0053677C"/>
    <w:rsid w:val="005826D7"/>
    <w:rsid w:val="005E749D"/>
    <w:rsid w:val="00631103"/>
    <w:rsid w:val="0065523A"/>
    <w:rsid w:val="006807DE"/>
    <w:rsid w:val="006808FE"/>
    <w:rsid w:val="006977CD"/>
    <w:rsid w:val="006A64FF"/>
    <w:rsid w:val="006A7231"/>
    <w:rsid w:val="006C682C"/>
    <w:rsid w:val="006E0CDA"/>
    <w:rsid w:val="006F6E1E"/>
    <w:rsid w:val="00704AA3"/>
    <w:rsid w:val="007465D2"/>
    <w:rsid w:val="00755B97"/>
    <w:rsid w:val="007A58AC"/>
    <w:rsid w:val="007A7F80"/>
    <w:rsid w:val="007C4DF1"/>
    <w:rsid w:val="008019F8"/>
    <w:rsid w:val="00824B82"/>
    <w:rsid w:val="00827919"/>
    <w:rsid w:val="0085251D"/>
    <w:rsid w:val="00876A8D"/>
    <w:rsid w:val="00885CCF"/>
    <w:rsid w:val="008C7E7D"/>
    <w:rsid w:val="008D2B74"/>
    <w:rsid w:val="0091410E"/>
    <w:rsid w:val="00934D02"/>
    <w:rsid w:val="00991440"/>
    <w:rsid w:val="009952EF"/>
    <w:rsid w:val="009B7A6B"/>
    <w:rsid w:val="00A1147B"/>
    <w:rsid w:val="00A11C15"/>
    <w:rsid w:val="00A30CC8"/>
    <w:rsid w:val="00A54C72"/>
    <w:rsid w:val="00AC7DFC"/>
    <w:rsid w:val="00B3549A"/>
    <w:rsid w:val="00B66155"/>
    <w:rsid w:val="00B83435"/>
    <w:rsid w:val="00BB5455"/>
    <w:rsid w:val="00BC01B8"/>
    <w:rsid w:val="00BF4AC6"/>
    <w:rsid w:val="00C362FB"/>
    <w:rsid w:val="00C96C74"/>
    <w:rsid w:val="00CE25AB"/>
    <w:rsid w:val="00D832D7"/>
    <w:rsid w:val="00D94EAF"/>
    <w:rsid w:val="00DD64AF"/>
    <w:rsid w:val="00EA7751"/>
    <w:rsid w:val="00EC61EE"/>
    <w:rsid w:val="00ED4B90"/>
    <w:rsid w:val="00EF524A"/>
    <w:rsid w:val="00F2052F"/>
    <w:rsid w:val="00F52328"/>
    <w:rsid w:val="00F62D8B"/>
    <w:rsid w:val="00F91C10"/>
    <w:rsid w:val="00FB461D"/>
    <w:rsid w:val="00FE2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4A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4A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4A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4A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4A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4A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4A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4A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4A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4A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St-912/2015</izvorni_sadrzaj>
    <derivirana_varijabla naziv="DomainObject.Predmet.OznakaBroj_1">St-912/2015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 TURISTIČKA ZADRUGA  SUHOZID KOLAN</izvorni_sadrzaj>
    <derivirana_varijabla naziv="DomainObject.Predmet.ProtustrankaFormated_1">  POLJOPRIVREDNO TURISTIČKA ZADRUGA  SUHOZID KOLAN</derivirana_varijabla>
  </DomainObject.Predmet.ProtustrankaFormated>
  <DomainObject.Predmet.ProtustrankaFormatedOIB>
    <izvorni_sadrzaj>  POLJOPRIVREDNO TURISTIČKA ZADRUGA  SUHOZID KOLAN, OIB 72519456737</izvorni_sadrzaj>
    <derivirana_varijabla naziv="DomainObject.Predmet.ProtustrankaFormatedOIB_1">  POLJOPRIVREDNO TURISTIČKA ZADRUGA  SUHOZID KOLAN, OIB 72519456737</derivirana_varijabla>
  </DomainObject.Predmet.ProtustrankaFormatedOIB>
  <DomainObject.Predmet.ProtustrankaFormatedWithAdress>
    <izvorni_sadrzaj> POLJOPRIVREDNO TURISTIČKA ZADRUGA  SUHOZID KOLAN, Rudina bb, 23250 Kolan</izvorni_sadrzaj>
    <derivirana_varijabla naziv="DomainObject.Predmet.ProtustrankaFormatedWithAdress_1"> POLJOPRIVREDNO TURISTIČKA ZADRUGA  SUHOZID KOLAN, Rudina bb, 23250 Kolan</derivirana_varijabla>
  </DomainObject.Predmet.ProtustrankaFormatedWithAdress>
  <DomainObject.Predmet.ProtustrankaFormatedWithAdressOIB>
    <izvorni_sadrzaj> POLJOPRIVREDNO TURISTIČKA ZADRUGA  SUHOZID KOLAN, OIB 72519456737, Rudina bb, 23250 Kolan</izvorni_sadrzaj>
    <derivirana_varijabla naziv="DomainObject.Predmet.ProtustrankaFormatedWithAdressOIB_1"> POLJOPRIVREDNO TURISTIČKA ZADRUGA  SUHOZID KOLAN, OIB 72519456737, Rudina bb, 23250 Kolan</derivirana_varijabla>
  </DomainObject.Predmet.ProtustrankaFormatedWithAdressOIB>
  <DomainObject.Predmet.ProtustrankaWithAdress>
    <izvorni_sadrzaj>POLJOPRIVREDNO TURISTIČKA ZADRUGA  SUHOZID KOLAN Rudina bb, 23250 Kolan</izvorni_sadrzaj>
    <derivirana_varijabla naziv="DomainObject.Predmet.ProtustrankaWithAdress_1">POLJOPRIVREDNO TURISTIČKA ZADRUGA  SUHOZID KOLAN Rudina bb, 23250 Kolan</derivirana_varijabla>
  </DomainObject.Predmet.ProtustrankaWithAdress>
  <DomainObject.Predmet.ProtustrankaWithAdressOIB>
    <izvorni_sadrzaj>POLJOPRIVREDNO TURISTIČKA ZADRUGA  SUHOZID KOLAN, OIB 72519456737, Rudina bb, 23250 Kolan</izvorni_sadrzaj>
    <derivirana_varijabla naziv="DomainObject.Predmet.ProtustrankaWithAdressOIB_1">POLJOPRIVREDNO TURISTIČKA ZADRUGA  SUHOZID KOLAN, OIB 72519456737, Rudina bb, 23250 Kolan</derivirana_varijabla>
  </DomainObject.Predmet.ProtustrankaWithAdressOIB>
  <DomainObject.Predmet.ProtustrankaNazivFormated>
    <izvorni_sadrzaj>POLJOPRIVREDNO TURISTIČKA ZADRUGA  SUHOZID KOLAN</izvorni_sadrzaj>
    <derivirana_varijabla naziv="DomainObject.Predmet.ProtustrankaNazivFormated_1">POLJOPRIVREDNO TURISTIČKA ZADRUGA  SUHOZID KOLAN</derivirana_varijabla>
  </DomainObject.Predmet.ProtustrankaNazivFormated>
  <DomainObject.Predmet.ProtustrankaNazivFormatedOIB>
    <izvorni_sadrzaj>POLJOPRIVREDNO TURISTIČKA ZADRUGA  SUHOZID KOLAN, OIB 72519456737</izvorni_sadrzaj>
    <derivirana_varijabla naziv="DomainObject.Predmet.ProtustrankaNazivFormatedOIB_1">POLJOPRIVREDNO TURISTIČKA ZADRUGA  SUHOZID KOLAN, OIB 72519456737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124838.37</izvorni_sadrzaj>
    <derivirana_varijabla naziv="DomainObject.Predmet.TrenutnaVrijednost_1">124838.37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POLJOPRIVREDNO TURISTIČKA ZADRUGA  SUHOZID KOLAN</item>
    </izvorni_sadrzaj>
    <derivirana_varijabla naziv="DomainObject.Predmet.ProtuStrankaListFormated_1">
      <item>POLJOPRIVREDNO TURISTIČKA ZADRUGA  SUHOZID KOLAN</item>
    </derivirana_varijabla>
  </DomainObject.Predmet.ProtuStrankaListFormated>
  <DomainObject.Predmet.ProtuStrankaListFormatedOIB>
    <izvorni_sadrzaj>
      <item>POLJOPRIVREDNO TURISTIČKA ZADRUGA  SUHOZID KOLAN, OIB 72519456737</item>
    </izvorni_sadrzaj>
    <derivirana_varijabla naziv="DomainObject.Predmet.ProtuStrankaListFormatedOIB_1">
      <item>POLJOPRIVREDNO TURISTIČKA ZADRUGA  SUHOZID KOLAN, OIB 72519456737</item>
    </derivirana_varijabla>
  </DomainObject.Predmet.ProtuStrankaListFormatedOIB>
  <DomainObject.Predmet.ProtuStrankaListFormatedWithAdress>
    <izvorni_sadrzaj>
      <item>POLJOPRIVREDNO TURISTIČKA ZADRUGA  SUHOZID KOLAN, Rudina bb, 23250 Kolan</item>
    </izvorni_sadrzaj>
    <derivirana_varijabla naziv="DomainObject.Predmet.ProtuStrankaListFormatedWithAdress_1">
      <item>POLJOPRIVREDNO TURISTIČKA ZADRUGA  SUHOZID KOLAN, Rudina bb, 23250 Kolan</item>
    </derivirana_varijabla>
  </DomainObject.Predmet.ProtuStrankaListFormatedWithAdress>
  <DomainObject.Predmet.ProtuStrankaListFormatedWithAdressOIB>
    <izvorni_sadrzaj>
      <item>POLJOPRIVREDNO TURISTIČKA ZADRUGA  SUHOZID KOLAN, OIB 72519456737, Rudina bb, 23250 Kolan</item>
    </izvorni_sadrzaj>
    <derivirana_varijabla naziv="DomainObject.Predmet.ProtuStrankaListFormatedWithAdressOIB_1">
      <item>POLJOPRIVREDNO TURISTIČKA ZADRUGA  SUHOZID KOLAN, OIB 72519456737, Rudina bb, 23250 Kolan</item>
    </derivirana_varijabla>
  </DomainObject.Predmet.ProtuStrankaListFormatedWithAdressOIB>
  <DomainObject.Predmet.ProtuStrankaListNazivFormated>
    <izvorni_sadrzaj>
      <item>POLJOPRIVREDNO TURISTIČKA ZADRUGA  SUHOZID KOLAN</item>
    </izvorni_sadrzaj>
    <derivirana_varijabla naziv="DomainObject.Predmet.ProtuStrankaListNazivFormated_1">
      <item>POLJOPRIVREDNO TURISTIČKA ZADRUGA  SUHOZID KOLAN</item>
    </derivirana_varijabla>
  </DomainObject.Predmet.ProtuStrankaListNazivFormated>
  <DomainObject.Predmet.ProtuStrankaListNazivFormatedOIB>
    <izvorni_sadrzaj>
      <item>POLJOPRIVREDNO TURISTIČKA ZADRUGA  SUHOZID KOLAN, OIB 72519456737</item>
    </izvorni_sadrzaj>
    <derivirana_varijabla naziv="DomainObject.Predmet.ProtuStrankaListNazivFormatedOIB_1">
      <item>POLJOPRIVREDNO TURISTIČKA ZADRUGA  SUHOZID KOLAN, OIB 72519456737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POLJOPRIVREDNO TURISTIČKA ZADRUGA  SUHOZID KOLAN</izvorni_sadrzaj>
    <derivirana_varijabla naziv="DomainObject.Predmet.ProtustrankaIDrugi_1">POLJOPRIVREDNO TURISTIČKA ZADRUGA  SUHOZID KOLAN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POLJOPRIVREDNO TURISTIČKA ZADRUGA  SUHOZID KOLAN, OIB 72519456737, Rudina bb, 23250 Kolan</izvorni_sadrzaj>
    <derivirana_varijabla naziv="DomainObject.Predmet.ProtustrankaIDrugiAdressOIB_1">POLJOPRIVREDNO TURISTIČKA ZADRUGA  SUHOZID KOLAN, OIB 72519456737, Rudina bb, 23250 Kolan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POLJOPRIVREDNO TURISTIČKA ZADRUGA  SUHOZID KOLAN</item>
    </izvorni_sadrzaj>
    <derivirana_varijabla naziv="DomainObject.Predmet.SudioniciListNaziv_1">
      <item>FINA</item>
      <item>POLJOPRIVREDNO TURISTIČKA ZADRUGA  SUHOZID KOLAN</item>
    </derivirana_varijabla>
  </DomainObject.Predmet.SudioniciListNaziv>
  <DomainObject.Predmet.SudioniciListAdressOIB>
    <izvorni_sadrzaj>
      <item>FINA, OIB 85821130368</item>
      <item>POLJOPRIVREDNO TURISTIČKA ZADRUGA  SUHOZID KOLAN, OIB 72519456737, Rudina bb,23250 Kolan</item>
    </izvorni_sadrzaj>
    <derivirana_varijabla naziv="DomainObject.Predmet.SudioniciListAdressOIB_1">
      <item>FINA, OIB 85821130368</item>
      <item>POLJOPRIVREDNO TURISTIČKA ZADRUGA  SUHOZID KOLAN, OIB 72519456737, Rudina bb,23250 Kolan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72519456737</item>
    </izvorni_sadrzaj>
    <derivirana_varijabla naziv="DomainObject.Predmet.SudioniciListNazivOIB_1">
      <item>, OIB 85821130368</item>
      <item>, OIB 72519456737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2083</properties:Characters>
  <properties:Lines>63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2016-01-29T07:08:00Z</dcterms:created>
  <dc:creator>Tina Grgas</dc:creator>
  <cp:lastModifiedBy>Nena Mužanović</cp:lastModifiedBy>
  <cp:lastPrinted>2016-01-29T07:03:00Z</cp:lastPrinted>
  <dcterms:modified xmlns:xsi="http://www.w3.org/2001/XMLSchema-instance" xsi:type="dcterms:W3CDTF">2016-01-29T07:09:00Z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