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93e3" w14:paraId="c9f93e3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DA4685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DA4685">
              <w:rPr>
                <w:sz w:val="24"/>
                <w:szCs w:val="24"/>
              </w:rPr>
              <w:t>4/17-11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E71E4E" w:rsidP="005A4753" w:rsidR="005A4753" w:rsidRPr="005A4753">
      <w:pPr>
        <w:ind w:firstLine="720"/>
        <w:jc w:val="center"/>
        <w:rPr>
          <w:sz w:val="24"/>
        </w:rPr>
      </w:pPr>
      <w:r>
        <w:rPr>
          <w:sz w:val="24"/>
        </w:rPr>
        <w:t>POREZNA UPRAVA 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DA4685" w:rsidR="00DA4685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predlagateljice </w:t>
      </w:r>
      <w:r w:rsidR="00DA4685">
        <w:rPr>
          <w:sz w:val="24"/>
          <w:szCs w:val="24"/>
        </w:rPr>
        <w:t>Petre Rosić, OIB: 26926996560, Čakovec, J. Bedekovića 8, radi otvaranja postupka stečaja potrošača.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Pozivamo Vas da za potrebe ovog postupka dostavite podatak da li</w:t>
      </w:r>
      <w:r w:rsidR="009974E8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predlagateljica </w:t>
      </w:r>
      <w:r w:rsidR="00DA4685">
        <w:rPr>
          <w:sz w:val="24"/>
          <w:szCs w:val="24"/>
        </w:rPr>
        <w:t>Petra Rosić</w:t>
      </w:r>
      <w:r>
        <w:rPr>
          <w:sz w:val="24"/>
          <w:szCs w:val="24"/>
        </w:rPr>
        <w:t xml:space="preserve"> </w:t>
      </w:r>
      <w:r w:rsidR="009974E8">
        <w:rPr>
          <w:sz w:val="24"/>
          <w:szCs w:val="24"/>
        </w:rPr>
        <w:t>vlasnica bilo kakve</w:t>
      </w:r>
      <w:r w:rsidR="00E71E4E">
        <w:rPr>
          <w:sz w:val="24"/>
          <w:szCs w:val="24"/>
        </w:rPr>
        <w:t xml:space="preserve"> imovine</w:t>
      </w:r>
      <w:r w:rsidR="00DA4685">
        <w:rPr>
          <w:sz w:val="24"/>
          <w:szCs w:val="24"/>
        </w:rPr>
        <w:t xml:space="preserve">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5165B5"/>
    <w:rsid w:val="00576DA6"/>
    <w:rsid w:val="0058402F"/>
    <w:rsid w:val="005879F6"/>
    <w:rsid w:val="00597E6A"/>
    <w:rsid w:val="005A4753"/>
    <w:rsid w:val="005A5788"/>
    <w:rsid w:val="00613849"/>
    <w:rsid w:val="00641124"/>
    <w:rsid w:val="00691E3D"/>
    <w:rsid w:val="006F626B"/>
    <w:rsid w:val="00720522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974E8"/>
    <w:rsid w:val="009A6DC6"/>
    <w:rsid w:val="009C0168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A4685"/>
    <w:rsid w:val="00DB2F34"/>
    <w:rsid w:val="00E32AED"/>
    <w:rsid w:val="00E554B8"/>
    <w:rsid w:val="00E71E4E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5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5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Ureda državne uprave Međ.
županije u ref.- 13.11.2017</izvorni_sadrzaj>
    <derivirana_varijabla naziv="DomainObject.Predmet.PrimjedbaSuca_1">podnesak Ureda državne uprave Međ.
županije u ref.- 13.11.2017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83</properties:Words>
  <properties:Characters>489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2017-11-13T12:07:00Z</dcterms:created>
  <dc:creator>MINISTARSTVO PRAVOSUĐA RH</dc:creator>
  <cp:lastModifiedBy>Ana Katanec</cp:lastModifiedBy>
  <cp:lastPrinted>2017-11-13T12:06:00Z</cp:lastPrinted>
  <dcterms:modified xmlns:xsi="http://www.w3.org/2001/XMLSchema-instance" xsi:type="dcterms:W3CDTF">2017-11-13T12:08:00Z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