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a80b" w14:paraId="caea80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9A4F96">
        <w:t>936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9A4F96">
        <w:t>Osijek</w:t>
      </w:r>
      <w:r w:rsidR="00766DE9">
        <w:t>,</w:t>
      </w:r>
      <w:r w:rsidR="004A0D7B">
        <w:t xml:space="preserve"> Podružnica </w:t>
      </w:r>
      <w:r w:rsidR="009A4F96">
        <w:t>Slavonski Brod</w:t>
      </w:r>
      <w:r w:rsidR="004A0D7B">
        <w:t xml:space="preserve">, za pokretanje skraćenog stečajnog postupka  nad dužnikom </w:t>
      </w:r>
      <w:r w:rsidR="009A4F96">
        <w:t>ROSA BASIUM jednostavno društvo s ograničenom odgovornošću za usluge</w:t>
      </w:r>
      <w:r w:rsidR="007807CB">
        <w:t xml:space="preserve">, </w:t>
      </w:r>
      <w:r w:rsidR="009A4F96">
        <w:t>Slavonski Brod</w:t>
      </w:r>
      <w:r w:rsidR="007807CB">
        <w:t xml:space="preserve">, </w:t>
      </w:r>
      <w:proofErr w:type="spellStart"/>
      <w:r w:rsidR="009A4F96">
        <w:t>Dudinjak</w:t>
      </w:r>
      <w:proofErr w:type="spellEnd"/>
      <w:r w:rsidR="009A4F96">
        <w:t xml:space="preserve"> 44</w:t>
      </w:r>
      <w:r w:rsidR="007807CB">
        <w:t xml:space="preserve">, </w:t>
      </w:r>
      <w:r w:rsidR="004E1E18">
        <w:t xml:space="preserve">OIB </w:t>
      </w:r>
      <w:r w:rsidR="009A4F96">
        <w:t>27773928550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9A4F96">
        <w:t>30</w:t>
      </w:r>
      <w:r w:rsidR="008D282E">
        <w:t>.</w:t>
      </w:r>
      <w:r w:rsidR="009A4F96">
        <w:t xml:space="preserve"> prosinca</w:t>
      </w:r>
      <w:r w:rsidR="008D282E">
        <w:t xml:space="preserve"> 2016</w:t>
      </w:r>
      <w:r w:rsidR="00224AFF">
        <w:t>. godine, objavljuje sljedeći</w:t>
      </w:r>
    </w:p>
    <w:p w:rsidRDefault="007807CB" w:rsidP="00251A35" w:rsidR="007807CB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9A4F96">
        <w:t xml:space="preserve">ROSA BASIUM jednostavno društvo s ograničenom odgovornošću za usluge, Slavonski Brod, </w:t>
      </w:r>
      <w:proofErr w:type="spellStart"/>
      <w:r w:rsidR="009A4F96">
        <w:t>Dudinjak</w:t>
      </w:r>
      <w:proofErr w:type="spellEnd"/>
      <w:r w:rsidR="009A4F96">
        <w:t xml:space="preserve"> 44, OIB 27773928550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9A4F96">
        <w:t>6.201,66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251A35">
        <w:t>zastupni</w:t>
      </w:r>
      <w:r w:rsidR="007807CB">
        <w:t>k</w:t>
      </w:r>
      <w:r w:rsidR="001E606C">
        <w:t xml:space="preserve"> </w:t>
      </w:r>
      <w:r w:rsidR="007807CB">
        <w:t xml:space="preserve"> </w:t>
      </w:r>
      <w:r w:rsidR="009A4F96">
        <w:t xml:space="preserve">Dražana </w:t>
      </w:r>
      <w:proofErr w:type="spellStart"/>
      <w:r w:rsidR="009A4F96">
        <w:t>Vrljić</w:t>
      </w:r>
      <w:proofErr w:type="spellEnd"/>
      <w:r w:rsidR="007807CB">
        <w:t xml:space="preserve">, </w:t>
      </w:r>
      <w:r w:rsidR="009A4F96">
        <w:t>Selska cesta 49</w:t>
      </w:r>
      <w:r w:rsidR="007807CB">
        <w:t xml:space="preserve">, </w:t>
      </w:r>
      <w:r w:rsidR="009A4F96">
        <w:t>Zagreb</w:t>
      </w:r>
      <w:r w:rsidR="007807CB">
        <w:t xml:space="preserve">, OIB  </w:t>
      </w:r>
      <w:r w:rsidR="009A4F96">
        <w:t>00630914876</w:t>
      </w:r>
      <w:r w:rsidR="007807CB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9A4F96">
        <w:rPr>
          <w:b/>
        </w:rPr>
        <w:t>2936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9A4F96">
        <w:t>30</w:t>
      </w:r>
      <w:r w:rsidR="008D282E">
        <w:t>.</w:t>
      </w:r>
      <w:r w:rsidR="00106733">
        <w:t xml:space="preserve"> </w:t>
      </w:r>
      <w:r w:rsidR="009A4F96">
        <w:t>prosinca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F03" w:rsidR="00881F03">
      <w:r>
        <w:separator/>
      </w:r>
    </w:p>
  </w:endnote>
  <w:endnote w:id="0" w:type="continuationSeparator">
    <w:p w:rsidRDefault="00881F03" w:rsidR="00881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F03" w:rsidR="00881F03">
      <w:r>
        <w:separator/>
      </w:r>
    </w:p>
  </w:footnote>
  <w:footnote w:id="0" w:type="continuationSeparator">
    <w:p w:rsidRDefault="00881F03" w:rsidR="00881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16514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0E0F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807CB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81F03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2E86"/>
    <w:rsid w:val="00955F8E"/>
    <w:rsid w:val="009771D9"/>
    <w:rsid w:val="00980E4D"/>
    <w:rsid w:val="0098408C"/>
    <w:rsid w:val="009A258D"/>
    <w:rsid w:val="009A412B"/>
    <w:rsid w:val="009A4F96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496F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4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4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2936</izvorni_sadrzaj>
    <derivirana_varijabla naziv="DomainObject.Predmet.Broj_1">2936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6201.66</izvorni_sadrzaj>
    <derivirana_varijabla naziv="DomainObject.Predmet.InicijalnaVrijednost_1">6201.66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St-2936/2016</izvorni_sadrzaj>
    <derivirana_varijabla naziv="DomainObject.Predmet.OznakaBroj_1">St-2936/2016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BASIUM jednostavno društvo s ograničenom odgovornošću za usluge</izvorni_sadrzaj>
    <derivirana_varijabla naziv="DomainObject.Predmet.ProtustrankaFormated_1">  ROSA BASIUM jednostavno društvo s ograničenom odgovornošću za usluge</derivirana_varijabla>
  </DomainObject.Predmet.ProtustrankaFormated>
  <DomainObject.Predmet.ProtustrankaFormatedOIB>
    <izvorni_sadrzaj>  ROSA BASIUM jednostavno društvo s ograničenom odgovornošću za usluge, OIB 27773928550</izvorni_sadrzaj>
    <derivirana_varijabla naziv="DomainObject.Predmet.ProtustrankaFormatedOIB_1">  ROSA BASIUM jednostavno društvo s ograničenom odgovornošću za usluge, OIB 27773928550</derivirana_varijabla>
  </DomainObject.Predmet.ProtustrankaFormatedOIB>
  <DomainObject.Predmet.ProtustrankaFormatedWithAdress>
    <izvorni_sadrzaj> ROSA BASIUM jednostavno društvo s ograničenom odgovornošću za usluge, Dudinjak 44, 35000 Slavonski Brod</izvorni_sadrzaj>
    <derivirana_varijabla naziv="DomainObject.Predmet.ProtustrankaFormatedWithAdress_1"> ROSA BASIUM jednostavno društvo s ograničenom odgovornošću za usluge, Dudinjak 44, 35000 Slavonski Brod</derivirana_varijabla>
  </DomainObject.Predmet.ProtustrankaFormatedWithAdress>
  <DomainObject.Predmet.ProtustrankaFormatedWithAdressOIB>
    <izvorni_sadrzaj> ROSA BASIUM jednostavno društvo s ograničenom odgovornošću za usluge, OIB 27773928550, Dudinjak 44, 35000 Slavonski Brod</izvorni_sadrzaj>
    <derivirana_varijabla naziv="DomainObject.Predmet.ProtustrankaFormatedWithAdressOIB_1"> ROSA BASIUM jednostavno društvo s ograničenom odgovornošću za usluge, OIB 27773928550, Dudinjak 44, 35000 Slavonski Brod</derivirana_varijabla>
  </DomainObject.Predmet.ProtustrankaFormatedWithAdressOIB>
  <DomainObject.Predmet.ProtustrankaWithAdress>
    <izvorni_sadrzaj>ROSA BASIUM jednostavno društvo s ograničenom odgovornošću za usluge Dudinjak 44, 35000 Slavonski Brod</izvorni_sadrzaj>
    <derivirana_varijabla naziv="DomainObject.Predmet.ProtustrankaWithAdress_1">ROSA BASIUM jednostavno društvo s ograničenom odgovornošću za usluge Dudinjak 44, 35000 Slavonski Brod</derivirana_varijabla>
  </DomainObject.Predmet.ProtustrankaWithAdress>
  <DomainObject.Predmet.ProtustrankaWithAdressOIB>
    <izvorni_sadrzaj>ROSA BASIUM jednostavno društvo s ograničenom odgovornošću za usluge, OIB 27773928550, Dudinjak 44, 35000 Slavonski Brod</izvorni_sadrzaj>
    <derivirana_varijabla naziv="DomainObject.Predmet.ProtustrankaWithAdressOIB_1">ROSA BASIUM jednostavno društvo s ograničenom odgovornošću za usluge, OIB 27773928550, Dudinjak 44, 35000 Slavonski Brod</derivirana_varijabla>
  </DomainObject.Predmet.ProtustrankaWithAdressOIB>
  <DomainObject.Predmet.ProtustrankaNazivFormated>
    <izvorni_sadrzaj>ROSA BASIUM jednostavno društvo s ograničenom odgovornošću za usluge</izvorni_sadrzaj>
    <derivirana_varijabla naziv="DomainObject.Predmet.ProtustrankaNazivFormated_1">ROSA BASIUM jednostavno društvo s ograničenom odgovornošću za usluge</derivirana_varijabla>
  </DomainObject.Predmet.ProtustrankaNazivFormated>
  <DomainObject.Predmet.ProtustrankaNazivFormatedOIB>
    <izvorni_sadrzaj>ROSA BASIUM jednostavno društvo s ograničenom odgovornošću za usluge, OIB 27773928550</izvorni_sadrzaj>
    <derivirana_varijabla naziv="DomainObject.Predmet.ProtustrankaNazivFormatedOIB_1">ROSA BASIUM jednostavno društvo s ograničenom odgovornošću za usluge, OIB 27773928550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 BASIUM jednostavno društvo s ograničenom odgovornošću za usluge</item>
    </izvorni_sadrzaj>
    <derivirana_varijabla naziv="DomainObject.Predmet.ProtuStrankaListFormated_1">
      <item>ROSA BASIUM jednostavno društvo s ograničenom odgovornošću za usluge</item>
    </derivirana_varijabla>
  </DomainObject.Predmet.ProtuStrankaListFormated>
  <DomainObject.Predmet.ProtuStrankaListFormatedOIB>
    <izvorni_sadrzaj>
      <item>ROSA BASIUM jednostavno društvo s ograničenom odgovornošću za usluge, OIB 27773928550</item>
    </izvorni_sadrzaj>
    <derivirana_varijabla naziv="DomainObject.Predmet.ProtuStrankaListFormatedOIB_1">
      <item>ROSA BASIUM jednostavno društvo s ograničenom odgovornošću za usluge, OIB 27773928550</item>
    </derivirana_varijabla>
  </DomainObject.Predmet.ProtuStrankaListFormatedOIB>
  <DomainObject.Predmet.ProtuStrankaListFormatedWithAdress>
    <izvorni_sadrzaj>
      <item>ROSA BASIUM jednostavno društvo s ograničenom odgovornošću za usluge, Dudinjak 44, 35000 Slavonski Brod</item>
    </izvorni_sadrzaj>
    <derivirana_varijabla naziv="DomainObject.Predmet.ProtuStrankaListFormatedWithAdress_1">
      <item>ROSA BASIUM jednostavno društvo s ograničenom odgovornošću za usluge, Dudinjak 44, 35000 Slavonski Brod</item>
    </derivirana_varijabla>
  </DomainObject.Predmet.ProtuStrankaListFormatedWithAdress>
  <DomainObject.Predmet.ProtuStrankaListFormatedWithAdressOIB>
    <izvorni_sadrzaj>
      <item>ROSA BASIUM jednostavno društvo s ograničenom odgovornošću za usluge, OIB 27773928550, Dudinjak 44, 35000 Slavonski Brod</item>
    </izvorni_sadrzaj>
    <derivirana_varijabla naziv="DomainObject.Predmet.ProtuStrankaListFormatedWithAdressOIB_1">
      <item>ROSA BASIUM jednostavno društvo s ograničenom odgovornošću za usluge, OIB 27773928550, Dudinjak 44, 35000 Slavonski Brod</item>
    </derivirana_varijabla>
  </DomainObject.Predmet.ProtuStrankaListFormatedWithAdressOIB>
  <DomainObject.Predmet.ProtuStrankaListNazivFormated>
    <izvorni_sadrzaj>
      <item>ROSA BASIUM jednostavno društvo s ograničenom odgovornošću za usluge</item>
    </izvorni_sadrzaj>
    <derivirana_varijabla naziv="DomainObject.Predmet.ProtuStrankaListNazivFormated_1">
      <item>ROSA BASIUM jednostavno društvo s ograničenom odgovornošću za usluge</item>
    </derivirana_varijabla>
  </DomainObject.Predmet.ProtuStrankaListNazivFormated>
  <DomainObject.Predmet.ProtuStrankaListNazivFormatedOIB>
    <izvorni_sadrzaj>
      <item>ROSA BASIUM jednostavno društvo s ograničenom odgovornošću za usluge, OIB 27773928550</item>
    </izvorni_sadrzaj>
    <derivirana_varijabla naziv="DomainObject.Predmet.ProtuStrankaListNazivFormatedOIB_1">
      <item>ROSA BASIUM jednostavno društvo s ograničenom odgovornošću za usluge, OIB 27773928550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 BASIUM jednostavno društvo s ograničenom odgovornošću za usluge</izvorni_sadrzaj>
    <derivirana_varijabla naziv="DomainObject.Predmet.ProtustrankaIDrugi_1">ROSA BASIUM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ROSA BASIUM jednostavno društvo s ograničenom odgovornošću za usluge, OIB 27773928550, Dudinjak 44, 35000 Slavonski Brod</izvorni_sadrzaj>
    <derivirana_varijabla naziv="DomainObject.Predmet.ProtustrankaIDrugiAdressOIB_1">ROSA BASIUM jednostavno društvo s ograničenom odgovornošću za usluge, OIB 27773928550, Dudinjak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 BASIUM jednostavno društvo s ograničenom odgovornošću za usluge</item>
    </izvorni_sadrzaj>
    <derivirana_varijabla naziv="DomainObject.Predmet.SudioniciListNaziv_1">
      <item>Financijska agencija</item>
      <item>ROSA BASIUM jednostavno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ROSA BASIUM jednostavno društvo s ograničenom odgovornošću za usluge, OIB 27773928550, Dudinjak 44,35000 Slavonski Brod</item>
    </izvorni_sadrzaj>
    <derivirana_varijabla naziv="DomainObject.Predmet.SudioniciListAdressOIB_1">
      <item>Financijska agencija, OIB 85821130368, Ulica grada Vukovara 70,10000 Zagreb</item>
      <item>ROSA BASIUM jednostavno društvo s ograničenom odgovornošću za usluge, OIB 27773928550, Dudinjak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27773928550</item>
    </izvorni_sadrzaj>
    <derivirana_varijabla naziv="DomainObject.Predmet.SudioniciListNazivOIB_1">
      <item>, OIB 85821130368</item>
      <item>, OIB 27773928550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2012</properties:Characters>
  <properties:Lines>52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2016-12-29T12:04:00Z</dcterms:created>
  <dc:creator>Korisnik</dc:creator>
  <cp:lastModifiedBy>wsadmin</cp:lastModifiedBy>
  <cp:lastPrinted>2016-10-13T07:10:00Z</cp:lastPrinted>
  <dcterms:modified xmlns:xsi="http://www.w3.org/2001/XMLSchema-instance" xsi:type="dcterms:W3CDTF">2016-12-30T07:12:00Z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