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1852" w14:paraId="3fa1852" w:rsidRDefault="003A3367" w:rsidP="003A3367" w:rsidR="003A3367" w:rsidRPr="00DF521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A05DC" w:rsidP="003A3367" w:rsidR="00FA05DC" w:rsidRPr="00DF5214">
      <w:pPr>
        <w:rPr>
          <w:sz w:val="24"/>
          <w:szCs w:val="24"/>
        </w:rPr>
      </w:pPr>
    </w:p>
    <w:p w:rsidRDefault="0026569B" w:rsidP="003A3367" w:rsidR="0026569B" w:rsidRPr="00DF5214">
      <w:pPr>
        <w:rPr>
          <w:b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F5214" w:rsidR="00DF5214" w:rsidRPr="00DF5214">
        <w:tc>
          <w:tcPr>
            <w:tcW w:type="dxa" w:w="3060"/>
          </w:tcPr>
          <w:p w:rsidRDefault="00A77E67" w:rsidP="00DF5214" w:rsidR="00DF5214" w:rsidRPr="00DF5214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6470" cx="724535"/>
                  <wp:effectExtent b="508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6470" cx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5214" w:rsidP="00DF5214" w:rsidR="00DF5214" w:rsidRPr="00DF5214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F5214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DF5214" w:rsidP="00DF5214" w:rsidR="00DF5214" w:rsidRPr="00DF5214">
            <w:pPr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Trgovački sud u Zagrebu</w:t>
            </w:r>
          </w:p>
          <w:p w:rsidRDefault="00DF5214" w:rsidP="00DF5214" w:rsidR="00DF5214" w:rsidRPr="00DF5214">
            <w:pPr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Zagreb, Amruševa 2/II</w:t>
            </w:r>
          </w:p>
        </w:tc>
      </w:tr>
    </w:tbl>
    <w:p w:rsidRDefault="00DF5214" w:rsidP="00DF5214" w:rsidR="00DF5214" w:rsidRPr="00DF5214">
      <w:pPr>
        <w:jc w:val="right"/>
        <w:rPr>
          <w:sz w:val="24"/>
          <w:szCs w:val="24"/>
        </w:rPr>
      </w:pPr>
      <w:r w:rsidRPr="00DF5214">
        <w:rPr>
          <w:sz w:val="24"/>
          <w:szCs w:val="24"/>
          <w:lang w:val="pt-BR"/>
        </w:rPr>
        <w:t xml:space="preserve">                                    </w:t>
      </w:r>
      <w:r w:rsidRPr="00DF5214">
        <w:rPr>
          <w:sz w:val="24"/>
          <w:szCs w:val="24"/>
        </w:rPr>
        <w:t>72.</w:t>
      </w:r>
      <w:r w:rsidRPr="00DF5214">
        <w:rPr>
          <w:b/>
          <w:sz w:val="24"/>
          <w:szCs w:val="24"/>
        </w:rPr>
        <w:t xml:space="preserve"> </w:t>
      </w:r>
      <w:r w:rsidRPr="00DF5214">
        <w:rPr>
          <w:sz w:val="24"/>
          <w:szCs w:val="24"/>
        </w:rPr>
        <w:t>St-6258/2016</w:t>
      </w:r>
      <w:r w:rsidR="00EC3F11">
        <w:rPr>
          <w:sz w:val="24"/>
          <w:szCs w:val="24"/>
        </w:rPr>
        <w:t>-60</w:t>
      </w:r>
    </w:p>
    <w:p w:rsidRDefault="00DF5214" w:rsidP="00DF5214" w:rsidR="00DF5214" w:rsidRPr="00DF5214">
      <w:pPr>
        <w:jc w:val="right"/>
        <w:rPr>
          <w:sz w:val="24"/>
          <w:szCs w:val="24"/>
        </w:rPr>
      </w:pPr>
    </w:p>
    <w:p w:rsidRDefault="00DF5214" w:rsidP="00DF5214" w:rsidR="00DF5214" w:rsidRPr="00DF5214">
      <w:pPr>
        <w:jc w:val="center"/>
        <w:rPr>
          <w:sz w:val="24"/>
          <w:szCs w:val="24"/>
        </w:rPr>
      </w:pPr>
    </w:p>
    <w:p w:rsidRDefault="00DF5214" w:rsidP="00DF5214" w:rsidR="00DF5214" w:rsidRPr="00DF5214">
      <w:pPr>
        <w:jc w:val="center"/>
        <w:rPr>
          <w:sz w:val="24"/>
          <w:szCs w:val="24"/>
        </w:rPr>
      </w:pPr>
      <w:r w:rsidRPr="00DF5214">
        <w:rPr>
          <w:sz w:val="24"/>
          <w:szCs w:val="24"/>
        </w:rPr>
        <w:t>R E P U B L I K A  H R V A T S K A</w:t>
      </w:r>
    </w:p>
    <w:p w:rsidRDefault="00DF5214" w:rsidP="00DF5214" w:rsidR="00DF5214" w:rsidRPr="00DF5214">
      <w:pPr>
        <w:rPr>
          <w:sz w:val="24"/>
          <w:szCs w:val="24"/>
        </w:rPr>
      </w:pP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  <w:r w:rsidRPr="00DF5214">
        <w:rPr>
          <w:sz w:val="24"/>
          <w:szCs w:val="24"/>
        </w:rPr>
        <w:t xml:space="preserve">               </w:t>
      </w:r>
    </w:p>
    <w:p w:rsidRDefault="00DF5214" w:rsidP="00DF5214" w:rsidR="00DF5214" w:rsidRPr="00DF5214">
      <w:pPr>
        <w:ind w:left="2880"/>
        <w:jc w:val="right"/>
        <w:rPr>
          <w:sz w:val="24"/>
          <w:szCs w:val="24"/>
        </w:rPr>
      </w:pPr>
      <w:r w:rsidRPr="00DF5214">
        <w:rPr>
          <w:b/>
          <w:sz w:val="24"/>
          <w:szCs w:val="24"/>
        </w:rPr>
        <w:t xml:space="preserve">   </w:t>
      </w:r>
      <w:r w:rsidRPr="00DF5214">
        <w:rPr>
          <w:sz w:val="24"/>
          <w:szCs w:val="24"/>
        </w:rPr>
        <w:t xml:space="preserve">R J E Š E NJ E </w:t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</w:p>
    <w:p w:rsidRDefault="00DF5214" w:rsidP="00DF5214" w:rsidR="00DF5214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ab/>
      </w:r>
    </w:p>
    <w:p w:rsidRDefault="00DF5214" w:rsidP="00DF5214" w:rsidR="00DF5214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>Trgovački sud u Zagrebu, po sucu Nikoli Ribariću, u stečajnom predmetu nad dužnikom INKOP OBUĆA d.o.o.</w:t>
      </w:r>
      <w:r>
        <w:rPr>
          <w:sz w:val="24"/>
          <w:szCs w:val="24"/>
        </w:rPr>
        <w:t xml:space="preserve"> u stečaju</w:t>
      </w:r>
      <w:r w:rsidRPr="00DF5214">
        <w:rPr>
          <w:sz w:val="24"/>
          <w:szCs w:val="24"/>
        </w:rPr>
        <w:t xml:space="preserve">, Poznanovec (Općina Bedekovčina), Zagorske brigade 1, OIB: 51100142652, dana </w:t>
      </w:r>
      <w:r w:rsidR="006A188F">
        <w:rPr>
          <w:sz w:val="24"/>
          <w:szCs w:val="24"/>
        </w:rPr>
        <w:t>21</w:t>
      </w:r>
      <w:r w:rsidRPr="00DF5214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DF5214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DF5214">
        <w:rPr>
          <w:sz w:val="24"/>
          <w:szCs w:val="24"/>
        </w:rPr>
        <w:t>.,</w:t>
      </w:r>
    </w:p>
    <w:p w:rsidRDefault="00237F0C" w:rsidP="00237F0C" w:rsidR="00237F0C" w:rsidRPr="00DF5214">
      <w:pPr>
        <w:jc w:val="both"/>
        <w:rPr>
          <w:sz w:val="24"/>
          <w:szCs w:val="24"/>
        </w:rPr>
      </w:pPr>
    </w:p>
    <w:p w:rsidRDefault="003A3367" w:rsidP="003A3367" w:rsidR="003A3367" w:rsidRPr="00DF5214">
      <w:pPr>
        <w:jc w:val="center"/>
        <w:rPr>
          <w:b/>
          <w:sz w:val="24"/>
          <w:szCs w:val="24"/>
        </w:rPr>
      </w:pPr>
      <w:r w:rsidRPr="00DF5214">
        <w:rPr>
          <w:b/>
          <w:sz w:val="24"/>
          <w:szCs w:val="24"/>
        </w:rPr>
        <w:t xml:space="preserve">r i j e š i o    j e </w:t>
      </w:r>
    </w:p>
    <w:p w:rsidRDefault="003A3367" w:rsidP="003A3367" w:rsidR="003A3367" w:rsidRPr="00DF5214">
      <w:pPr>
        <w:jc w:val="center"/>
        <w:rPr>
          <w:b/>
          <w:sz w:val="24"/>
          <w:szCs w:val="24"/>
        </w:rPr>
      </w:pPr>
    </w:p>
    <w:p w:rsidRDefault="00FE79E8" w:rsidP="002243CD" w:rsidR="00C415C8" w:rsidRPr="00DF5214">
      <w:pPr>
        <w:ind w:firstLine="720"/>
        <w:jc w:val="both"/>
        <w:rPr>
          <w:sz w:val="24"/>
          <w:szCs w:val="24"/>
        </w:rPr>
      </w:pPr>
      <w:r w:rsidRPr="00DF5214">
        <w:rPr>
          <w:sz w:val="24"/>
          <w:szCs w:val="24"/>
        </w:rPr>
        <w:t xml:space="preserve"> Is</w:t>
      </w:r>
      <w:r w:rsidR="003A3367" w:rsidRPr="00DF5214">
        <w:rPr>
          <w:sz w:val="24"/>
          <w:szCs w:val="24"/>
        </w:rPr>
        <w:t xml:space="preserve">pravljaju se tablice stečajnog suca te se utvrđuje da je u </w:t>
      </w:r>
      <w:r w:rsidR="002243CD" w:rsidRPr="00DF5214">
        <w:rPr>
          <w:sz w:val="24"/>
          <w:szCs w:val="24"/>
        </w:rPr>
        <w:t>prvo</w:t>
      </w:r>
      <w:r w:rsidRPr="00DF5214">
        <w:rPr>
          <w:sz w:val="24"/>
          <w:szCs w:val="24"/>
        </w:rPr>
        <w:t>m</w:t>
      </w:r>
      <w:r w:rsidR="003A3367" w:rsidRPr="00DF5214">
        <w:rPr>
          <w:sz w:val="24"/>
          <w:szCs w:val="24"/>
        </w:rPr>
        <w:t xml:space="preserve"> višem isplatnom redu </w:t>
      </w:r>
      <w:r w:rsidR="002243CD" w:rsidRPr="00DF5214">
        <w:rPr>
          <w:sz w:val="24"/>
          <w:szCs w:val="24"/>
        </w:rPr>
        <w:t>tražbina</w:t>
      </w:r>
      <w:r w:rsidR="00C415C8" w:rsidRPr="00DF5214">
        <w:rPr>
          <w:sz w:val="24"/>
          <w:szCs w:val="24"/>
        </w:rPr>
        <w:t xml:space="preserve"> vjerovnika, i to:</w:t>
      </w:r>
    </w:p>
    <w:p w:rsidRDefault="00DF5214" w:rsidP="002243CD" w:rsidR="00DF5214">
      <w:pPr>
        <w:ind w:firstLine="720"/>
        <w:jc w:val="both"/>
        <w:rPr>
          <w:sz w:val="24"/>
          <w:szCs w:val="24"/>
        </w:rPr>
      </w:pPr>
    </w:p>
    <w:p w:rsidRDefault="00DF5214" w:rsidP="002243CD" w:rsidR="00DF5214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2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96"/>
        <w:gridCol w:w="1364"/>
        <w:gridCol w:w="1306"/>
        <w:gridCol w:w="1968"/>
        <w:gridCol w:w="1324"/>
      </w:tblGrid>
      <w:tr w:rsidTr="00DF5214" w:rsidR="00DF5214" w:rsidRPr="00DF5214">
        <w:trPr>
          <w:jc w:val="center"/>
        </w:trPr>
        <w:tc>
          <w:tcPr>
            <w:tcW w:type="pct" w:w="835"/>
            <w:vAlign w:val="center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F5214">
              <w:rPr>
                <w:rFonts w:eastAsia="Calibri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953"/>
            <w:vAlign w:val="center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F5214">
              <w:rPr>
                <w:rFonts w:eastAsia="Calibri"/>
                <w:sz w:val="24"/>
                <w:szCs w:val="24"/>
                <w:lang w:eastAsia="en-US"/>
              </w:rPr>
              <w:t>Ime i prezime/tvrtka  ili naziv vjerovnika</w:t>
            </w:r>
          </w:p>
        </w:tc>
        <w:tc>
          <w:tcPr>
            <w:tcW w:type="pct" w:w="912"/>
            <w:vAlign w:val="center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F5214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1375"/>
            <w:vAlign w:val="center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F5214">
              <w:rPr>
                <w:rFonts w:eastAsia="Calibri"/>
                <w:sz w:val="24"/>
                <w:szCs w:val="24"/>
                <w:lang w:eastAsia="en-US"/>
              </w:rPr>
              <w:t>Adresa/sjedište vjerovnika</w:t>
            </w:r>
          </w:p>
        </w:tc>
        <w:tc>
          <w:tcPr>
            <w:tcW w:type="pct" w:w="925"/>
            <w:vAlign w:val="center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F5214">
              <w:rPr>
                <w:rFonts w:eastAsia="Calibri"/>
                <w:sz w:val="24"/>
                <w:szCs w:val="24"/>
                <w:lang w:eastAsia="en-US"/>
              </w:rPr>
              <w:t>Iznos tražbine</w:t>
            </w:r>
          </w:p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F5214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ind w:firstLine="426" w:left="-426"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KOLARIĆ (Gabrijel) ANTUN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51885335145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OREHOV. 83,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HORVAT (Stjepan) VERA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76371654047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LOVREČAN 88, ZLATAR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MILOŠIĆ (Josip) DAMIR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37437508288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SELNICA 21, MARIJA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23.056,82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ŠAMEC (Stjepan) BISERKA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85372390321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R.J. ŠPANCA 63,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ČEHULIĆ (Zlatko) DAMIR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65617582536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R.J. ŠPANCA 61,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10.969,92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BELOŠEVIĆ (Rudolf) KREŠIMIR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75556609036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OREH. 79,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25.003,86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JAKUŠ-MEJAREC (Stjepan) IVICA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70002608695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PUSTODOL OREHOV. 81,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29.670,18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KONČIĆ (Jeronim) IVICA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87098616501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OREH. 86,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10.747,13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TENŠEK (Dragutin) VESNICA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54150548042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OREHOVICA 107,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9.179,10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JAKOPEC (Stjepan) ZDRAVKO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20462871469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SELNICA 137, MARIJA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20.463,78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TRETINJAK (Franjo) JADRANKA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76986054676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OREHOV. 96A,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BOSEC (Miško) VESNA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57925356364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VUČAK 124,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PTIČAR (Mato) MILAN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51076051982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R.J. ŠPANCA 23,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KRALJ (Josip) MARIJA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82059886208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M. HABULIN 58,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26.037,24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JAKUŠ (Dragutin) STJEPAN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75492286135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BELOVAR ZLATARSKI 28,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NOVOSEL (Zvonimir) KATICA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25604445152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ČLEKOVIĆA ALOJZA 39,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10.969,92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GRABUŠIĆ (Ivan) MELITA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35739030259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NAS. CERINA 14,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ČEHULIĆ (Alojz) ZDENKICA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42483163000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BRESTOVEC OREHOV.63a,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20.732,79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ŠEKREST (Janko) MIRJANA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06025692935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NARODNIH HEROJA 19,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8.433,42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HAUS (Josip) SLAVKO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80766251231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VUČAK 137,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JUREC (Maks) LJILJANA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39911273482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BRAĆE SAJKO 9A,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20.917,23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TRČAK (Stjepan) BOŽICA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59005521263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ČAJKOVLJANSKO NAS. 2,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 xml:space="preserve">TRČAK </w:t>
            </w:r>
            <w:r w:rsidRPr="00DF5214">
              <w:rPr>
                <w:sz w:val="24"/>
                <w:szCs w:val="24"/>
              </w:rPr>
              <w:lastRenderedPageBreak/>
              <w:t>(Ivan) IVANKA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>035671927</w:t>
            </w:r>
            <w:r w:rsidRPr="00DF5214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 xml:space="preserve">KEBEL 39, </w:t>
            </w:r>
            <w:r w:rsidRPr="00DF5214">
              <w:rPr>
                <w:sz w:val="24"/>
                <w:szCs w:val="24"/>
              </w:rPr>
              <w:lastRenderedPageBreak/>
              <w:t>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>12.526,62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MEŠTROVIĆ (Dragutin) BRANKA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06763693928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BELOVAR ZLATARSKI 10,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9.468,90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ANDROIĆ (Stjepan) MARIJA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94509165418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PERŠ.  FRKULJEVEC 11 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GORIČKI (Adolf) ŽELJKA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14382826844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KEBEL 30,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10.723,07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MAJPRUZ (Viktor) DRAGICA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31186412694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NJASELJE JALŠEVEC 15,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20.612,52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PUKLIN (Vlado) NEVENKA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94904020307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D. BRESTOVEČKA 21, ZLATAR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9.088,65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KOVAČIĆ (Ljudevit) ANKICA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37430746567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ZAGORSKE BRIGADE 20a,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FRANC (Dragan) MIRELA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30819121424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NAS.CERINA 9,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10.827,85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KOBEŠČAK (Mirko) NADA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54454415388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BRESTOVEC OREHOVIČKI,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18.747,78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FRANC (Blaž) VERICA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60589078856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NASELJE JALŠEVEC 44/,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10.723,41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HERCEG (Stanko) DARINKA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85201588488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LUG OREHOVIČKI 7,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20.773,02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POSTONJSKI (Dragutin) DRAGICA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19458002019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OREHOVICA 29, BR.OREHOV.,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9.269,55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BEDIĆ (Franjo) IVANKA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27960551263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KEBEL 42,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VRAGOVIĆ (Josip) IVANKA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41884774727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BREGOVITA 25,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20.732,79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KOLARIĆ (Ivan) VERA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20986023770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OREHOV. 83,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20.732,79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F831AC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ŠARONJA (Adolf) VERA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09801730459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PUSTODOL OREHOV. 51,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20.732,79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TRČAK (Stanko) BLAŽENK</w:t>
            </w:r>
            <w:r w:rsidRPr="00DF5214">
              <w:rPr>
                <w:sz w:val="24"/>
                <w:szCs w:val="24"/>
              </w:rPr>
              <w:lastRenderedPageBreak/>
              <w:t>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>45045283243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MALI BUKOVEC 16,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BELOŠEVIĆ (Petar) VIŠNJICA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28702123794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OREH. 79,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19.830,41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ADANIĆ (Bož.) LJUBICAJADRANKA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98865747902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PERŠAVES 105 E,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21.340,29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SEDAK (Josip) VESNA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84199777883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MAČE 93b,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10.969,92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PTIČAR (Dragutin) LJUBICA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65597997305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VALENTA JAKUŠA 12,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BENČIČ (Stjepan) MIRJANA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06130962591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MALI BUKOVEC 33,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10.741,59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SALAR (Stjepan) BOŽICA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44221244080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ZAGORSKE BRIGADE 30,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20.773,02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KRALJ (Andrija) PAVICA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88255832750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M. HABULIN 52,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10.969,92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SINKOVIĆ (Stanko) BOŽICA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26566819033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NASELJE KOMARI 13,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20.612,52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ŠARONJA (Ljudevit) LJUBICA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88748389630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 BUKOVEC 115a,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GALO (Stjepan) MIRJANA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95612995577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NARODNIH HEROJA 7,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12.810,74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ROGINA (Josip) LJUBICA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37341606077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LIPOVEC 29, ZLATAR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10.191,07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DED (Antun) MIRJANA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34993254977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KEBEL 20,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HERCIGONJA (Ivan) VESNA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37623002493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POLJANICA BISTR. 258, MARIJA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IVANČIR (Stjepan) IVANKA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34808522616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KOMOR 75,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MIKULEC (Mirko) MIRJANA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01355144493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GRANČARSKA 45, ZLATAR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KOLETIĆ (Petar) BOŽICA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47107684223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OREHOVIČKI,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20.612,52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 xml:space="preserve">BAN </w:t>
            </w:r>
            <w:r w:rsidRPr="00DF5214">
              <w:rPr>
                <w:sz w:val="24"/>
                <w:szCs w:val="24"/>
              </w:rPr>
              <w:lastRenderedPageBreak/>
              <w:t>(Mijo) MARIJA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>575755397</w:t>
            </w:r>
            <w:r w:rsidRPr="00DF5214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 xml:space="preserve">NASELJE </w:t>
            </w:r>
            <w:r w:rsidRPr="00DF5214">
              <w:rPr>
                <w:sz w:val="24"/>
                <w:szCs w:val="24"/>
              </w:rPr>
              <w:lastRenderedPageBreak/>
              <w:t>JALŠEVEC 26,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>20.773,02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BUNTAK (Tomo) RUŽICA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41381829334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DONJA BATINA 214, BELEC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10.741,59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KUNIĆ (Tomo) ANKICA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70876531440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ČAJKOVLJANSKO N. 12,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9.269,55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KUNIĆ (Rudolf) BARICA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82461350056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ČAJKOVLJANSKO NAS. 1,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FRANC (Dragan) MARIJA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72897472508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KEBEL 7 B,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10.882,81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VIDAK (Rudolf) GORDANA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78087109571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PALIH BORACA 40,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20.876,70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DRAGANIĆ (Vladislav) ĐURĐICA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06147504915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KEBEL 109 B,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17.565,12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FERNEŽIR (Petar) MARICA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13688905640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ŽIDOVINJAK  1 A,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PAVLEK (Gabrijel) MIRICA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07688881453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PUSTODOL OREHOV. 35,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MIKULEC (Stjepan) BLAŽENKA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75429788374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GOR.BRESTOVEČKA 22, ZLATAR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10.969,92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KOLARIĆ (Franjo) SUZANA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29725854185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NASELJE JURCI 8,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22.214,79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VIDEK (Nikola) RENATA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07417700965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NASELJE POLJANA 4,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HULJAK (Branko) VERICA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04206574193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OREHOVIČKA CESTA 2 B,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JAKUŠ (Petar) IVANKA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60100687700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BELOVAR ZLATARSKI 8,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SIKETIĆ (Petar) LJUBICA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08646109167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OREHOVICA 105,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JUREC (Vlado) MARICA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20455252461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BRAĆE SAJKO 9 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ŠLIBAR (Janko) VESNA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59461460765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 xml:space="preserve">LUG OREHOVIČKI 37, </w:t>
            </w:r>
            <w:r w:rsidRPr="00DF5214">
              <w:rPr>
                <w:sz w:val="24"/>
                <w:szCs w:val="24"/>
              </w:rPr>
              <w:lastRenderedPageBreak/>
              <w:t>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BAN (Gabrijel) SNJEŽANA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91213308421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ZELENGAJSKA 20,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20.612,49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ANDROIĆ (Branko) JASENKA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25767957255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VELIKA VETERNIČKA 51, MIHOVLJAN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20.612,49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FILIPEC (Ivan) BLAŽENKA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57874118484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OREHOV. 80A,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HERCEG (Josip) ZDENKA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05837387594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ŠPIČKOVINA 31, ZABOK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HABLJAK (Dragutin) ZDENKA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02106963160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GRABE 25 B,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PTIČAR (Antun) MIRJANA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61570024947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R.J.ŠPANCA 23,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20.612,49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KROK (Franjo) VESNA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13034335709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N.JALŠEVEC 30 D,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20.773,02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POTOČKI (Stjepan) JASNICA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39865066065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NARODNIH HEROJA 6,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20.773,02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MILETIĆ (Dragutin) JADRANKA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38346480428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MLINARIĆI DONJI 10,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TUŠKAN (Marijan) BLAŽENKA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19549013602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MALI BUKOVEC 18a,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VALJAK (Stjepan) VESNA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90101637883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T.i J.JURIN  3,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VIDIČEK (Ignac) SNJEŽANA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01758939690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NARODNIH HEROJA 19,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NOVOSEL (Josip) AGATA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06446914070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BRAĆE SAJKO 10,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23.464,77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KOMORSKI (Josip) SNJEŽANA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52362587601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OREHOVIČKI 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20.612,52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 xml:space="preserve">VUJAKOVIĆ (Marijan) </w:t>
            </w:r>
            <w:r w:rsidRPr="00DF5214">
              <w:rPr>
                <w:sz w:val="24"/>
                <w:szCs w:val="24"/>
              </w:rPr>
              <w:lastRenderedPageBreak/>
              <w:t>ANKICA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>75167237251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MALI BUKOVEC 5b,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9.360,00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BOROŠ (Božidar) SANJA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06916625596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Naselje Grbovec 31 G,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20.773,02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TURČIN (Ivan) IVANA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19837781191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KOMOR 44,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PUSTAK (Janko) JADRANKA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43959617613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ZAGORSKA 56,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NOVOSEL (Božidar) MAJA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64991495148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LUG OREHOVEČKI 44,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20.773,02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ROD (Dragutin) ŠTEFICA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37393608863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PERŠAVES 33,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21.228,99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KROFLIN (Dragutin) KATICA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04512718385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BUKOVEC 11,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PAVLEK (Alojz) BISERKA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65634865962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VELEŠKOVEC 65, ZLATAR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20.591,52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JAKUŠ MEJAREC (Viktor) SUNČANA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42152100831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PUSTODOL OREH. 81.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20.773,02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MARKOVIĆ (Dragutin) BLAŽENKA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25213232390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MAČE 165,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SOPINA (Stjepan) BERNARDA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51302925357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KEBEL 11,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20.773,02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MLINARIĆ (Blaž) ŠTEFANIJA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36227517951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T. I J. JURIN 5,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22.504,56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AE3637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DED (Ivan) IVANKA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36796677698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ZAGORSKI PUT 4,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00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HERCEG (Franjo) PAVICA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07235827150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BRESTOVEC OREHOV. 2,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01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GORIČKI (Adolf) SNJEŽANA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95018023908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KEBEL 30,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02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 xml:space="preserve">ĐURKAN </w:t>
            </w:r>
            <w:r w:rsidRPr="00DF5214">
              <w:rPr>
                <w:sz w:val="24"/>
                <w:szCs w:val="24"/>
              </w:rPr>
              <w:lastRenderedPageBreak/>
              <w:t>(Stjepan) JASNA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>528467774</w:t>
            </w:r>
            <w:r w:rsidRPr="00DF5214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 xml:space="preserve">LUG </w:t>
            </w:r>
            <w:r w:rsidRPr="00DF5214">
              <w:rPr>
                <w:sz w:val="24"/>
                <w:szCs w:val="24"/>
              </w:rPr>
              <w:lastRenderedPageBreak/>
              <w:t>OREHOVIČKI 6,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>21.238,23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AE3637">
              <w:rPr>
                <w:sz w:val="24"/>
                <w:szCs w:val="24"/>
              </w:rPr>
              <w:t>03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ŠARONJA (Janko) BOŽICA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36633955372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PUSTODOL OREHOV. 67,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20.773,02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04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JAKUŠ-MEJAREC (Stjepan) GORDANA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29400947604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VALENTA JAKUŠA 24,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10.741,59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05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BABIĆ (Drago) SNJEŽANA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27994728062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ERVENIK 81, ZLATAR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9.052,83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06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SAJKO (Andrija) MARIJA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44177503512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BRAĆE SAJKO 18,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10.751,56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07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BAJS (Ivan) ĐURĐA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43170576484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SELNICA 267, MARIJA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17.504,35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08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ŠAFRAN (Ivo) MARA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60588057572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ZAGORSKE BRIGADE 11,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10.115,01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09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HRVOJ (Alojz) IVAN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57728169177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NARODNIH HEROJA 55,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10.939,48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10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JURINA ( Franjo) ŠTEFICA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74894117219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KEBEL 52,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11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PAVLEK (Franjo) DRAGO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07848932899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OREHOVICA 31 A, BREST.OREH.,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12</w:t>
            </w:r>
            <w:r w:rsidR="000848BB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JURAK (Slavko) DRAGUTIN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66089908576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OREHOV. 18,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8.478,39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13</w:t>
            </w:r>
            <w:r w:rsidR="000848BB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NOVOSEL (Viktor) JOSIP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89235007507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PALIH BORACA 38,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14</w:t>
            </w:r>
            <w:r w:rsidR="000848BB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HORVAT (Vlado) KRISTINKA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62383729680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VUČAK 44,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DF5214" w:rsidP="000848BB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15</w:t>
            </w:r>
            <w:r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KOVAČIĆ (Zvonimir) BOŽICA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32591364516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BUKOVEC 103,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8.954,34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16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JUREC (Ivan) ANICA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29151811007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NAS. JURCI 3,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17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NOVOSEL (Vid) IVICA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45696270029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ZAGORSKI PUT 3,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AE3637">
              <w:rPr>
                <w:sz w:val="24"/>
                <w:szCs w:val="24"/>
              </w:rPr>
              <w:t>18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TOPOLOVEC (Antun) IVAN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48982643726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PUSTODOL OREHOV. 63,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19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SUPINA (Ivan) DRAGUTIN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97887662792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KEBEL 88,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20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MIHOLIĆ (Ivan) BORIS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77526820084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OREH. 90,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21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TRČAK (Ivan) RADOVAN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18565245612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ČAJKOVLJANSKO NAS. 2,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21.848,07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22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VARGA (Stjepan) MARICA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84738977386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MAČE 160 A,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23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GORIČKI (Petar) ŠTEFICA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29166928731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NAS. GLUMPAKI 24,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24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HERCEG (Josip) IVANKA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64232011750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BUKOVEC 34,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25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VUĐAN (Antun) VESNA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04388728407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MIHOVLJAN 69 A, MIHOVLJAN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9.052,83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26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MARKOVIĆ (Dragutin) ŽELJKO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29236407030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BUKOVEC 64a,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27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VUKIĆ (Juraj) LJUBICA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20621703893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KRIŽANČE 33, ZAČRETJE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12.407,20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28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ĐURKAN (Juraj) ĐURĐICA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31786679199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KEBEL 3,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29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JUREC (Janko) LIDIJA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10284951108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R. Jakuša Španca 29b,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9.961,20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30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BUBNJAR (Antun) VESNICA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83968666978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GRABE 61,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31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PILJAK (Ljubica) IVICA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58028080644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MAČE 193,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20.307.78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32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NOVOSEL (Marko) BOŽICA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09064974782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PALIH BORACA 38,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AE3637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TRETINJAK (Vladimir) MARICA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01144796885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ZAGORSKA 38,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34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 xml:space="preserve">ROGINIĆ </w:t>
            </w:r>
            <w:r w:rsidRPr="00DF5214">
              <w:rPr>
                <w:sz w:val="24"/>
                <w:szCs w:val="24"/>
              </w:rPr>
              <w:lastRenderedPageBreak/>
              <w:t>(Janko) ŠTEFICA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>266236194</w:t>
            </w:r>
            <w:r w:rsidRPr="00DF5214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 xml:space="preserve">HUM ZABOČKI </w:t>
            </w:r>
            <w:r w:rsidRPr="00DF5214">
              <w:rPr>
                <w:sz w:val="24"/>
                <w:szCs w:val="24"/>
              </w:rPr>
              <w:lastRenderedPageBreak/>
              <w:t>23, ZABOK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lastRenderedPageBreak/>
              <w:t>9.143,40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AE3637">
              <w:rPr>
                <w:sz w:val="24"/>
                <w:szCs w:val="24"/>
              </w:rPr>
              <w:t>35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KOBEŠČAK (Juraj) JOSIP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68303433627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PUSTODOL OREHOV. 1,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9.269,55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36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JAKUŠ MEJAREC (Lacko) VERICA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00763275439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V. JAKUŠA 32, LUG POZNANOVEČKI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37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NOVOSEL (Josip) STJEPAN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66278604591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BRAĆE SAJKO 10,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19.787,78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38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KUNŠTOVIĆ (Rudolf) VERICA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50847720816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NASELJE CERINA 1B,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39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CRNIČKI BRANKO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38533075726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POLJANICA BISTRIČKA, MARIJA BISTRICA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10.947,78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AE3637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ANDROIĆ (Đuro) JOSIP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21314374667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PERŠ.  FRKULJEVEC 11 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AE3637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MLAKAR (Ivan) NADA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06338927108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LUG OREHOVIČKI 36, BREST.OREHOVEČKI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9.179,10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42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POTOČKI (Dragutin) BRANKO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25601595179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NARODNIH HEROJA 6,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43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JOSIPOVIĆ (Nevenko) PETAR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33890809839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NAR. HEROJA 55,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11.840,89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44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KOSMAT (Antun) SNJEŽANA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27434848293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NARODNIH HEROJA 72,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10.969,92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45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VALJAK (Josip) ZLATICA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90702390625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LUG OREHOVEČKI 42,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46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BUKVIĆ (Ladislav) ZDENKA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38711173102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MAČE 133 C 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47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LONČARIĆ (Alojz) SNJEŽANA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66076818795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MARTINEC OREHOV. 68,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10.969,92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48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BISTROVIĆ (Vladimir) MARICA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87173535404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NARODNIH HEROJA 26,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AE3637">
              <w:rPr>
                <w:sz w:val="24"/>
                <w:szCs w:val="24"/>
              </w:rPr>
              <w:t>49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KUNŠTOVIĆ (Dragutin) DRAGICA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28576211016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NASELJE CERINA 3a,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50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BISTROVIĆ (Gabrijel) MARIJAN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02651867567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NARODNIH HEROJA 26,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8.549,90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51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SEDAK (Stjepan) IVAN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62435628373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VUKANCI 54,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52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GLUMPAK (Josip) DRAGUTIN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30806715803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ZAGORSKA 48,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10.969,92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53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FRANC (Ljudevit) VESNA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08179998325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KEBEL 24, BEDEKOVČINA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8.104,32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54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LONČARIĆ (Josip) MIRJANA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78327929737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PALIH BORACA 4, POZNANOVEC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10.969,92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55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HABULIN (Zlatko) GORDANA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68644674533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KOMOR 7,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17.707,78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56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KROFLIN (Stjepan) ŽELJKO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61434266250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BUKOVEC 56,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57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TRČAK (Dragutin) KREŠO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27142344838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BUKOVEC 77,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15.627,78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58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KROFLIN  (Ivan) SNJEŽANA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26051616090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BUKOVEC 56,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0848BB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3637">
              <w:rPr>
                <w:sz w:val="24"/>
                <w:szCs w:val="24"/>
              </w:rPr>
              <w:t>59</w:t>
            </w:r>
            <w:r w:rsidR="00DF5214" w:rsidRPr="00DF5214">
              <w:rPr>
                <w:sz w:val="24"/>
                <w:szCs w:val="24"/>
              </w:rPr>
              <w:t>.</w:t>
            </w: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HERCEG (Franjo) BOŽICA</w:t>
            </w: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74070367893</w:t>
            </w:r>
          </w:p>
        </w:tc>
        <w:tc>
          <w:tcPr>
            <w:tcW w:type="pct" w:w="137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VELIKI BUKOVEC 36, MAČE</w:t>
            </w: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F5214">
              <w:rPr>
                <w:sz w:val="24"/>
                <w:szCs w:val="24"/>
              </w:rPr>
              <w:t>20.307,78</w:t>
            </w:r>
          </w:p>
        </w:tc>
      </w:tr>
      <w:tr w:rsidTr="00DF5214" w:rsidR="00DF5214" w:rsidRPr="00DF5214">
        <w:trPr>
          <w:jc w:val="center"/>
        </w:trPr>
        <w:tc>
          <w:tcPr>
            <w:tcW w:type="pct" w:w="83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953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type="pct" w:w="912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1375"/>
            <w:vAlign w:val="bottom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925"/>
          </w:tcPr>
          <w:p w:rsidRDefault="00DF5214" w:rsidP="00DF5214" w:rsidR="00DF5214" w:rsidRPr="00DF52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Default="00DF5214" w:rsidP="00DF5214" w:rsidR="00DF5214" w:rsidRPr="00DF5214">
      <w:pPr>
        <w:overflowPunct/>
        <w:autoSpaceDE/>
        <w:autoSpaceDN/>
        <w:adjustRightInd/>
        <w:textAlignment w:val="auto"/>
        <w:rPr>
          <w:sz w:val="20"/>
        </w:rPr>
      </w:pPr>
    </w:p>
    <w:p w:rsidRDefault="00DF5214" w:rsidP="002243CD" w:rsidR="00DF5214">
      <w:pPr>
        <w:ind w:firstLine="720"/>
        <w:jc w:val="both"/>
        <w:rPr>
          <w:sz w:val="24"/>
          <w:szCs w:val="24"/>
        </w:rPr>
      </w:pPr>
    </w:p>
    <w:p w:rsidRDefault="00DF5214" w:rsidP="002243CD" w:rsidR="00DF5214">
      <w:pPr>
        <w:ind w:firstLine="720"/>
        <w:jc w:val="both"/>
        <w:rPr>
          <w:sz w:val="24"/>
          <w:szCs w:val="24"/>
        </w:rPr>
      </w:pPr>
    </w:p>
    <w:p w:rsidRDefault="00DF5214" w:rsidP="002243CD" w:rsidR="00DF5214">
      <w:pPr>
        <w:ind w:firstLine="720"/>
        <w:jc w:val="both"/>
        <w:rPr>
          <w:sz w:val="24"/>
          <w:szCs w:val="24"/>
        </w:rPr>
      </w:pPr>
    </w:p>
    <w:p w:rsidRDefault="00DF5214" w:rsidP="002243CD" w:rsidR="00DF5214">
      <w:pPr>
        <w:ind w:firstLine="720"/>
        <w:jc w:val="both"/>
        <w:rPr>
          <w:sz w:val="24"/>
          <w:szCs w:val="24"/>
        </w:rPr>
      </w:pPr>
    </w:p>
    <w:p w:rsidRDefault="00DF5214" w:rsidP="002243CD" w:rsidR="00DF5214">
      <w:pPr>
        <w:ind w:firstLine="720"/>
        <w:jc w:val="both"/>
        <w:rPr>
          <w:sz w:val="24"/>
          <w:szCs w:val="24"/>
        </w:rPr>
      </w:pPr>
    </w:p>
    <w:p w:rsidRDefault="002243CD" w:rsidP="002243CD" w:rsidR="002243CD" w:rsidRPr="00DF5214">
      <w:pPr>
        <w:ind w:firstLine="720"/>
        <w:jc w:val="both"/>
        <w:rPr>
          <w:sz w:val="24"/>
          <w:szCs w:val="24"/>
        </w:rPr>
      </w:pPr>
      <w:r w:rsidRPr="00DF5214">
        <w:rPr>
          <w:sz w:val="24"/>
          <w:szCs w:val="24"/>
        </w:rPr>
        <w:t>prenesena na:</w:t>
      </w:r>
      <w:r w:rsidR="003A3367" w:rsidRPr="00DF5214">
        <w:rPr>
          <w:sz w:val="24"/>
          <w:szCs w:val="24"/>
        </w:rPr>
        <w:t xml:space="preserve"> </w:t>
      </w:r>
    </w:p>
    <w:p w:rsidRDefault="000C2278" w:rsidP="002243CD" w:rsidR="000C2278" w:rsidRPr="00DF5214">
      <w:pPr>
        <w:ind w:firstLine="720"/>
        <w:jc w:val="both"/>
        <w:rPr>
          <w:sz w:val="24"/>
          <w:szCs w:val="24"/>
        </w:rPr>
      </w:pPr>
    </w:p>
    <w:p w:rsidRDefault="00B15DAD" w:rsidP="000C2278" w:rsidR="00FE79E8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>AGENCIJU ZA OSIGURANJE RADNIČKIH POTRAŽIVANJA U SLUČAJU STEČAJA POSLODAVCA</w:t>
      </w:r>
      <w:r w:rsidR="00BE3B12" w:rsidRPr="00DF5214">
        <w:rPr>
          <w:sz w:val="24"/>
          <w:szCs w:val="24"/>
        </w:rPr>
        <w:t>………………………</w:t>
      </w:r>
      <w:r w:rsidRPr="00DF5214">
        <w:rPr>
          <w:sz w:val="24"/>
          <w:szCs w:val="24"/>
        </w:rPr>
        <w:t>.</w:t>
      </w:r>
      <w:r w:rsidR="00C415C8" w:rsidRPr="00DF5214">
        <w:rPr>
          <w:sz w:val="24"/>
          <w:szCs w:val="24"/>
        </w:rPr>
        <w:t xml:space="preserve"> u ukupnom </w:t>
      </w:r>
      <w:r w:rsidR="002243CD" w:rsidRPr="00DF5214">
        <w:rPr>
          <w:sz w:val="24"/>
          <w:szCs w:val="24"/>
        </w:rPr>
        <w:t>iznosu</w:t>
      </w:r>
      <w:r w:rsidR="00115C6B" w:rsidRPr="00DF5214">
        <w:rPr>
          <w:sz w:val="24"/>
          <w:szCs w:val="24"/>
        </w:rPr>
        <w:t xml:space="preserve"> </w:t>
      </w:r>
      <w:r w:rsidR="008A48EC">
        <w:rPr>
          <w:sz w:val="24"/>
          <w:szCs w:val="24"/>
        </w:rPr>
        <w:t xml:space="preserve">2.825.848,58 </w:t>
      </w:r>
      <w:r w:rsidR="00115C6B" w:rsidRPr="00DF5214">
        <w:rPr>
          <w:sz w:val="24"/>
          <w:szCs w:val="24"/>
        </w:rPr>
        <w:t>kn.</w:t>
      </w:r>
    </w:p>
    <w:p w:rsidRDefault="00115C6B" w:rsidP="003A3367" w:rsidR="00115C6B" w:rsidRPr="00DF5214">
      <w:pPr>
        <w:jc w:val="center"/>
        <w:rPr>
          <w:sz w:val="24"/>
          <w:szCs w:val="24"/>
        </w:rPr>
      </w:pPr>
    </w:p>
    <w:p w:rsidRDefault="003A3367" w:rsidP="003A3367" w:rsidR="003A3367" w:rsidRPr="00DF5214">
      <w:pPr>
        <w:jc w:val="center"/>
        <w:rPr>
          <w:sz w:val="24"/>
          <w:szCs w:val="24"/>
        </w:rPr>
      </w:pPr>
      <w:r w:rsidRPr="00DF5214">
        <w:rPr>
          <w:sz w:val="24"/>
          <w:szCs w:val="24"/>
        </w:rPr>
        <w:t>Obrazloženje</w:t>
      </w:r>
    </w:p>
    <w:p w:rsidRDefault="003A3367" w:rsidP="003A3367" w:rsidR="003A3367" w:rsidRPr="00DF5214">
      <w:pPr>
        <w:jc w:val="center"/>
        <w:rPr>
          <w:sz w:val="24"/>
          <w:szCs w:val="24"/>
        </w:rPr>
      </w:pPr>
    </w:p>
    <w:p w:rsidRDefault="00115C6B" w:rsidP="00FD5451" w:rsidR="00B15DAD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 xml:space="preserve">AGENCIJA ZA OSIGURANJE RADNIČKIH POTRAŽIVANJA U SLUČAJU STEČAJA POSLODAVCA </w:t>
      </w:r>
      <w:r w:rsidR="002243CD" w:rsidRPr="00DF5214">
        <w:rPr>
          <w:sz w:val="24"/>
          <w:szCs w:val="24"/>
        </w:rPr>
        <w:t>obavijesti</w:t>
      </w:r>
      <w:r w:rsidRPr="00DF5214">
        <w:rPr>
          <w:sz w:val="24"/>
          <w:szCs w:val="24"/>
        </w:rPr>
        <w:t>la</w:t>
      </w:r>
      <w:r w:rsidR="002243CD" w:rsidRPr="00DF5214">
        <w:rPr>
          <w:sz w:val="24"/>
          <w:szCs w:val="24"/>
        </w:rPr>
        <w:t xml:space="preserve"> je u podnesku od </w:t>
      </w:r>
      <w:r w:rsidR="008A48EC">
        <w:rPr>
          <w:sz w:val="24"/>
          <w:szCs w:val="24"/>
        </w:rPr>
        <w:t>19</w:t>
      </w:r>
      <w:r w:rsidR="00FD5451" w:rsidRPr="00DF5214">
        <w:rPr>
          <w:sz w:val="24"/>
          <w:szCs w:val="24"/>
        </w:rPr>
        <w:t>.</w:t>
      </w:r>
      <w:r w:rsidR="008A48EC">
        <w:rPr>
          <w:sz w:val="24"/>
          <w:szCs w:val="24"/>
        </w:rPr>
        <w:t xml:space="preserve"> srpnja</w:t>
      </w:r>
      <w:r w:rsidR="00FD5451" w:rsidRPr="00DF5214">
        <w:rPr>
          <w:sz w:val="24"/>
          <w:szCs w:val="24"/>
        </w:rPr>
        <w:t xml:space="preserve"> </w:t>
      </w:r>
      <w:r w:rsidR="00C415C8" w:rsidRPr="00DF5214">
        <w:rPr>
          <w:sz w:val="24"/>
          <w:szCs w:val="24"/>
        </w:rPr>
        <w:t>201</w:t>
      </w:r>
      <w:r w:rsidR="00F53A54" w:rsidRPr="00DF5214">
        <w:rPr>
          <w:sz w:val="24"/>
          <w:szCs w:val="24"/>
        </w:rPr>
        <w:t>7</w:t>
      </w:r>
      <w:r w:rsidR="00C415C8" w:rsidRPr="00DF5214">
        <w:rPr>
          <w:sz w:val="24"/>
          <w:szCs w:val="24"/>
        </w:rPr>
        <w:t>.</w:t>
      </w:r>
      <w:r w:rsidR="002243CD" w:rsidRPr="00DF5214">
        <w:rPr>
          <w:sz w:val="24"/>
          <w:szCs w:val="24"/>
        </w:rPr>
        <w:t xml:space="preserve"> stečajnog suca kako je </w:t>
      </w:r>
      <w:r w:rsidR="00B15DAD" w:rsidRPr="00DF5214">
        <w:rPr>
          <w:sz w:val="24"/>
          <w:szCs w:val="24"/>
        </w:rPr>
        <w:t>isplatila po utvrđenim tražbinama radnik</w:t>
      </w:r>
      <w:r w:rsidRPr="00DF5214">
        <w:rPr>
          <w:sz w:val="24"/>
          <w:szCs w:val="24"/>
        </w:rPr>
        <w:t>e</w:t>
      </w:r>
      <w:r w:rsidR="00B15DAD" w:rsidRPr="00DF5214">
        <w:rPr>
          <w:sz w:val="24"/>
          <w:szCs w:val="24"/>
        </w:rPr>
        <w:t xml:space="preserve"> u prvom višem isplatnom redu, </w:t>
      </w:r>
      <w:r w:rsidRPr="00DF5214">
        <w:rPr>
          <w:sz w:val="24"/>
          <w:szCs w:val="24"/>
        </w:rPr>
        <w:t xml:space="preserve">za </w:t>
      </w:r>
      <w:r w:rsidR="00BE3B12" w:rsidRPr="00DF5214">
        <w:rPr>
          <w:sz w:val="24"/>
          <w:szCs w:val="24"/>
        </w:rPr>
        <w:t xml:space="preserve">ukupan iznos od </w:t>
      </w:r>
      <w:r w:rsidR="008A48EC">
        <w:rPr>
          <w:sz w:val="24"/>
          <w:szCs w:val="24"/>
        </w:rPr>
        <w:t>2.825.848,58</w:t>
      </w:r>
      <w:r w:rsidR="00237F0C" w:rsidRPr="00DF5214">
        <w:rPr>
          <w:sz w:val="24"/>
          <w:szCs w:val="24"/>
        </w:rPr>
        <w:t xml:space="preserve"> </w:t>
      </w:r>
      <w:r w:rsidR="00FD5451" w:rsidRPr="00DF5214">
        <w:rPr>
          <w:sz w:val="24"/>
          <w:szCs w:val="24"/>
        </w:rPr>
        <w:t>kn.</w:t>
      </w:r>
      <w:r w:rsidRPr="00DF5214">
        <w:rPr>
          <w:sz w:val="24"/>
          <w:szCs w:val="24"/>
        </w:rPr>
        <w:t xml:space="preserve"> sukladno specifikaciji koja</w:t>
      </w:r>
      <w:r w:rsidR="00BE3B12" w:rsidRPr="00DF5214">
        <w:rPr>
          <w:sz w:val="24"/>
          <w:szCs w:val="24"/>
        </w:rPr>
        <w:t xml:space="preserve"> je dostav</w:t>
      </w:r>
      <w:r w:rsidRPr="00DF5214">
        <w:rPr>
          <w:sz w:val="24"/>
          <w:szCs w:val="24"/>
        </w:rPr>
        <w:t xml:space="preserve">ljena </w:t>
      </w:r>
      <w:r w:rsidR="00BE3B12" w:rsidRPr="00DF5214">
        <w:rPr>
          <w:sz w:val="24"/>
          <w:szCs w:val="24"/>
        </w:rPr>
        <w:t>u prilogu.</w:t>
      </w:r>
      <w:r w:rsidR="00B15DAD" w:rsidRPr="00DF5214">
        <w:rPr>
          <w:sz w:val="24"/>
          <w:szCs w:val="24"/>
        </w:rPr>
        <w:t xml:space="preserve"> </w:t>
      </w:r>
      <w:r w:rsidRPr="00DF5214">
        <w:rPr>
          <w:sz w:val="24"/>
          <w:szCs w:val="24"/>
        </w:rPr>
        <w:t>Predložila je is</w:t>
      </w:r>
      <w:r w:rsidR="00BE3B12" w:rsidRPr="00DF5214">
        <w:rPr>
          <w:sz w:val="24"/>
          <w:szCs w:val="24"/>
        </w:rPr>
        <w:t>pravak</w:t>
      </w:r>
      <w:r w:rsidR="00B15DAD" w:rsidRPr="00DF5214">
        <w:rPr>
          <w:sz w:val="24"/>
          <w:szCs w:val="24"/>
        </w:rPr>
        <w:t xml:space="preserve"> tablica stečajnog suca</w:t>
      </w:r>
      <w:r w:rsidR="00F53A54" w:rsidRPr="00DF5214">
        <w:rPr>
          <w:sz w:val="24"/>
          <w:szCs w:val="24"/>
        </w:rPr>
        <w:t>.</w:t>
      </w:r>
      <w:r w:rsidR="002243CD" w:rsidRPr="00DF5214">
        <w:rPr>
          <w:sz w:val="24"/>
          <w:szCs w:val="24"/>
        </w:rPr>
        <w:t xml:space="preserve"> </w:t>
      </w:r>
    </w:p>
    <w:p w:rsidRDefault="002243CD" w:rsidP="00BE3B12" w:rsidR="00BE3B12" w:rsidRPr="00DF5214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DF5214">
        <w:rPr>
          <w:rFonts w:hAnsi="Times New Roman" w:ascii="Times New Roman"/>
          <w:sz w:val="24"/>
          <w:szCs w:val="24"/>
        </w:rPr>
        <w:lastRenderedPageBreak/>
        <w:t>Prema odredbi članka 21. stavak 1. Zakona o osiguranju potraživanj</w:t>
      </w:r>
      <w:r w:rsidR="00AC3410" w:rsidRPr="00DF5214">
        <w:rPr>
          <w:rFonts w:hAnsi="Times New Roman" w:ascii="Times New Roman"/>
          <w:sz w:val="24"/>
          <w:szCs w:val="24"/>
        </w:rPr>
        <w:t>a</w:t>
      </w:r>
      <w:r w:rsidRPr="00DF5214">
        <w:rPr>
          <w:rFonts w:hAnsi="Times New Roman" w:ascii="Times New Roman"/>
          <w:sz w:val="24"/>
          <w:szCs w:val="24"/>
        </w:rPr>
        <w:t xml:space="preserve"> radnika u slučaju stečaja poslodavca (NN 8</w:t>
      </w:r>
      <w:r w:rsidR="00AC3410" w:rsidRPr="00DF5214">
        <w:rPr>
          <w:rFonts w:hAnsi="Times New Roman" w:ascii="Times New Roman"/>
          <w:sz w:val="24"/>
          <w:szCs w:val="24"/>
        </w:rPr>
        <w:t>6</w:t>
      </w:r>
      <w:r w:rsidRPr="00DF5214">
        <w:rPr>
          <w:rFonts w:hAnsi="Times New Roman" w:ascii="Times New Roman"/>
          <w:sz w:val="24"/>
          <w:szCs w:val="24"/>
        </w:rPr>
        <w:t>/0</w:t>
      </w:r>
      <w:r w:rsidR="00AC3410" w:rsidRPr="00DF5214">
        <w:rPr>
          <w:rFonts w:hAnsi="Times New Roman" w:ascii="Times New Roman"/>
          <w:sz w:val="24"/>
          <w:szCs w:val="24"/>
        </w:rPr>
        <w:t>8</w:t>
      </w:r>
      <w:r w:rsidR="00E96E8D" w:rsidRPr="00DF5214">
        <w:rPr>
          <w:rFonts w:hAnsi="Times New Roman" w:ascii="Times New Roman"/>
          <w:sz w:val="24"/>
          <w:szCs w:val="24"/>
        </w:rPr>
        <w:t xml:space="preserve">, </w:t>
      </w:r>
      <w:r w:rsidR="00115C6B" w:rsidRPr="00DF5214">
        <w:rPr>
          <w:rFonts w:hAnsi="Times New Roman" w:ascii="Times New Roman"/>
          <w:sz w:val="24"/>
          <w:szCs w:val="24"/>
        </w:rPr>
        <w:t>80/13</w:t>
      </w:r>
      <w:r w:rsidR="00E96E8D" w:rsidRPr="00DF5214">
        <w:rPr>
          <w:rFonts w:hAnsi="Times New Roman" w:ascii="Times New Roman"/>
          <w:sz w:val="24"/>
          <w:szCs w:val="24"/>
        </w:rPr>
        <w:t>, 82/15</w:t>
      </w:r>
      <w:r w:rsidRPr="00DF5214">
        <w:rPr>
          <w:rFonts w:hAnsi="Times New Roman" w:ascii="Times New Roman"/>
          <w:sz w:val="24"/>
          <w:szCs w:val="24"/>
        </w:rPr>
        <w:t xml:space="preserve">) potraživanja koja na temelju tog zakona isplati agencija prelaze na agenciju, a prema odredbi stavka 2. istog članka danom prijenosa potraživanja agencija preuzima sva procesna prava stečajnog vjerovnika u odnosu na preuzeta potraživanja. Člankom 91. Zakona o obveznim </w:t>
      </w:r>
      <w:r w:rsidR="00AC3410" w:rsidRPr="00DF5214">
        <w:rPr>
          <w:rFonts w:hAnsi="Times New Roman" w:ascii="Times New Roman"/>
          <w:sz w:val="24"/>
          <w:szCs w:val="24"/>
        </w:rPr>
        <w:t>(NN 35/5</w:t>
      </w:r>
      <w:r w:rsidR="00E96E8D" w:rsidRPr="00DF5214">
        <w:rPr>
          <w:rFonts w:hAnsi="Times New Roman" w:ascii="Times New Roman"/>
          <w:sz w:val="24"/>
          <w:szCs w:val="24"/>
        </w:rPr>
        <w:t>,</w:t>
      </w:r>
      <w:r w:rsidR="00AC3410" w:rsidRPr="00DF5214">
        <w:rPr>
          <w:rFonts w:hAnsi="Times New Roman" w:ascii="Times New Roman"/>
          <w:sz w:val="24"/>
          <w:szCs w:val="24"/>
        </w:rPr>
        <w:t xml:space="preserve"> 41/08</w:t>
      </w:r>
      <w:r w:rsidR="00E96E8D" w:rsidRPr="00DF5214">
        <w:rPr>
          <w:rFonts w:hAnsi="Times New Roman" w:ascii="Times New Roman"/>
          <w:sz w:val="24"/>
          <w:szCs w:val="24"/>
        </w:rPr>
        <w:t>, 125/11, 78/15</w:t>
      </w:r>
      <w:r w:rsidR="00AC3410" w:rsidRPr="00DF5214">
        <w:rPr>
          <w:rFonts w:hAnsi="Times New Roman" w:ascii="Times New Roman"/>
          <w:sz w:val="24"/>
          <w:szCs w:val="24"/>
        </w:rPr>
        <w:t xml:space="preserve">; dalje ZOO) </w:t>
      </w:r>
      <w:r w:rsidRPr="00DF5214">
        <w:rPr>
          <w:rFonts w:hAnsi="Times New Roman" w:ascii="Times New Roman"/>
          <w:sz w:val="24"/>
          <w:szCs w:val="24"/>
        </w:rPr>
        <w:t xml:space="preserve">odnosima propisan je slučaj zakonske subrogacije. Kada obvezu ispuni osoba koja ima neki pravni interes u tome samim ispunjenjem obveze na nju prelaze vjerovnikova tražbina sa svim sporednim pravima. </w:t>
      </w:r>
    </w:p>
    <w:p w:rsidRDefault="00BE3B12" w:rsidP="00A77E67" w:rsidR="003A3367" w:rsidRPr="00DF5214">
      <w:pPr>
        <w:pStyle w:val="Odlomakpopisa"/>
        <w:ind w:firstLine="708" w:left="0"/>
        <w:jc w:val="both"/>
        <w:rPr>
          <w:sz w:val="24"/>
          <w:szCs w:val="24"/>
        </w:rPr>
      </w:pPr>
      <w:r w:rsidRPr="00DF5214">
        <w:rPr>
          <w:rFonts w:hAnsi="Times New Roman" w:ascii="Times New Roman"/>
          <w:sz w:val="24"/>
          <w:szCs w:val="24"/>
        </w:rPr>
        <w:t>K</w:t>
      </w:r>
      <w:r w:rsidR="002243CD" w:rsidRPr="00DF5214">
        <w:rPr>
          <w:rFonts w:hAnsi="Times New Roman" w:ascii="Times New Roman"/>
          <w:sz w:val="24"/>
          <w:szCs w:val="24"/>
        </w:rPr>
        <w:t xml:space="preserve">ako je dakle </w:t>
      </w:r>
      <w:r w:rsidR="00B15DAD" w:rsidRPr="00DF5214">
        <w:rPr>
          <w:rFonts w:hAnsi="Times New Roman" w:ascii="Times New Roman"/>
          <w:sz w:val="24"/>
          <w:szCs w:val="24"/>
        </w:rPr>
        <w:t xml:space="preserve">Agencija za osiguranje radničkih potraživanja u slučaju stečaja poslodavca </w:t>
      </w:r>
      <w:r w:rsidR="000C2278" w:rsidRPr="00DF5214">
        <w:rPr>
          <w:rFonts w:hAnsi="Times New Roman" w:ascii="Times New Roman"/>
          <w:sz w:val="24"/>
          <w:szCs w:val="24"/>
        </w:rPr>
        <w:t xml:space="preserve">djelomično </w:t>
      </w:r>
      <w:r w:rsidR="00B15DAD" w:rsidRPr="00DF5214">
        <w:rPr>
          <w:rFonts w:hAnsi="Times New Roman" w:ascii="Times New Roman"/>
          <w:sz w:val="24"/>
          <w:szCs w:val="24"/>
        </w:rPr>
        <w:t>ispunila</w:t>
      </w:r>
      <w:r w:rsidR="002243CD" w:rsidRPr="00DF5214">
        <w:rPr>
          <w:rFonts w:hAnsi="Times New Roman" w:ascii="Times New Roman"/>
          <w:sz w:val="24"/>
          <w:szCs w:val="24"/>
        </w:rPr>
        <w:t xml:space="preserve"> obvezu</w:t>
      </w:r>
      <w:r w:rsidR="000C2278" w:rsidRPr="00DF5214">
        <w:rPr>
          <w:rFonts w:hAnsi="Times New Roman" w:ascii="Times New Roman"/>
          <w:sz w:val="24"/>
          <w:szCs w:val="24"/>
        </w:rPr>
        <w:t xml:space="preserve"> </w:t>
      </w:r>
      <w:r w:rsidR="00890BE7" w:rsidRPr="00DF5214">
        <w:rPr>
          <w:rFonts w:hAnsi="Times New Roman" w:ascii="Times New Roman"/>
          <w:sz w:val="24"/>
          <w:szCs w:val="24"/>
        </w:rPr>
        <w:t>koju s</w:t>
      </w:r>
      <w:r w:rsidR="000C2278" w:rsidRPr="00DF5214">
        <w:rPr>
          <w:rFonts w:hAnsi="Times New Roman" w:ascii="Times New Roman"/>
          <w:sz w:val="24"/>
          <w:szCs w:val="24"/>
        </w:rPr>
        <w:t>tečajn</w:t>
      </w:r>
      <w:r w:rsidR="00890BE7" w:rsidRPr="00DF5214">
        <w:rPr>
          <w:rFonts w:hAnsi="Times New Roman" w:ascii="Times New Roman"/>
          <w:sz w:val="24"/>
          <w:szCs w:val="24"/>
        </w:rPr>
        <w:t>i</w:t>
      </w:r>
      <w:r w:rsidR="000C2278" w:rsidRPr="00DF5214">
        <w:rPr>
          <w:rFonts w:hAnsi="Times New Roman" w:ascii="Times New Roman"/>
          <w:sz w:val="24"/>
          <w:szCs w:val="24"/>
        </w:rPr>
        <w:t xml:space="preserve"> dužnik</w:t>
      </w:r>
      <w:r w:rsidR="00890BE7" w:rsidRPr="00DF5214">
        <w:rPr>
          <w:rFonts w:hAnsi="Times New Roman" w:ascii="Times New Roman"/>
          <w:sz w:val="24"/>
          <w:szCs w:val="24"/>
        </w:rPr>
        <w:t xml:space="preserve"> ima prema </w:t>
      </w:r>
      <w:r w:rsidR="00B15DAD" w:rsidRPr="00DF5214">
        <w:rPr>
          <w:rFonts w:hAnsi="Times New Roman" w:ascii="Times New Roman"/>
          <w:sz w:val="24"/>
          <w:szCs w:val="24"/>
        </w:rPr>
        <w:t xml:space="preserve">navedenim </w:t>
      </w:r>
      <w:r w:rsidR="00890BE7" w:rsidRPr="00DF5214">
        <w:rPr>
          <w:rFonts w:hAnsi="Times New Roman" w:ascii="Times New Roman"/>
          <w:sz w:val="24"/>
          <w:szCs w:val="24"/>
        </w:rPr>
        <w:t>vjerovni</w:t>
      </w:r>
      <w:r w:rsidR="00B15DAD" w:rsidRPr="00DF5214">
        <w:rPr>
          <w:rFonts w:hAnsi="Times New Roman" w:ascii="Times New Roman"/>
          <w:sz w:val="24"/>
          <w:szCs w:val="24"/>
        </w:rPr>
        <w:t>cima</w:t>
      </w:r>
      <w:r w:rsidR="00890BE7" w:rsidRPr="00DF5214">
        <w:rPr>
          <w:rFonts w:hAnsi="Times New Roman" w:ascii="Times New Roman"/>
          <w:sz w:val="24"/>
          <w:szCs w:val="24"/>
        </w:rPr>
        <w:t xml:space="preserve">, </w:t>
      </w:r>
      <w:r w:rsidR="000C2278" w:rsidRPr="00DF5214">
        <w:rPr>
          <w:rFonts w:hAnsi="Times New Roman" w:ascii="Times New Roman"/>
          <w:sz w:val="24"/>
          <w:szCs w:val="24"/>
        </w:rPr>
        <w:t xml:space="preserve">to je temeljem članka 21. stavak 1. i 2. Zakona o osiguranju potraživanja radnika u slučaju stečaja poslodavca i članka 91. </w:t>
      </w:r>
      <w:r w:rsidR="00AC3410" w:rsidRPr="00DF5214">
        <w:rPr>
          <w:rFonts w:hAnsi="Times New Roman" w:ascii="Times New Roman"/>
          <w:sz w:val="24"/>
          <w:szCs w:val="24"/>
        </w:rPr>
        <w:t>ZOO-a</w:t>
      </w:r>
      <w:r w:rsidR="000C2278" w:rsidRPr="00DF5214">
        <w:rPr>
          <w:rFonts w:hAnsi="Times New Roman" w:ascii="Times New Roman"/>
          <w:sz w:val="24"/>
          <w:szCs w:val="24"/>
        </w:rPr>
        <w:t xml:space="preserve">, te uz odgovarajuću primjenu članka </w:t>
      </w:r>
      <w:r w:rsidR="00C565CD">
        <w:rPr>
          <w:rFonts w:hAnsi="Times New Roman" w:ascii="Times New Roman"/>
          <w:sz w:val="24"/>
          <w:szCs w:val="24"/>
        </w:rPr>
        <w:t>146.</w:t>
      </w:r>
      <w:r w:rsidR="00890BE7" w:rsidRPr="00DF5214">
        <w:rPr>
          <w:rFonts w:hAnsi="Times New Roman" w:ascii="Times New Roman"/>
          <w:sz w:val="24"/>
          <w:szCs w:val="24"/>
        </w:rPr>
        <w:t xml:space="preserve"> </w:t>
      </w:r>
      <w:r w:rsidR="00B15DAD" w:rsidRPr="00DF5214">
        <w:rPr>
          <w:rFonts w:hAnsi="Times New Roman" w:ascii="Times New Roman"/>
          <w:sz w:val="24"/>
          <w:szCs w:val="24"/>
        </w:rPr>
        <w:t xml:space="preserve">Stečajnog zakona </w:t>
      </w:r>
      <w:r w:rsidR="00AC3410" w:rsidRPr="00DF5214">
        <w:rPr>
          <w:rFonts w:hAnsi="Times New Roman" w:ascii="Times New Roman"/>
          <w:sz w:val="24"/>
          <w:szCs w:val="24"/>
        </w:rPr>
        <w:t>(NN</w:t>
      </w:r>
      <w:r w:rsidR="00B15DAD" w:rsidRPr="00DF5214">
        <w:rPr>
          <w:rFonts w:hAnsi="Times New Roman" w:ascii="Times New Roman"/>
          <w:sz w:val="24"/>
          <w:szCs w:val="24"/>
        </w:rPr>
        <w:t xml:space="preserve"> </w:t>
      </w:r>
      <w:r w:rsidR="00C565CD">
        <w:rPr>
          <w:rFonts w:hAnsi="Times New Roman" w:ascii="Times New Roman"/>
          <w:sz w:val="24"/>
          <w:szCs w:val="24"/>
        </w:rPr>
        <w:t>71/15</w:t>
      </w:r>
      <w:r w:rsidR="00B15DAD" w:rsidRPr="00DF5214">
        <w:rPr>
          <w:rFonts w:hAnsi="Times New Roman" w:ascii="Times New Roman"/>
          <w:sz w:val="24"/>
          <w:szCs w:val="24"/>
        </w:rPr>
        <w:t>. - dalje SZ)</w:t>
      </w:r>
      <w:r w:rsidR="000C2278" w:rsidRPr="00DF5214">
        <w:rPr>
          <w:rFonts w:hAnsi="Times New Roman" w:ascii="Times New Roman"/>
          <w:sz w:val="24"/>
          <w:szCs w:val="24"/>
        </w:rPr>
        <w:t xml:space="preserve"> valjalo </w:t>
      </w:r>
      <w:r w:rsidR="00B15DAD" w:rsidRPr="00DF5214">
        <w:rPr>
          <w:rFonts w:hAnsi="Times New Roman" w:ascii="Times New Roman"/>
          <w:sz w:val="24"/>
          <w:szCs w:val="24"/>
        </w:rPr>
        <w:t xml:space="preserve">za iznos </w:t>
      </w:r>
      <w:r w:rsidR="000C2278" w:rsidRPr="00DF5214">
        <w:rPr>
          <w:rFonts w:hAnsi="Times New Roman" w:ascii="Times New Roman"/>
          <w:sz w:val="24"/>
          <w:szCs w:val="24"/>
        </w:rPr>
        <w:t xml:space="preserve">ispunjenog dijela </w:t>
      </w:r>
      <w:r w:rsidR="00C565CD">
        <w:rPr>
          <w:rFonts w:hAnsi="Times New Roman" w:ascii="Times New Roman"/>
          <w:sz w:val="24"/>
          <w:szCs w:val="24"/>
        </w:rPr>
        <w:t>2.825.848,58</w:t>
      </w:r>
      <w:r w:rsidR="00B15DAD" w:rsidRPr="00DF5214">
        <w:rPr>
          <w:rFonts w:hAnsi="Times New Roman" w:ascii="Times New Roman"/>
          <w:sz w:val="24"/>
          <w:szCs w:val="24"/>
        </w:rPr>
        <w:t xml:space="preserve"> kn</w:t>
      </w:r>
      <w:r w:rsidR="000C2278" w:rsidRPr="00DF5214">
        <w:rPr>
          <w:rFonts w:hAnsi="Times New Roman" w:ascii="Times New Roman"/>
          <w:sz w:val="24"/>
          <w:szCs w:val="24"/>
        </w:rPr>
        <w:t xml:space="preserve"> ispraviti tablice stečajnog suca. </w:t>
      </w:r>
    </w:p>
    <w:p w:rsidRDefault="003A3367" w:rsidP="0026569B" w:rsidR="003A3367" w:rsidRPr="00DF5214">
      <w:pPr>
        <w:jc w:val="center"/>
        <w:rPr>
          <w:sz w:val="24"/>
          <w:szCs w:val="24"/>
        </w:rPr>
      </w:pPr>
      <w:r w:rsidRPr="00DF5214">
        <w:rPr>
          <w:sz w:val="24"/>
          <w:szCs w:val="24"/>
        </w:rPr>
        <w:t xml:space="preserve">Zagreb, </w:t>
      </w:r>
      <w:r w:rsidR="00A77E67">
        <w:rPr>
          <w:sz w:val="24"/>
          <w:szCs w:val="24"/>
        </w:rPr>
        <w:t>21</w:t>
      </w:r>
      <w:r w:rsidR="00FD5451" w:rsidRPr="00DF5214">
        <w:rPr>
          <w:sz w:val="24"/>
          <w:szCs w:val="24"/>
        </w:rPr>
        <w:t>.</w:t>
      </w:r>
      <w:r w:rsidR="00A77E67">
        <w:rPr>
          <w:sz w:val="24"/>
          <w:szCs w:val="24"/>
        </w:rPr>
        <w:t xml:space="preserve"> srpnja</w:t>
      </w:r>
      <w:r w:rsidR="00115C6B" w:rsidRPr="00DF5214">
        <w:rPr>
          <w:sz w:val="24"/>
          <w:szCs w:val="24"/>
        </w:rPr>
        <w:t xml:space="preserve"> 201</w:t>
      </w:r>
      <w:r w:rsidR="00E96E8D" w:rsidRPr="00DF5214">
        <w:rPr>
          <w:sz w:val="24"/>
          <w:szCs w:val="24"/>
        </w:rPr>
        <w:t>7</w:t>
      </w:r>
      <w:r w:rsidR="00115C6B" w:rsidRPr="00DF5214">
        <w:rPr>
          <w:sz w:val="24"/>
          <w:szCs w:val="24"/>
        </w:rPr>
        <w:t>.</w:t>
      </w:r>
    </w:p>
    <w:p w:rsidRDefault="00A77E67" w:rsidP="00A77E67" w:rsidR="00A77E67">
      <w:pPr>
        <w:pStyle w:val="Tijeloteksta"/>
        <w:ind w:left="6372"/>
      </w:pPr>
      <w:r>
        <w:t xml:space="preserve">   </w:t>
      </w:r>
      <w:r w:rsidR="003A3367" w:rsidRPr="00DF5214">
        <w:tab/>
      </w:r>
      <w:r w:rsidR="003A3367" w:rsidRPr="00DF5214">
        <w:tab/>
      </w:r>
      <w:r w:rsidR="003A3367" w:rsidRPr="00DF5214">
        <w:tab/>
      </w:r>
      <w:r w:rsidR="003A3367" w:rsidRPr="00DF5214">
        <w:tab/>
      </w:r>
      <w:r>
        <w:t xml:space="preserve">          </w:t>
      </w:r>
    </w:p>
    <w:p w:rsidRDefault="00A77E67" w:rsidP="00E91121" w:rsidR="00EC3F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EC3F1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C3F11" w:rsidP="00E91121" w:rsidR="00EC3F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C3F11" w:rsidP="00E91121" w:rsidR="00EC3F1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C3F11" w:rsidP="00EC3F11" w:rsidR="00EC3F11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C3F11" w:rsidP="00E91121" w:rsidR="00EC3F1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C3F11" w:rsidP="00EC3F11" w:rsidR="00EC3F1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05DC" w:rsidP="00EC3F11" w:rsidR="00FA05DC" w:rsidRPr="00DF5214">
      <w:pPr>
        <w:pStyle w:val="Tijeloteksta"/>
        <w:ind w:left="6372"/>
      </w:pPr>
    </w:p>
    <w:p w:rsidRDefault="003A3367" w:rsidP="0053683F" w:rsidR="003A3367" w:rsidRPr="00DF5214">
      <w:pPr>
        <w:jc w:val="right"/>
        <w:rPr>
          <w:sz w:val="24"/>
          <w:szCs w:val="24"/>
        </w:rPr>
      </w:pP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  <w:r w:rsidRPr="00DF5214">
        <w:rPr>
          <w:sz w:val="24"/>
          <w:szCs w:val="24"/>
        </w:rPr>
        <w:tab/>
      </w:r>
    </w:p>
    <w:p w:rsidRDefault="003A3367" w:rsidP="003A3367" w:rsidR="003A3367" w:rsidRPr="00DF5214">
      <w:pPr>
        <w:jc w:val="both"/>
        <w:rPr>
          <w:b/>
          <w:sz w:val="24"/>
          <w:szCs w:val="24"/>
        </w:rPr>
      </w:pPr>
      <w:r w:rsidRPr="00DF5214">
        <w:rPr>
          <w:b/>
          <w:sz w:val="24"/>
          <w:szCs w:val="24"/>
        </w:rPr>
        <w:tab/>
      </w:r>
      <w:r w:rsidRPr="00DF5214">
        <w:rPr>
          <w:b/>
          <w:sz w:val="24"/>
          <w:szCs w:val="24"/>
        </w:rPr>
        <w:tab/>
      </w:r>
    </w:p>
    <w:p w:rsidRDefault="003A3367" w:rsidP="003A3367" w:rsidR="003A3367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>UPUTA  O PRAVNOM LIJEKU:</w:t>
      </w:r>
    </w:p>
    <w:p w:rsidRDefault="003A3367" w:rsidP="003A3367" w:rsidR="0026569B" w:rsidRPr="00DF5214">
      <w:pPr>
        <w:jc w:val="both"/>
        <w:rPr>
          <w:sz w:val="24"/>
          <w:szCs w:val="24"/>
        </w:rPr>
      </w:pPr>
      <w:r w:rsidRPr="00DF521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26569B" w:rsidP="0026569B" w:rsidR="0026569B" w:rsidRPr="00DF5214">
      <w:pPr>
        <w:rPr>
          <w:sz w:val="24"/>
          <w:szCs w:val="24"/>
        </w:rPr>
      </w:pPr>
    </w:p>
    <w:p w:rsidRDefault="0026569B" w:rsidP="0026569B" w:rsidR="0026569B" w:rsidRPr="00DF5214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EC3F11" w:rsidP="0026569B" w:rsidR="00EC3F11">
      <w:pPr>
        <w:rPr>
          <w:sz w:val="24"/>
          <w:szCs w:val="24"/>
        </w:rPr>
      </w:pPr>
    </w:p>
    <w:p w:rsidRDefault="00237F0C" w:rsidP="00237F0C" w:rsidR="00237F0C" w:rsidRPr="00DF5214">
      <w:pPr>
        <w:rPr>
          <w:sz w:val="24"/>
          <w:szCs w:val="24"/>
        </w:rPr>
      </w:pPr>
    </w:p>
    <w:p w:rsidRDefault="00237F0C" w:rsidP="00237F0C" w:rsidR="00237F0C" w:rsidRPr="00DF5214">
      <w:pPr>
        <w:rPr>
          <w:sz w:val="24"/>
          <w:szCs w:val="24"/>
        </w:rPr>
      </w:pPr>
    </w:p>
    <w:sectPr w:rsidSect="00190A43" w:rsidR="00237F0C" w:rsidRPr="00DF5214">
      <w:headerReference w:type="even" r:id="rId10"/>
      <w:headerReference w:type="default" r:id="rId11"/>
      <w:pgSz w:h="16838" w:w="11906"/>
      <w:pgMar w:gutter="0" w:footer="720" w:header="720" w:left="1800" w:bottom="42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214" w:rsidR="00DF5214">
      <w:r>
        <w:separator/>
      </w:r>
    </w:p>
  </w:endnote>
  <w:endnote w:id="0" w:type="continuationSeparator">
    <w:p w:rsidRDefault="00DF5214" w:rsidR="00DF5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214" w:rsidR="00DF5214">
      <w:r>
        <w:separator/>
      </w:r>
    </w:p>
  </w:footnote>
  <w:footnote w:id="0" w:type="continuationSeparator">
    <w:p w:rsidRDefault="00DF5214" w:rsidR="00DF5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214" w:rsidP="00190A43" w:rsidR="00DF52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5214" w:rsidR="00DF52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214" w:rsidP="000B32F4" w:rsidR="00DF52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4DE">
      <w:rPr>
        <w:rStyle w:val="Brojstranice"/>
        <w:noProof/>
      </w:rPr>
      <w:t>13</w:t>
    </w:r>
    <w:r>
      <w:rPr>
        <w:rStyle w:val="Brojstranice"/>
      </w:rPr>
      <w:fldChar w:fldCharType="end"/>
    </w:r>
  </w:p>
  <w:p w:rsidRDefault="00DF5214" w:rsidP="00B54277" w:rsidR="00DF5214" w:rsidRPr="00B15DAD">
    <w:pPr>
      <w:jc w:val="right"/>
      <w:rPr>
        <w:b/>
        <w:sz w:val="24"/>
        <w:szCs w:val="24"/>
      </w:rPr>
    </w:pPr>
    <w:r>
      <w:rPr>
        <w:sz w:val="24"/>
        <w:szCs w:val="24"/>
      </w:rPr>
      <w:t xml:space="preserve"> </w:t>
    </w:r>
    <w:r w:rsidRPr="00842492">
      <w:rPr>
        <w:sz w:val="24"/>
        <w:szCs w:val="24"/>
      </w:rPr>
      <w:t xml:space="preserve"> </w:t>
    </w:r>
    <w:r w:rsidRPr="00842492">
      <w:rPr>
        <w:sz w:val="24"/>
        <w:szCs w:val="24"/>
      </w:rPr>
      <w:tab/>
    </w:r>
    <w:r>
      <w:rPr>
        <w:sz w:val="24"/>
        <w:szCs w:val="24"/>
      </w:rPr>
      <w:t xml:space="preserve">72 </w:t>
    </w:r>
    <w:r w:rsidRPr="00B15DAD">
      <w:rPr>
        <w:sz w:val="24"/>
        <w:szCs w:val="24"/>
      </w:rPr>
      <w:t>St-</w:t>
    </w:r>
    <w:r w:rsidR="008A48EC">
      <w:rPr>
        <w:sz w:val="24"/>
        <w:szCs w:val="24"/>
      </w:rPr>
      <w:t>6258</w:t>
    </w:r>
    <w:r>
      <w:rPr>
        <w:sz w:val="24"/>
        <w:szCs w:val="24"/>
      </w:rPr>
      <w:t>/201</w:t>
    </w:r>
    <w:r w:rsidR="008A48EC">
      <w:rPr>
        <w:sz w:val="24"/>
        <w:szCs w:val="24"/>
      </w:rPr>
      <w:t>6</w:t>
    </w:r>
  </w:p>
  <w:p w:rsidRDefault="00DF5214" w:rsidP="003A3367" w:rsidR="00DF5214" w:rsidRPr="0084249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4EE4CA5"/>
    <w:multiLevelType w:val="hybridMultilevel"/>
    <w:tmpl w:val="4DE854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AC428A0"/>
    <w:multiLevelType w:val="hybridMultilevel"/>
    <w:tmpl w:val="2C844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DD136BF"/>
    <w:multiLevelType w:val="hybridMultilevel"/>
    <w:tmpl w:val="0F7ECC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1C1143"/>
    <w:multiLevelType w:val="hybridMultilevel"/>
    <w:tmpl w:val="E460EC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0A22D90"/>
    <w:multiLevelType w:val="hybridMultilevel"/>
    <w:tmpl w:val="D480C490"/>
    <w:lvl w:tplc="3BC8E4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8055142"/>
    <w:multiLevelType w:val="multilevel"/>
    <w:tmpl w:val="0F7ECCF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3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0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FF57419"/>
    <w:multiLevelType w:val="hybridMultilevel"/>
    <w:tmpl w:val="1CC286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A1A3BF3"/>
    <w:multiLevelType w:val="multilevel"/>
    <w:tmpl w:val="4DE854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5"/>
  </w:num>
  <w:num w:numId="5">
    <w:abstractNumId w:val="21"/>
  </w:num>
  <w:num w:numId="6">
    <w:abstractNumId w:val="7"/>
  </w:num>
  <w:num w:numId="7">
    <w:abstractNumId w:val="40"/>
  </w:num>
  <w:num w:numId="8">
    <w:abstractNumId w:val="14"/>
  </w:num>
  <w:num w:numId="9">
    <w:abstractNumId w:val="24"/>
  </w:num>
  <w:num w:numId="10">
    <w:abstractNumId w:val="41"/>
  </w:num>
  <w:num w:numId="11">
    <w:abstractNumId w:val="2"/>
  </w:num>
  <w:num w:numId="12">
    <w:abstractNumId w:val="29"/>
  </w:num>
  <w:num w:numId="13">
    <w:abstractNumId w:val="11"/>
  </w:num>
  <w:num w:numId="14">
    <w:abstractNumId w:val="9"/>
  </w:num>
  <w:num w:numId="15">
    <w:abstractNumId w:val="30"/>
  </w:num>
  <w:num w:numId="16">
    <w:abstractNumId w:val="23"/>
  </w:num>
  <w:num w:numId="17">
    <w:abstractNumId w:val="34"/>
  </w:num>
  <w:num w:numId="18">
    <w:abstractNumId w:val="13"/>
  </w:num>
  <w:num w:numId="19">
    <w:abstractNumId w:val="38"/>
  </w:num>
  <w:num w:numId="20">
    <w:abstractNumId w:val="37"/>
  </w:num>
  <w:num w:numId="21">
    <w:abstractNumId w:val="22"/>
  </w:num>
  <w:num w:numId="22">
    <w:abstractNumId w:val="18"/>
  </w:num>
  <w:num w:numId="23">
    <w:abstractNumId w:val="28"/>
  </w:num>
  <w:num w:numId="24">
    <w:abstractNumId w:val="25"/>
  </w:num>
  <w:num w:numId="25">
    <w:abstractNumId w:val="32"/>
  </w:num>
  <w:num w:numId="26">
    <w:abstractNumId w:val="42"/>
  </w:num>
  <w:num w:numId="27">
    <w:abstractNumId w:val="16"/>
  </w:num>
  <w:num w:numId="28">
    <w:abstractNumId w:val="33"/>
  </w:num>
  <w:num w:numId="29">
    <w:abstractNumId w:val="27"/>
  </w:num>
  <w:num w:numId="30">
    <w:abstractNumId w:val="35"/>
  </w:num>
  <w:num w:numId="31">
    <w:abstractNumId w:val="6"/>
  </w:num>
  <w:num w:numId="32">
    <w:abstractNumId w:val="12"/>
  </w:num>
  <w:num w:numId="33">
    <w:abstractNumId w:val="17"/>
  </w:num>
  <w:num w:numId="34">
    <w:abstractNumId w:val="31"/>
  </w:num>
  <w:num w:numId="35">
    <w:abstractNumId w:val="1"/>
  </w:num>
  <w:num w:numId="36">
    <w:abstractNumId w:val="4"/>
  </w:num>
  <w:num w:numId="37">
    <w:abstractNumId w:val="19"/>
  </w:num>
  <w:num w:numId="38">
    <w:abstractNumId w:val="3"/>
  </w:num>
  <w:num w:numId="39">
    <w:abstractNumId w:val="0"/>
  </w:num>
  <w:num w:numId="40">
    <w:abstractNumId w:val="39"/>
  </w:num>
  <w:num w:numId="41">
    <w:abstractNumId w:val="5"/>
  </w:num>
  <w:num w:numId="42">
    <w:abstractNumId w:val="20"/>
  </w:num>
  <w:num w:numId="43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367"/>
    <w:rsid w:val="00033AD6"/>
    <w:rsid w:val="00051421"/>
    <w:rsid w:val="0007511D"/>
    <w:rsid w:val="000848BB"/>
    <w:rsid w:val="000B32F4"/>
    <w:rsid w:val="000C2278"/>
    <w:rsid w:val="000D32CF"/>
    <w:rsid w:val="000F7895"/>
    <w:rsid w:val="00115C6B"/>
    <w:rsid w:val="00190A43"/>
    <w:rsid w:val="00192CD2"/>
    <w:rsid w:val="001B5427"/>
    <w:rsid w:val="001E0E4B"/>
    <w:rsid w:val="002243CD"/>
    <w:rsid w:val="00232C7A"/>
    <w:rsid w:val="00237F0C"/>
    <w:rsid w:val="0024072B"/>
    <w:rsid w:val="0026569B"/>
    <w:rsid w:val="002910CA"/>
    <w:rsid w:val="002F4064"/>
    <w:rsid w:val="00311A38"/>
    <w:rsid w:val="00322020"/>
    <w:rsid w:val="00324614"/>
    <w:rsid w:val="00385C71"/>
    <w:rsid w:val="003A3367"/>
    <w:rsid w:val="00406810"/>
    <w:rsid w:val="00431928"/>
    <w:rsid w:val="0043655C"/>
    <w:rsid w:val="004600A0"/>
    <w:rsid w:val="00475BF2"/>
    <w:rsid w:val="004938BD"/>
    <w:rsid w:val="0051448C"/>
    <w:rsid w:val="005152FC"/>
    <w:rsid w:val="00535F0D"/>
    <w:rsid w:val="0053683F"/>
    <w:rsid w:val="005A4B9D"/>
    <w:rsid w:val="005C1577"/>
    <w:rsid w:val="00637942"/>
    <w:rsid w:val="00661931"/>
    <w:rsid w:val="00677C0D"/>
    <w:rsid w:val="0069161E"/>
    <w:rsid w:val="00694BCD"/>
    <w:rsid w:val="006A188F"/>
    <w:rsid w:val="00714CC3"/>
    <w:rsid w:val="007563BB"/>
    <w:rsid w:val="00762544"/>
    <w:rsid w:val="007858A9"/>
    <w:rsid w:val="007C4DBA"/>
    <w:rsid w:val="007F22B3"/>
    <w:rsid w:val="00890BE7"/>
    <w:rsid w:val="008A48EC"/>
    <w:rsid w:val="008B245D"/>
    <w:rsid w:val="008C0DE6"/>
    <w:rsid w:val="008C550D"/>
    <w:rsid w:val="00911B42"/>
    <w:rsid w:val="009B545E"/>
    <w:rsid w:val="009C6B82"/>
    <w:rsid w:val="009D16DB"/>
    <w:rsid w:val="009F0F3F"/>
    <w:rsid w:val="00A77E67"/>
    <w:rsid w:val="00AC3410"/>
    <w:rsid w:val="00AD1392"/>
    <w:rsid w:val="00AE3637"/>
    <w:rsid w:val="00B15DAD"/>
    <w:rsid w:val="00B54277"/>
    <w:rsid w:val="00BD2FB6"/>
    <w:rsid w:val="00BE3B12"/>
    <w:rsid w:val="00C415C8"/>
    <w:rsid w:val="00C565CD"/>
    <w:rsid w:val="00C57AA0"/>
    <w:rsid w:val="00CE0D57"/>
    <w:rsid w:val="00CE2172"/>
    <w:rsid w:val="00CE5695"/>
    <w:rsid w:val="00DC44FF"/>
    <w:rsid w:val="00DD6E58"/>
    <w:rsid w:val="00DF5214"/>
    <w:rsid w:val="00E114DE"/>
    <w:rsid w:val="00E82D28"/>
    <w:rsid w:val="00E96E8D"/>
    <w:rsid w:val="00EC3F11"/>
    <w:rsid w:val="00EC7561"/>
    <w:rsid w:val="00EF0956"/>
    <w:rsid w:val="00F33E8A"/>
    <w:rsid w:val="00F53A54"/>
    <w:rsid w:val="00F641E2"/>
    <w:rsid w:val="00F831AC"/>
    <w:rsid w:val="00F85C8B"/>
    <w:rsid w:val="00FA05DC"/>
    <w:rsid w:val="00FD5451"/>
    <w:rsid w:val="00FD5C8F"/>
    <w:rsid w:val="00FE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3367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uiPriority w:val="9"/>
    <w:qFormat/>
    <w:rsid w:val="00DF5214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DF5214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link w:val="TekstbaloniaChar"/>
    <w:uiPriority w:val="99"/>
    <w:rsid w:val="003A336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0A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714CC3"/>
    <w:rPr>
      <w:rFonts w:cs="Arial" w:hAnsi="Arial" w:asci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Cs w:val="22"/>
      <w:lang w:eastAsia="en-US"/>
    </w:rPr>
  </w:style>
  <w:style w:styleId="Tijeloteksta" w:type="paragraph">
    <w:name w:val="Body Text"/>
    <w:basedOn w:val="Normal"/>
    <w:link w:val="TijelotekstaChar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DF5214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DF5214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DF5214"/>
  </w:style>
  <w:style w:customStyle="true" w:styleId="ZaglavljeChar" w:type="character">
    <w:name w:val="Zaglavlje Char"/>
    <w:link w:val="Zaglavlje"/>
    <w:rsid w:val="00DF5214"/>
    <w:rPr>
      <w:sz w:val="22"/>
    </w:rPr>
  </w:style>
  <w:style w:customStyle="true" w:styleId="PodnojeChar" w:type="character">
    <w:name w:val="Podnožje Char"/>
    <w:link w:val="Podnoje"/>
    <w:rsid w:val="00DF5214"/>
    <w:rPr>
      <w:sz w:val="22"/>
    </w:rPr>
  </w:style>
  <w:style w:customStyle="true" w:styleId="TekstbaloniaChar" w:type="character">
    <w:name w:val="Tekst balončića Char"/>
    <w:link w:val="Tekstbalonia"/>
    <w:uiPriority w:val="99"/>
    <w:rsid w:val="00DF5214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DF5214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DF5214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DF521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F5214"/>
    <w:rPr>
      <w:rFonts w:hAnsi="Tahoma" w:ascii="Tahoma"/>
      <w:b/>
      <w:color w:val="0000FF"/>
      <w:sz w:val="24"/>
    </w:rPr>
  </w:style>
  <w:style w:styleId="Reetkatablice" w:type="table">
    <w:name w:val="Table Grid"/>
    <w:basedOn w:val="Obinatablica"/>
    <w:rsid w:val="00DF521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DF5214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DF5214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DF521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DF521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11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3367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uiPriority w:val="9"/>
    <w:qFormat/>
    <w:rsid w:val="00DF5214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714CC3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DF5214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A336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3367"/>
  </w:style>
  <w:style w:styleId="Tekstbalonia" w:type="paragraph">
    <w:name w:val="Balloon Text"/>
    <w:basedOn w:val="Normal"/>
    <w:link w:val="TekstbaloniaChar"/>
    <w:uiPriority w:val="99"/>
    <w:rsid w:val="003A336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0A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714CC3"/>
    <w:rPr>
      <w:rFonts w:ascii="Arial" w:cs="Arial" w:hAns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C415C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styleId="Tijeloteksta" w:type="paragraph">
    <w:name w:val="Body Text"/>
    <w:basedOn w:val="Normal"/>
    <w:link w:val="TijelotekstaChar"/>
    <w:rsid w:val="00FA05DC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DF5214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DF5214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DF5214"/>
  </w:style>
  <w:style w:customStyle="1" w:styleId="ZaglavljeChar" w:type="character">
    <w:name w:val="Zaglavlje Char"/>
    <w:link w:val="Zaglavlje"/>
    <w:rsid w:val="00DF5214"/>
    <w:rPr>
      <w:sz w:val="22"/>
    </w:rPr>
  </w:style>
  <w:style w:customStyle="1" w:styleId="PodnojeChar" w:type="character">
    <w:name w:val="Podnožje Char"/>
    <w:link w:val="Podnoje"/>
    <w:rsid w:val="00DF5214"/>
    <w:rPr>
      <w:sz w:val="22"/>
    </w:rPr>
  </w:style>
  <w:style w:customStyle="1" w:styleId="TekstbaloniaChar" w:type="character">
    <w:name w:val="Tekst balončića Char"/>
    <w:link w:val="Tekstbalonia"/>
    <w:uiPriority w:val="99"/>
    <w:rsid w:val="00DF5214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DF5214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DF5214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DF521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F5214"/>
    <w:rPr>
      <w:rFonts w:ascii="Tahoma" w:hAnsi="Tahoma"/>
      <w:b/>
      <w:color w:val="0000FF"/>
      <w:sz w:val="24"/>
    </w:rPr>
  </w:style>
  <w:style w:styleId="Reetkatablice" w:type="table">
    <w:name w:val="Table Grid"/>
    <w:basedOn w:val="Obinatablica"/>
    <w:rsid w:val="00DF521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DF5214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DF5214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DF521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DF521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11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preslikdjela spisa na VTS-u, original spisa u ref. po dna suca</izvorni_sadrzaj>
    <derivirana_varijabla naziv="DomainObject.Predmet.Opis_1">preslikdjela spisa na VTS-u, original spisa u ref. po dna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srpnja 2017.</izvorni_sadrzaj>
    <derivirana_varijabla naziv="DomainObject.Predmet.SpisIzvanSuda.DatumIzlazaSpisa_1">7.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13</properties:Pages>
  <properties:Words>1960</properties:Words>
  <properties:Characters>12988</properties:Characters>
  <properties:Lines>1724</properties:Lines>
  <properties:Paragraphs>823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2017-07-24T06:57:00Z</dcterms:created>
  <dc:creator>ilukac</dc:creator>
  <cp:lastModifiedBy>Jadranka Zelić</cp:lastModifiedBy>
  <cp:lastPrinted>2017-07-24T06:57:00Z</cp:lastPrinted>
  <dcterms:modified xmlns:xsi="http://www.w3.org/2001/XMLSchema-instance" xsi:type="dcterms:W3CDTF">2017-07-24T06:59:00Z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