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e293" w14:paraId="5c1e29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86589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St-5011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A3D5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821B6" w:rsidRPr="001821B6">
        <w:t xml:space="preserve"> </w:t>
      </w:r>
      <w:r w:rsidR="001821B6" w:rsidRPr="001821B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CENTAR ZAGREB d.o.o., Zagreb, Zavrtnica 5, MBS: 080493754, OIB: 58919817348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789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002A3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02A30" w:rsidRPr="00002A30">
        <w:t xml:space="preserve"> </w:t>
      </w:r>
      <w:r w:rsidR="001821B6" w:rsidRPr="001821B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CENTAR ZAGREB d.o.o., Zagreb, Zavrtnica 5, MBS: 080493754, OIB: 58919817348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67789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8658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676E3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6E3D">
        <w:rPr>
          <w:rFonts w:cs="Times New Roman" w:eastAsia="Times New Roman" w:hAnsi="Times New Roman" w:ascii="Times New Roman"/>
          <w:sz w:val="24"/>
          <w:szCs w:val="24"/>
          <w:lang w:eastAsia="hr-HR"/>
        </w:rPr>
        <w:t>Igor Radelić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D46F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76E3D">
        <w:rPr>
          <w:rFonts w:cs="Times New Roman" w:eastAsia="Times New Roman" w:hAnsi="Times New Roman" w:ascii="Times New Roman"/>
          <w:sz w:val="24"/>
          <w:szCs w:val="24"/>
          <w:lang w:eastAsia="hr-HR"/>
        </w:rPr>
        <w:t>Kornatska 1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676E3D">
        <w:rPr>
          <w:rFonts w:cs="Times New Roman" w:eastAsia="Times New Roman" w:hAnsi="Times New Roman" w:ascii="Times New Roman"/>
          <w:sz w:val="24"/>
          <w:szCs w:val="24"/>
          <w:lang w:eastAsia="hr-HR"/>
        </w:rPr>
        <w:t>94192738867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002A30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02A30" w:rsidRPr="00002A30">
        <w:t xml:space="preserve"> </w:t>
      </w:r>
      <w:r w:rsidR="001821B6" w:rsidRPr="001821B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CENTAR ZAGREB d.o.o., Zagreb, Zavrtnica 5, MBS: 080493754, OIB: 58919817348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67789D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67789D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zastupnici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57A6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486589">
      <w:rPr>
        <w:rFonts w:cs="Times New Roman" w:hAnsi="Times New Roman" w:ascii="Times New Roman"/>
        <w:sz w:val="24"/>
        <w:szCs w:val="24"/>
      </w:rPr>
      <w:t>5011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7B72"/>
    <w:rsid w:val="000C0DEB"/>
    <w:rsid w:val="000F3A15"/>
    <w:rsid w:val="0012132B"/>
    <w:rsid w:val="00131324"/>
    <w:rsid w:val="00157A60"/>
    <w:rsid w:val="0017646E"/>
    <w:rsid w:val="001821B6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86589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6E3D"/>
    <w:rsid w:val="0067789D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12C77"/>
    <w:rsid w:val="009607F2"/>
    <w:rsid w:val="00975E9B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73A29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57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A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57A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57A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57A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57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57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57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57A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5011</izvorni_sadrzaj>
    <derivirana_varijabla naziv="DomainObject.Predmet.Broj_1">5011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St-5011/2015</izvorni_sadrzaj>
    <derivirana_varijabla naziv="DomainObject.Predmet.OznakaBroj_1">St-5011/2015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ZAGREB d.o.o. zastupanog po punomoćniku Robert Maričak; Filip Maričak</izvorni_sadrzaj>
    <derivirana_varijabla naziv="DomainObject.Predmet.ProtustrankaFormated_1">  POSLOVNI CENTAR ZAGREB d.o.o. zastupanog po punomoćniku Robert Maričak; Filip Maričak</derivirana_varijabla>
  </DomainObject.Predmet.ProtustrankaFormated>
  <DomainObject.Predmet.ProtustrankaFormatedOIB>
    <izvorni_sadrzaj>  POSLOVNI CENTAR ZAGREB d.o.o., OIB 58919817348 zastupanog po punomoćniku Robert Maričak; Filip Maričak</izvorni_sadrzaj>
    <derivirana_varijabla naziv="DomainObject.Predmet.ProtustrankaFormatedOIB_1">  POSLOVNI CENTAR ZAGREB d.o.o., OIB 58919817348 zastupanog po punomoćniku Robert Maričak; Filip Maričak</derivirana_varijabla>
  </DomainObject.Predmet.ProtustrankaFormatedOIB>
  <DomainObject.Predmet.ProtustrankaFormatedWithAdress>
    <izvorni_sadrzaj> POSLOVNI CENTAR ZAGREB d.o.o., Zavrtnica 5, 10000 Zagreb zastupanog po punomoćniku Robert Maričak; Filip Maričak</izvorni_sadrzaj>
    <derivirana_varijabla naziv="DomainObject.Predmet.ProtustrankaFormatedWithAdress_1"> POSLOVNI CENTAR ZAGREB d.o.o., Zavrtnica 5, 10000 Zagreb zastupanog po punomoćniku Robert Maričak; Filip Maričak</derivirana_varijabla>
  </DomainObject.Predmet.ProtustrankaFormatedWithAdress>
  <DomainObject.Predmet.ProtustrankaFormatedWithAdressOIB>
    <izvorni_sadrzaj> POSLOVNI CENTAR ZAGREB d.o.o., OIB 58919817348, Zavrtnica 5, 10000 Zagreb zastupanog po punomoćniku Robert Maričak; Filip Maričak</izvorni_sadrzaj>
    <derivirana_varijabla naziv="DomainObject.Predmet.ProtustrankaFormatedWithAdressOIB_1"> POSLOVNI CENTAR ZAGREB d.o.o., OIB 58919817348, Zavrtnica 5, 10000 Zagreb zastupanog po punomoćniku Robert Maričak; Filip Maričak</derivirana_varijabla>
  </DomainObject.Predmet.ProtustrankaFormatedWithAdressOIB>
  <DomainObject.Predmet.ProtustrankaWithAdress>
    <izvorni_sadrzaj>POSLOVNI CENTAR ZAGREB d.o.o. Zavrtnica 5, 10000 Zagreb</izvorni_sadrzaj>
    <derivirana_varijabla naziv="DomainObject.Predmet.ProtustrankaWithAdress_1">POSLOVNI CENTAR ZAGREB d.o.o. Zavrtnica 5, 10000 Zagreb</derivirana_varijabla>
  </DomainObject.Predmet.ProtustrankaWithAdress>
  <DomainObject.Predmet.ProtustrankaWithAdressOIB>
    <izvorni_sadrzaj>POSLOVNI CENTAR ZAGREB d.o.o., OIB 58919817348, Zavrtnica 5, 10000 Zagreb</izvorni_sadrzaj>
    <derivirana_varijabla naziv="DomainObject.Predmet.ProtustrankaWithAdressOIB_1">POSLOVNI CENTAR ZAGREB d.o.o., OIB 58919817348, Zavrtnica 5, 10000 Zagreb</derivirana_varijabla>
  </DomainObject.Predmet.ProtustrankaWithAdressOIB>
  <DomainObject.Predmet.ProtustrankaNazivFormated>
    <izvorni_sadrzaj>POSLOVNI CENTAR ZAGREB d.o.o.</izvorni_sadrzaj>
    <derivirana_varijabla naziv="DomainObject.Predmet.ProtustrankaNazivFormated_1">POSLOVNI CENTAR ZAGREB d.o.o.</derivirana_varijabla>
  </DomainObject.Predmet.ProtustrankaNazivFormated>
  <DomainObject.Predmet.ProtustrankaNazivFormatedOIB>
    <izvorni_sadrzaj>POSLOVNI CENTAR ZAGREB d.o.o., OIB 58919817348</izvorni_sadrzaj>
    <derivirana_varijabla naziv="DomainObject.Predmet.ProtustrankaNazivFormatedOIB_1">POSLOVNI CENTAR ZAGREB d.o.o., OIB 58919817348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CENTAR ZAGREB d.o.o. zastupanog po punomoćniku Robert Maričak; Filip Maričak</item>
    </izvorni_sadrzaj>
    <derivirana_varijabla naziv="DomainObject.Predmet.ProtuStrankaListFormated_1">
      <item>POSLOVNI CENTAR ZAGREB d.o.o. zastupanog po punomoćniku Robert Maričak; Filip Maričak</item>
    </derivirana_varijabla>
  </DomainObject.Predmet.ProtuStrankaListFormated>
  <DomainObject.Predmet.ProtuStrankaListFormatedOIB>
    <izvorni_sadrzaj>
      <item>POSLOVNI CENTAR ZAGREB d.o.o., OIB 58919817348 zastupanog po punomoćniku Robert Maričak; Filip Maričak</item>
    </izvorni_sadrzaj>
    <derivirana_varijabla naziv="DomainObject.Predmet.ProtuStrankaListFormatedOIB_1">
      <item>POSLOVNI CENTAR ZAGREB d.o.o., OIB 58919817348 zastupanog po punomoćniku Robert Maričak; Filip Maričak</item>
    </derivirana_varijabla>
  </DomainObject.Predmet.ProtuStrankaListFormatedOIB>
  <DomainObject.Predmet.ProtuStrankaListFormatedWithAdress>
    <izvorni_sadrzaj>
      <item>POSLOVNI CENTAR ZAGREB d.o.o., Zavrtnica 5, 10000 Zagreb zastupanog po punomoćniku Robert Maričak; Filip Maričak</item>
    </izvorni_sadrzaj>
    <derivirana_varijabla naziv="DomainObject.Predmet.ProtuStrankaListFormatedWithAdress_1">
      <item>POSLOVNI CENTAR ZAGREB d.o.o., Zavrtnica 5, 10000 Zagreb zastupanog po punomoćniku Robert Maričak; Filip Maričak</item>
    </derivirana_varijabla>
  </DomainObject.Predmet.ProtuStrankaListFormatedWithAdress>
  <DomainObject.Predmet.ProtuStrankaListFormatedWithAdressOIB>
    <izvorni_sadrzaj>
      <item>POSLOVNI CENTAR ZAGREB d.o.o., OIB 58919817348, Zavrtnica 5, 10000 Zagreb zastupanog po punomoćniku Robert Maričak; Filip Maričak</item>
    </izvorni_sadrzaj>
    <derivirana_varijabla naziv="DomainObject.Predmet.ProtuStrankaListFormatedWithAdressOIB_1">
      <item>POSLOVNI CENTAR ZAGREB d.o.o., OIB 58919817348, Zavrtnica 5, 10000 Zagreb zastupanog po punomoćniku Robert Maričak; Filip Maričak</item>
    </derivirana_varijabla>
  </DomainObject.Predmet.ProtuStrankaListFormatedWithAdressOIB>
  <DomainObject.Predmet.ProtuStrankaListNazivFormated>
    <izvorni_sadrzaj>
      <item>POSLOVNI CENTAR ZAGREB d.o.o.</item>
    </izvorni_sadrzaj>
    <derivirana_varijabla naziv="DomainObject.Predmet.ProtuStrankaListNazivFormated_1">
      <item>POSLOVNI CENTAR ZAGREB d.o.o.</item>
    </derivirana_varijabla>
  </DomainObject.Predmet.ProtuStrankaListNazivFormated>
  <DomainObject.Predmet.ProtuStrankaListNazivFormatedOIB>
    <izvorni_sadrzaj>
      <item>POSLOVNI CENTAR ZAGREB d.o.o., OIB 58919817348</item>
    </izvorni_sadrzaj>
    <derivirana_varijabla naziv="DomainObject.Predmet.ProtuStrankaListNazivFormatedOIB_1">
      <item>POSLOVNI CENTAR ZAGREB d.o.o., OIB 58919817348</item>
    </derivirana_varijabla>
  </DomainObject.Predmet.ProtuStrankaListNazivFormatedOIB>
  <DomainObject.Predmet.OstaliListFormated>
    <izvorni_sadrzaj>
      <item>Robert Maričak punomoćnik sudionika u postupku POSLOVNI CENTAR ZAGREB d.o.o.</item>
      <item>Filip Maričak punomoćnik sudionika u postupku POSLOVNI CENTAR ZAGREB d.o.o.</item>
    </izvorni_sadrzaj>
    <derivirana_varijabla naziv="DomainObject.Predmet.OstaliListFormated_1">
      <item>Robert Maričak punomoćnik sudionika u postupku POSLOVNI CENTAR ZAGREB d.o.o.</item>
      <item>Filip Maričak punomoćnik sudionika u postupku POSLOVNI CENTAR ZAGREB d.o.o.</item>
    </derivirana_varijabla>
  </DomainObject.Predmet.OstaliListFormated>
  <DomainObject.Predmet.OstaliListFormatedOIB>
    <izvorni_sadrzaj>
      <item>Robert Maričak, OIB 95868188798 punomoćnik sudionika u postupku POSLOVNI CENTAR ZAGREB d.o.o.</item>
      <item>Filip Maričak, OIB 30024732313 punomoćnik sudionika u postupku POSLOVNI CENTAR ZAGREB d.o.o.</item>
    </izvorni_sadrzaj>
    <derivirana_varijabla naziv="DomainObject.Predmet.OstaliListFormatedOIB_1">
      <item>Robert Maričak, OIB 95868188798 punomoćnik sudionika u postupku POSLOVNI CENTAR ZAGREB d.o.o.</item>
      <item>Filip Maričak, OIB 30024732313 punomoćnik sudionika u postupku POSLOVNI CENTAR ZAGREB d.o.o.</item>
    </derivirana_varijabla>
  </DomainObject.Predmet.OstaliListFormatedOIB>
  <DomainObject.Predmet.OstaliListFormatedWithAdress>
    <izvorni_sadrzaj>
      <item>Robert Maričak, Jaruga 8, 10000 Zagreb punomoćnik sudionika u postupku POSLOVNI CENTAR ZAGREB d.o.o.</item>
      <item>Filip Maričak, Kajfešov Brijeg 6, 10000 Zagreb punomoćnik sudionika u postupku POSLOVNI CENTAR ZAGREB d.o.o.</item>
    </izvorni_sadrzaj>
    <derivirana_varijabla naziv="DomainObject.Predmet.OstaliListFormatedWithAdress_1">
      <item>Robert Maričak, Jaruga 8, 10000 Zagreb punomoćnik sudionika u postupku POSLOVNI CENTAR ZAGREB d.o.o.</item>
      <item>Filip Maričak, Kajfešov Brijeg 6, 10000 Zagreb punomoćnik sudionika u postupku POSLOVNI CENTAR ZAGREB d.o.o.</item>
    </derivirana_varijabla>
  </DomainObject.Predmet.OstaliListFormatedWithAdress>
  <DomainObject.Predmet.OstaliListFormatedWithAdressOIB>
    <izvorni_sadrzaj>
      <item>Robert Maričak, OIB 95868188798, Jaruga 8, 10000 Zagreb punomoćnik sudionika u postupku POSLOVNI CENTAR ZAGREB d.o.o.</item>
      <item>Filip Maričak, OIB 30024732313, Kajfešov Brijeg 6, 10000 Zagreb punomoćnik sudionika u postupku POSLOVNI CENTAR ZAGREB d.o.o.</item>
    </izvorni_sadrzaj>
    <derivirana_varijabla naziv="DomainObject.Predmet.OstaliListFormatedWithAdressOIB_1">
      <item>Robert Maričak, OIB 95868188798, Jaruga 8, 10000 Zagreb punomoćnik sudionika u postupku POSLOVNI CENTAR ZAGREB d.o.o.</item>
      <item>Filip Maričak, OIB 30024732313, Kajfešov Brijeg 6, 10000 Zagreb punomoćnik sudionika u postupku POSLOVNI CENTAR ZAGREB d.o.o.</item>
    </derivirana_varijabla>
  </DomainObject.Predmet.OstaliListFormatedWithAdressOIB>
  <DomainObject.Predmet.OstaliListNazivFormated>
    <izvorni_sadrzaj>
      <item>Robert Maričak</item>
      <item>Filip Maričak</item>
    </izvorni_sadrzaj>
    <derivirana_varijabla naziv="DomainObject.Predmet.OstaliListNazivFormated_1">
      <item>Robert Maričak</item>
      <item>Filip Maričak</item>
    </derivirana_varijabla>
  </DomainObject.Predmet.OstaliListNazivFormated>
  <DomainObject.Predmet.OstaliListNazivFormatedOIB>
    <izvorni_sadrzaj>
      <item>Robert Maričak, OIB 95868188798</item>
      <item>Filip Maričak, OIB 30024732313</item>
    </izvorni_sadrzaj>
    <derivirana_varijabla naziv="DomainObject.Predmet.OstaliListNazivFormatedOIB_1">
      <item>Robert Maričak, OIB 95868188798</item>
      <item>Filip Maričak, OIB 30024732313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CENTAR ZAGREB d.o.o.</izvorni_sadrzaj>
    <derivirana_varijabla naziv="DomainObject.Predmet.ProtustrankaIDrugi_1">POSLOVNI CENTAR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POSLOVNI CENTAR ZAGREB d.o.o., OIB 58919817348, Zavrtnica 5, 10000 Zagreb</izvorni_sadrzaj>
    <derivirana_varijabla naziv="DomainObject.Predmet.ProtustrankaIDrugiAdressOIB_1">POSLOVNI CENTAR ZAGREB d.o.o., OIB 58919817348, Zavrtnica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CENTAR ZAGREB d.o.o.</item>
      <item>FINA Regionalni centar Zagreb</item>
      <item>Robert Maričak</item>
      <item>Filip Maričak</item>
    </izvorni_sadrzaj>
    <derivirana_varijabla naziv="DomainObject.Predmet.SudioniciListNaziv_1">
      <item>POSLOVNI CENTAR ZAGREB d.o.o.</item>
      <item>FINA Regionalni centar Zagreb</item>
      <item>Robert Maričak</item>
      <item>Filip Maričak</item>
    </derivirana_varijabla>
  </DomainObject.Predmet.SudioniciListNaziv>
  <DomainObject.Predmet.SudioniciListAdressOIB>
    <izvorni_sadrzaj>
      <item>POSLOVNI CENTAR ZAGREB d.o.o., OIB 58919817348, Zavrtnica 5,10000 Zagreb</item>
      <item>FINA Regionalni centar Zagreb, OIB 85821130368, Trg svibanjskih žrtava 1995. br.1,10000 Zagreb</item>
      <item>Robert Maričak, OIB 95868188798, Jaruga 8,10000 Zagreb</item>
      <item>Filip Maričak, OIB 30024732313, Kajfešov Brijeg 6,10000 Zagreb</item>
    </izvorni_sadrzaj>
    <derivirana_varijabla naziv="DomainObject.Predmet.SudioniciListAdressOIB_1">
      <item>POSLOVNI CENTAR ZAGREB d.o.o., OIB 58919817348, Zavrtnica 5,10000 Zagreb</item>
      <item>FINA Regionalni centar Zagreb, OIB 85821130368, Trg svibanjskih žrtava 1995. br.1,10000 Zagreb</item>
      <item>Robert Maričak, OIB 95868188798, Jaruga 8,10000 Zagreb</item>
      <item>Filip Maričak, OIB 30024732313, Kajfešov Brijeg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58919817348</item>
      <item>, OIB 85821130368</item>
      <item>, OIB 95868188798</item>
      <item>, OIB 30024732313</item>
    </izvorni_sadrzaj>
    <derivirana_varijabla naziv="DomainObject.Predmet.SudioniciListNazivOIB_1">
      <item>, OIB 58919817348</item>
      <item>, OIB 85821130368</item>
      <item>, OIB 95868188798</item>
      <item>, OIB 30024732313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95C59C-3D26-492F-875C-2CF2F1887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2778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2016-06-08T12:12:00Z</dcterms:created>
  <dc:creator>Ivan Turčić</dc:creator>
  <cp:lastModifiedBy>Ivan Turčić</cp:lastModifiedBy>
  <dcterms:modified xmlns:xsi="http://www.w3.org/2001/XMLSchema-instance" xsi:type="dcterms:W3CDTF">2016-06-10T06:57:00Z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