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2B1D" w:rsidR="00912B1D" w:rsidP="00912B1D" w:rsidRDefault="00912B1D" w14:paraId="0751db4" w14:textId="0751db4">
      <w:pPr>
        <w:jc w:val="right"/>
        <w15:collapsed w:val="false"/>
      </w:pPr>
      <w:bookmarkStart w:name="_GoBack" w:id="0"/>
      <w:bookmarkEnd w:id="0"/>
      <w:r w:rsidRPr="00912B1D">
        <w:t>2 St-162/2018-</w:t>
      </w:r>
      <w:r w:rsidR="00122357">
        <w:t>42</w:t>
      </w:r>
    </w:p>
    <w:p w:rsidRPr="00912B1D" w:rsidR="00912B1D" w:rsidP="00912B1D" w:rsidRDefault="00912B1D">
      <w:pPr>
        <w:jc w:val="right"/>
      </w:pPr>
    </w:p>
    <w:p w:rsidRPr="00912B1D" w:rsidR="00912B1D" w:rsidP="00912B1D" w:rsidRDefault="00912B1D"/>
    <w:p w:rsidRPr="00912B1D" w:rsidR="00912B1D" w:rsidP="00912B1D" w:rsidRDefault="00912B1D">
      <w:pPr>
        <w:jc w:val="center"/>
      </w:pPr>
      <w:r w:rsidRPr="00912B1D">
        <w:t>TABLICA ISPITANIH TRAŽBINA</w:t>
      </w:r>
    </w:p>
    <w:p w:rsidRPr="00912B1D" w:rsidR="00912B1D" w:rsidP="00912B1D" w:rsidRDefault="00912B1D">
      <w:pPr>
        <w:jc w:val="center"/>
      </w:pPr>
      <w:r w:rsidRPr="00912B1D">
        <w:t xml:space="preserve">Po čl. 264. Stečajnog zakona </w:t>
      </w:r>
    </w:p>
    <w:p w:rsidRPr="00912B1D" w:rsidR="00912B1D" w:rsidP="00912B1D" w:rsidRDefault="00912B1D">
      <w:pPr>
        <w:jc w:val="center"/>
      </w:pPr>
      <w:r w:rsidRPr="00912B1D">
        <w:t>(Ispitno ročište od 18. prosinca 2019. u stečajnom postupku nad dužnikom</w:t>
      </w:r>
    </w:p>
    <w:p w:rsidRPr="00912B1D" w:rsidR="00912B1D" w:rsidP="00912B1D" w:rsidRDefault="00912B1D">
      <w:pPr>
        <w:ind w:left="2820" w:firstLine="720"/>
        <w:rPr>
          <w:sz w:val="48"/>
        </w:rPr>
      </w:pPr>
      <w:r w:rsidRPr="00912B1D">
        <w:t xml:space="preserve"> I. M. TRADE d.o.o., Umag, Zemljoradnička 7, OIB: 84756265615)</w:t>
      </w:r>
    </w:p>
    <w:p w:rsidRPr="00912B1D" w:rsidR="00912B1D" w:rsidP="00912B1D" w:rsidRDefault="00912B1D">
      <w:pPr>
        <w:tabs>
          <w:tab w:val="left" w:pos="3686"/>
        </w:tabs>
      </w:pPr>
    </w:p>
    <w:p w:rsidRPr="00912B1D" w:rsidR="00912B1D" w:rsidP="00912B1D" w:rsidRDefault="00912B1D">
      <w:pPr>
        <w:tabs>
          <w:tab w:val="left" w:pos="3686"/>
        </w:tabs>
      </w:pPr>
    </w:p>
    <w:tbl>
      <w:tblPr>
        <w:tblW w:w="14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RPr="00912B1D" w:rsidR="00912B1D" w:rsidTr="002054AA">
        <w:tc>
          <w:tcPr>
            <w:tcW w:w="100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912B1D">
              <w:rPr>
                <w:bCs w:val="false"/>
              </w:rPr>
              <w:t>Redni broj / broj prijave</w:t>
            </w:r>
          </w:p>
        </w:tc>
        <w:tc>
          <w:tcPr>
            <w:tcW w:w="437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912B1D">
              <w:rPr>
                <w:bCs w:val="false"/>
              </w:rPr>
              <w:t>Vjerovnik</w:t>
            </w:r>
          </w:p>
        </w:tc>
        <w:tc>
          <w:tcPr>
            <w:tcW w:w="2103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912B1D">
              <w:rPr>
                <w:bCs w:val="false"/>
              </w:rPr>
              <w:t>Iznos prijavljene</w:t>
            </w:r>
          </w:p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912B1D">
              <w:rPr>
                <w:bCs w:val="false"/>
              </w:rPr>
              <w:t>tražbine (kn)</w:t>
            </w:r>
          </w:p>
        </w:tc>
        <w:tc>
          <w:tcPr>
            <w:tcW w:w="2121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912B1D">
              <w:rPr>
                <w:iCs/>
              </w:rPr>
              <w:t>Iznos utvrđene tražbine (kn)</w:t>
            </w:r>
          </w:p>
        </w:tc>
        <w:tc>
          <w:tcPr>
            <w:tcW w:w="147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912B1D">
              <w:rPr>
                <w:iCs/>
              </w:rPr>
              <w:t>Iznos osporene tražbine (kn)</w:t>
            </w:r>
          </w:p>
        </w:tc>
        <w:tc>
          <w:tcPr>
            <w:tcW w:w="162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912B1D">
              <w:rPr>
                <w:iCs/>
              </w:rPr>
              <w:t>Osporavatelj</w:t>
            </w:r>
          </w:p>
        </w:tc>
        <w:tc>
          <w:tcPr>
            <w:tcW w:w="1615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912B1D">
              <w:t>Isplatni red</w:t>
            </w:r>
          </w:p>
        </w:tc>
      </w:tr>
      <w:tr w:rsidRPr="00912B1D" w:rsidR="00912B1D" w:rsidTr="002054AA">
        <w:trPr>
          <w:trHeight w:val="1181"/>
        </w:trPr>
        <w:tc>
          <w:tcPr>
            <w:tcW w:w="100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1.</w:t>
            </w:r>
          </w:p>
        </w:tc>
        <w:tc>
          <w:tcPr>
            <w:tcW w:w="437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REPUBLIKA HRVATSKA, Ministarstvo financija, Porezna uprava, Zagreb, Katančićeva 5, OIB: 52634238587</w:t>
            </w:r>
          </w:p>
        </w:tc>
        <w:tc>
          <w:tcPr>
            <w:tcW w:w="2103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19.690,21</w:t>
            </w:r>
          </w:p>
        </w:tc>
        <w:tc>
          <w:tcPr>
            <w:tcW w:w="2121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19.690,21</w:t>
            </w:r>
          </w:p>
        </w:tc>
        <w:tc>
          <w:tcPr>
            <w:tcW w:w="147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2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 xml:space="preserve">- </w:t>
            </w:r>
          </w:p>
        </w:tc>
        <w:tc>
          <w:tcPr>
            <w:tcW w:w="1615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I. viši</w:t>
            </w:r>
          </w:p>
        </w:tc>
      </w:tr>
      <w:tr w:rsidRPr="00912B1D" w:rsidR="00912B1D" w:rsidTr="002054AA">
        <w:trPr>
          <w:trHeight w:val="1181"/>
        </w:trPr>
        <w:tc>
          <w:tcPr>
            <w:tcW w:w="100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2.</w:t>
            </w:r>
          </w:p>
        </w:tc>
        <w:tc>
          <w:tcPr>
            <w:tcW w:w="437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REPUBLIKA HRVATSKA, Ministarstvo financija, Porezna uprava, Zagreb, Katančićeva 5, OIB: 52634238587</w:t>
            </w:r>
          </w:p>
        </w:tc>
        <w:tc>
          <w:tcPr>
            <w:tcW w:w="2103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80.249,61</w:t>
            </w:r>
          </w:p>
        </w:tc>
        <w:tc>
          <w:tcPr>
            <w:tcW w:w="2121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80.249,61</w:t>
            </w:r>
          </w:p>
        </w:tc>
        <w:tc>
          <w:tcPr>
            <w:tcW w:w="147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2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15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II. viši</w:t>
            </w:r>
          </w:p>
        </w:tc>
      </w:tr>
      <w:tr w:rsidRPr="00912B1D" w:rsidR="00912B1D" w:rsidTr="002054AA">
        <w:trPr>
          <w:trHeight w:val="1181"/>
        </w:trPr>
        <w:tc>
          <w:tcPr>
            <w:tcW w:w="100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3.</w:t>
            </w:r>
          </w:p>
        </w:tc>
        <w:tc>
          <w:tcPr>
            <w:tcW w:w="437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ISTARSKI VODOVOD d.o.o., Buzet, Sv. Ivan 8, OIB: 13269963589</w:t>
            </w:r>
          </w:p>
        </w:tc>
        <w:tc>
          <w:tcPr>
            <w:tcW w:w="2103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5.088,04</w:t>
            </w:r>
          </w:p>
        </w:tc>
        <w:tc>
          <w:tcPr>
            <w:tcW w:w="2121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5.088,04</w:t>
            </w:r>
          </w:p>
        </w:tc>
        <w:tc>
          <w:tcPr>
            <w:tcW w:w="147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2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15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II. viši</w:t>
            </w:r>
          </w:p>
        </w:tc>
      </w:tr>
      <w:tr w:rsidRPr="00912B1D" w:rsidR="00912B1D" w:rsidTr="002054AA">
        <w:trPr>
          <w:trHeight w:val="1181"/>
        </w:trPr>
        <w:tc>
          <w:tcPr>
            <w:tcW w:w="100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4.</w:t>
            </w:r>
          </w:p>
        </w:tc>
        <w:tc>
          <w:tcPr>
            <w:tcW w:w="437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HRVATSKO DRUŠTVO SKLADATELJA, Zagreb, Berislavićeva 9, OIB: 56668956985</w:t>
            </w:r>
          </w:p>
        </w:tc>
        <w:tc>
          <w:tcPr>
            <w:tcW w:w="2103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8.901,25</w:t>
            </w:r>
          </w:p>
        </w:tc>
        <w:tc>
          <w:tcPr>
            <w:tcW w:w="2121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8.901,25</w:t>
            </w:r>
          </w:p>
        </w:tc>
        <w:tc>
          <w:tcPr>
            <w:tcW w:w="147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2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15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II. viši</w:t>
            </w:r>
          </w:p>
        </w:tc>
      </w:tr>
      <w:tr w:rsidRPr="00912B1D" w:rsidR="00912B1D" w:rsidTr="002054AA">
        <w:trPr>
          <w:trHeight w:val="1181"/>
        </w:trPr>
        <w:tc>
          <w:tcPr>
            <w:tcW w:w="100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5.</w:t>
            </w:r>
          </w:p>
        </w:tc>
        <w:tc>
          <w:tcPr>
            <w:tcW w:w="437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FINANCIJSKA AGENCIJA, Zagreb, Ulica grada Vukovara 70, OIB: 85821130368</w:t>
            </w:r>
          </w:p>
        </w:tc>
        <w:tc>
          <w:tcPr>
            <w:tcW w:w="2103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3.225,00</w:t>
            </w:r>
          </w:p>
        </w:tc>
        <w:tc>
          <w:tcPr>
            <w:tcW w:w="2121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3.225,00</w:t>
            </w:r>
          </w:p>
        </w:tc>
        <w:tc>
          <w:tcPr>
            <w:tcW w:w="147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2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15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 xml:space="preserve">II. viši </w:t>
            </w:r>
          </w:p>
        </w:tc>
      </w:tr>
      <w:tr w:rsidRPr="00912B1D" w:rsidR="00912B1D" w:rsidTr="002054AA">
        <w:trPr>
          <w:trHeight w:val="1181"/>
        </w:trPr>
        <w:tc>
          <w:tcPr>
            <w:tcW w:w="100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lastRenderedPageBreak/>
              <w:t>6.</w:t>
            </w:r>
          </w:p>
        </w:tc>
        <w:tc>
          <w:tcPr>
            <w:tcW w:w="437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912B1D">
              <w:t>MAINARDI FOOD S.R.L., Italija, Ronchi dei Legionari, Via del Lavoro Artigiano 7/B, OIB: 31856011361</w:t>
            </w:r>
          </w:p>
        </w:tc>
        <w:tc>
          <w:tcPr>
            <w:tcW w:w="2103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912B1D">
              <w:t>52.105,64</w:t>
            </w:r>
          </w:p>
        </w:tc>
        <w:tc>
          <w:tcPr>
            <w:tcW w:w="2121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912B1D">
              <w:t>52.105,64</w:t>
            </w:r>
          </w:p>
        </w:tc>
        <w:tc>
          <w:tcPr>
            <w:tcW w:w="147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2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15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II. viši</w:t>
            </w:r>
          </w:p>
        </w:tc>
      </w:tr>
      <w:tr w:rsidRPr="00912B1D" w:rsidR="00912B1D" w:rsidTr="002054AA">
        <w:trPr>
          <w:trHeight w:val="1181"/>
        </w:trPr>
        <w:tc>
          <w:tcPr>
            <w:tcW w:w="100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7.</w:t>
            </w:r>
          </w:p>
        </w:tc>
        <w:tc>
          <w:tcPr>
            <w:tcW w:w="437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912B1D">
              <w:t>HRVATSKA RADIOTELEVIZIJA, Zagreb, Prisavlje 3, OIB: 68419124305</w:t>
            </w:r>
          </w:p>
        </w:tc>
        <w:tc>
          <w:tcPr>
            <w:tcW w:w="2103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912B1D">
              <w:t>3.594,42</w:t>
            </w:r>
          </w:p>
        </w:tc>
        <w:tc>
          <w:tcPr>
            <w:tcW w:w="2121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912B1D">
              <w:t>3.594,42</w:t>
            </w:r>
          </w:p>
        </w:tc>
        <w:tc>
          <w:tcPr>
            <w:tcW w:w="1478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24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-</w:t>
            </w:r>
          </w:p>
        </w:tc>
        <w:tc>
          <w:tcPr>
            <w:tcW w:w="1615" w:type="dxa"/>
            <w:vAlign w:val="center"/>
          </w:tcPr>
          <w:p w:rsidRPr="00912B1D" w:rsidR="00912B1D" w:rsidP="002054AA" w:rsidRDefault="00912B1D">
            <w:pPr>
              <w:tabs>
                <w:tab w:val="left" w:pos="3686"/>
              </w:tabs>
              <w:jc w:val="center"/>
            </w:pPr>
            <w:r w:rsidRPr="00912B1D">
              <w:t>II. viši</w:t>
            </w:r>
          </w:p>
        </w:tc>
      </w:tr>
    </w:tbl>
    <w:p w:rsidRPr="00912B1D" w:rsidR="00912B1D" w:rsidP="00912B1D" w:rsidRDefault="00912B1D">
      <w:pPr>
        <w:tabs>
          <w:tab w:val="left" w:pos="3686"/>
        </w:tabs>
        <w:jc w:val="center"/>
      </w:pPr>
    </w:p>
    <w:p w:rsidR="00912B1D" w:rsidP="00912B1D" w:rsidRDefault="00912B1D">
      <w:pPr>
        <w:tabs>
          <w:tab w:val="left" w:pos="3686"/>
        </w:tabs>
        <w:jc w:val="center"/>
      </w:pPr>
    </w:p>
    <w:p w:rsidRPr="00912B1D" w:rsidR="00912B1D" w:rsidP="00912B1D" w:rsidRDefault="00912B1D">
      <w:pPr>
        <w:tabs>
          <w:tab w:val="left" w:pos="3686"/>
        </w:tabs>
        <w:jc w:val="center"/>
      </w:pPr>
    </w:p>
    <w:p w:rsidRPr="00122357" w:rsidR="00912B1D" w:rsidP="00912B1D" w:rsidRDefault="00912B1D">
      <w:pPr>
        <w:tabs>
          <w:tab w:val="left" w:pos="3686"/>
        </w:tabs>
        <w:jc w:val="center"/>
      </w:pPr>
      <w:r w:rsidRPr="00912B1D">
        <w:t xml:space="preserve">U </w:t>
      </w:r>
      <w:r w:rsidRPr="00122357">
        <w:t>Pazinu 18. prosinca 2019.</w:t>
      </w:r>
    </w:p>
    <w:p w:rsidRPr="00912B1D" w:rsidR="00912B1D" w:rsidP="00912B1D" w:rsidRDefault="00912B1D">
      <w:pPr>
        <w:tabs>
          <w:tab w:val="left" w:pos="3686"/>
        </w:tabs>
        <w:jc w:val="center"/>
      </w:pPr>
    </w:p>
    <w:p w:rsidRPr="00912B1D" w:rsidR="00912B1D" w:rsidP="00912B1D" w:rsidRDefault="00912B1D">
      <w:pPr>
        <w:tabs>
          <w:tab w:val="left" w:pos="3686"/>
        </w:tabs>
        <w:jc w:val="center"/>
      </w:pPr>
    </w:p>
    <w:p w:rsidRPr="00912B1D" w:rsidR="00912B1D" w:rsidP="00912B1D" w:rsidRDefault="00912B1D">
      <w:pPr>
        <w:tabs>
          <w:tab w:val="left" w:pos="3686"/>
        </w:tabs>
        <w:jc w:val="center"/>
      </w:pPr>
      <w:r w:rsidRPr="00912B1D">
        <w:tab/>
      </w:r>
      <w:r w:rsidRPr="00912B1D">
        <w:tab/>
      </w:r>
      <w:r w:rsidRPr="00912B1D">
        <w:tab/>
      </w:r>
      <w:r w:rsidRPr="00912B1D">
        <w:tab/>
      </w:r>
      <w:r w:rsidRPr="00912B1D">
        <w:tab/>
      </w:r>
      <w:r w:rsidRPr="00912B1D">
        <w:tab/>
      </w:r>
      <w:r w:rsidRPr="00912B1D">
        <w:tab/>
      </w:r>
      <w:r w:rsidRPr="00912B1D">
        <w:tab/>
        <w:t xml:space="preserve">     Stečajna sutkinja</w:t>
      </w:r>
    </w:p>
    <w:p w:rsidRPr="00912B1D" w:rsidR="00912B1D" w:rsidP="00912B1D" w:rsidRDefault="00912B1D">
      <w:pPr>
        <w:tabs>
          <w:tab w:val="left" w:pos="3686"/>
        </w:tabs>
        <w:ind w:left="4956" w:firstLine="708"/>
        <w:jc w:val="center"/>
      </w:pPr>
      <w:r w:rsidRPr="00912B1D">
        <w:tab/>
      </w:r>
      <w:r w:rsidRPr="00912B1D">
        <w:tab/>
      </w:r>
      <w:r w:rsidRPr="00912B1D">
        <w:tab/>
        <w:t xml:space="preserve">              Adrijana Labinjan Skok</w:t>
      </w:r>
    </w:p>
    <w:p w:rsidRPr="00912B1D" w:rsidR="00912B1D" w:rsidP="00912B1D" w:rsidRDefault="00912B1D"/>
    <w:p w:rsidRPr="00912B1D" w:rsidR="00912B1D" w:rsidP="00912B1D" w:rsidRDefault="00912B1D"/>
    <w:p w:rsidRPr="00912B1D" w:rsidR="00912B1D" w:rsidP="00912B1D" w:rsidRDefault="00912B1D"/>
    <w:p w:rsidRPr="00912B1D" w:rsidR="00912B1D" w:rsidP="00912B1D" w:rsidRDefault="00912B1D">
      <w:pPr>
        <w:rPr>
          <w:rFonts w:cs="Calibri"/>
        </w:rPr>
      </w:pPr>
    </w:p>
    <w:p w:rsidRPr="00912B1D" w:rsidR="00912B1D" w:rsidP="00912B1D" w:rsidRDefault="00912B1D">
      <w:pPr>
        <w:rPr>
          <w:rFonts w:cs="Calibri"/>
        </w:rPr>
      </w:pPr>
      <w:r w:rsidRPr="00912B1D">
        <w:rPr>
          <w:rFonts w:cs="Calibri"/>
        </w:rPr>
        <w:t>DNA:</w:t>
      </w:r>
    </w:p>
    <w:p w:rsidRPr="00912B1D" w:rsidR="00912B1D" w:rsidP="00912B1D" w:rsidRDefault="00912B1D">
      <w:r w:rsidRPr="00912B1D">
        <w:rPr>
          <w:rFonts w:cs="Calibri"/>
        </w:rPr>
        <w:t>-</w:t>
      </w:r>
      <w:r w:rsidRPr="00912B1D">
        <w:t xml:space="preserve"> e-Oglasna ploča</w:t>
      </w:r>
    </w:p>
    <w:p w:rsidRPr="00912B1D" w:rsidR="002410FA" w:rsidRDefault="002410FA"/>
    <w:sectPr w:rsidRPr="00912B1D" w:rsidR="002410FA" w:rsidSect="00912B1D">
      <w:headerReference w:type="even" r:id="rId7"/>
      <w:headerReference w:type="default" r:id="rId8"/>
      <w:pgSz w:w="16838" w:h="11906" w:orient="landscape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2B1D" w:rsidP="00912B1D" w:rsidRDefault="00912B1D">
      <w:r>
        <w:separator/>
      </w:r>
    </w:p>
  </w:endnote>
  <w:endnote w:type="continuationSeparator" w:id="0">
    <w:p w:rsidR="00912B1D" w:rsidP="00912B1D" w:rsidRDefault="00912B1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2B1D" w:rsidP="00912B1D" w:rsidRDefault="00912B1D">
      <w:r>
        <w:separator/>
      </w:r>
    </w:p>
  </w:footnote>
  <w:footnote w:type="continuationSeparator" w:id="0">
    <w:p w:rsidR="00912B1D" w:rsidP="00912B1D" w:rsidRDefault="00912B1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912B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34D8E" w:rsidRDefault="008C28C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912B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8C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12B1D" w:rsidP="00912B1D" w:rsidRDefault="00912B1D">
    <w:pPr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</w:r>
    <w:r>
      <w:tab/>
    </w:r>
    <w:r>
      <w:tab/>
    </w:r>
    <w:r>
      <w:tab/>
      <w:t>2 St-162/2018-</w:t>
    </w:r>
    <w:r w:rsidR="00122357">
      <w:t>42</w:t>
    </w:r>
  </w:p>
  <w:p w:rsidR="005F512B" w:rsidP="005F512B" w:rsidRDefault="008C28CD">
    <w:pPr>
      <w:jc w:val="right"/>
      <w:rPr>
        <w:color w:val="FF0000"/>
      </w:rPr>
    </w:pPr>
  </w:p>
  <w:p w:rsidR="00034D8E" w:rsidRDefault="008C28C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B1D"/>
    <w:rsid w:val="00122357"/>
    <w:rsid w:val="002410FA"/>
    <w:rsid w:val="008C28CD"/>
    <w:rsid w:val="0091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252CB61-894D-4B56-AC30-E42B5A174BE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12B1D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912B1D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912B1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912B1D"/>
  </w:style>
  <w:style w:type="paragraph" w:styleId="Podnoje">
    <w:name w:val="footer"/>
    <w:basedOn w:val="Normal"/>
    <w:link w:val="PodnojeChar"/>
    <w:uiPriority w:val="99"/>
    <w:unhideWhenUsed/>
    <w:rsid w:val="00912B1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12B1D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C28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28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28C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28C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28C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prosinca 2019.</izvorni_sadrzaj>
    <derivirana_varijabla naziv="DomainObject.DatumDonosenjaOdluke_1">18.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St-162/2018</izvorni_sadrzaj>
    <derivirana_varijabla naziv="DomainObject.Predmet.OznakaBroj_1">St-162/2018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M. TRADE d.o.o. UMAG</izvorni_sadrzaj>
    <derivirana_varijabla naziv="DomainObject.Predmet.ProtustrankaFormated_1">  I. M. TRADE d.o.o. UMAG</derivirana_varijabla>
  </DomainObject.Predmet.ProtustrankaFormated>
  <DomainObject.Predmet.ProtustrankaFormatedOIB>
    <izvorni_sadrzaj>  I. M. TRADE d.o.o. UMAG, OIB 84756265615</izvorni_sadrzaj>
    <derivirana_varijabla naziv="DomainObject.Predmet.ProtustrankaFormatedOIB_1">  I. M. TRADE d.o.o. UMAG, OIB 84756265615</derivirana_varijabla>
  </DomainObject.Predmet.ProtustrankaFormatedOIB>
  <DomainObject.Predmet.ProtustrankaFormatedWithAdress>
    <izvorni_sadrzaj> I. M. TRADE d.o.o. UMAG, Zemljoradnička 7, 52470 Umag</izvorni_sadrzaj>
    <derivirana_varijabla naziv="DomainObject.Predmet.ProtustrankaFormatedWithAdress_1"> I. M. TRADE d.o.o. UMAG, Zemljoradnička 7, 52470 Umag</derivirana_varijabla>
  </DomainObject.Predmet.ProtustrankaFormatedWithAdress>
  <DomainObject.Predmet.ProtustrankaFormatedWithAdressOIB>
    <izvorni_sadrzaj> I. M. TRADE d.o.o. UMAG, OIB 84756265615, Zemljoradnička 7, 52470 Umag</izvorni_sadrzaj>
    <derivirana_varijabla naziv="DomainObject.Predmet.ProtustrankaFormatedWithAdressOIB_1"> I. M. TRADE d.o.o. UMAG, OIB 84756265615, Zemljoradnička 7, 52470 Umag</derivirana_varijabla>
  </DomainObject.Predmet.ProtustrankaFormatedWithAdressOIB>
  <DomainObject.Predmet.ProtustrankaWithAdress>
    <izvorni_sadrzaj>I. M. TRADE d.o.o. UMAG Zemljoradnička 7, 52470 Umag</izvorni_sadrzaj>
    <derivirana_varijabla naziv="DomainObject.Predmet.ProtustrankaWithAdress_1">I. M. TRADE d.o.o. UMAG Zemljoradnička 7, 52470 Umag</derivirana_varijabla>
  </DomainObject.Predmet.ProtustrankaWithAdress>
  <DomainObject.Predmet.ProtustrankaWithAdressOIB>
    <izvorni_sadrzaj>I. M. TRADE d.o.o. UMAG, OIB 84756265615, Zemljoradnička 7, 52470 Umag</izvorni_sadrzaj>
    <derivirana_varijabla naziv="DomainObject.Predmet.ProtustrankaWithAdressOIB_1">I. M. TRADE d.o.o. UMAG, OIB 84756265615, Zemljoradnička 7, 52470 Umag</derivirana_varijabla>
  </DomainObject.Predmet.ProtustrankaWithAdressOIB>
  <DomainObject.Predmet.ProtustrankaNazivFormated>
    <izvorni_sadrzaj>I. M. TRADE d.o.o. UMAG</izvorni_sadrzaj>
    <derivirana_varijabla naziv="DomainObject.Predmet.ProtustrankaNazivFormated_1">I. M. TRADE d.o.o. UMAG</derivirana_varijabla>
  </DomainObject.Predmet.ProtustrankaNazivFormated>
  <DomainObject.Predmet.ProtustrankaNazivFormatedOIB>
    <izvorni_sadrzaj>I. M. TRADE d.o.o. UMAG, OIB 84756265615</izvorni_sadrzaj>
    <derivirana_varijabla naziv="DomainObject.Predmet.ProtustrankaNazivFormatedOIB_1">I. M. TRADE d.o.o. UMAG, OIB 84756265615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MAINARDI FOOD S.R.L., REPUBLIKA ITALIJA zastupanog po punomoćniku Nadija Benolić</izvorni_sadrzaj>
    <derivirana_varijabla naziv="DomainObject.Predmet.StrankaFormated_1">  FINANCIJSKA AGENCIJA, RC RIJEKA, PODRUŽNICA PULA, PULA; MAINARDI FOOD S.R.L., REPUBLIKA ITALIJA zastupanog po punomoćniku Nadija Benolić</derivirana_varijabla>
  </DomainObject.Predmet.StrankaFormated>
  <DomainObject.Predmet.StrankaFormatedOIB>
    <izvorni_sadrzaj>  FINANCIJSKA AGENCIJA, RC RIJEKA, PODRUŽNICA PULA, PULA, OIB 85821130368; MAINARDI FOOD S.R.L., REPUBLIKA ITALIJA, OIB 31856011361 zastupanog po punomoćniku Nadija Benolić</izvorni_sadrzaj>
    <derivirana_varijabla naziv="DomainObject.Predmet.StrankaFormatedOIB_1">  FINANCIJSKA AGENCIJA, RC RIJEKA, PODRUŽNICA PULA, PULA, OIB 85821130368; MAINARDI FOOD S.R.L., REPUBLIKA ITALIJA, OIB 31856011361 zastupanog po punomoćniku Nadija Benolić</derivirana_varijabla>
  </DomainObject.Predmet.StrankaFormatedOIB>
  <DomainObject.Predmet.StrankaFormatedWithAdress>
    <izvorni_sadrzaj> FINANCIJSKA AGENCIJA, RC RIJEKA, PODRUŽNICA PULA, PULA, F. Kurelca 8, 51000 Rijeka; MAINARDI FOOD S.R.L., REPUBLIKA ITALIJA, Via Del Lavoro Artigiano 7b, 34077 Ronchi Dei Legionari zastupanog po punomoćniku Nadija Benolić</izvorni_sadrzaj>
    <derivirana_varijabla naziv="DomainObject.Predmet.StrankaFormatedWithAdress_1"> FINANCIJSKA AGENCIJA, RC RIJEKA, PODRUŽNICA PULA, PULA, F. Kurelca 8, 51000 Rijeka; MAINARDI FOOD S.R.L., REPUBLIKA ITALIJA, Via Del Lavoro Artigiano 7b, 34077 Ronchi Dei Legionari zastupanog po punomoćniku Nadija Benolić</derivirana_varijabla>
  </DomainObject.Predmet.StrankaFormatedWithAdress>
  <DomainObject.Predmet.StrankaFormatedWithAdressOIB>
    <izvorni_sadrzaj> FINANCIJSKA AGENCIJA, RC RIJEKA, PODRUŽNICA PULA, PULA, OIB 85821130368, F. Kurelca 8, 51000 Rijeka; MAINARDI FOOD S.R.L., REPUBLIKA ITALIJA, OIB 31856011361, Via Del Lavoro Artigiano 7b, 34077 Ronchi Dei Legionari zastupanog po punomoćniku Nadija Benolić</izvorni_sadrzaj>
    <derivirana_varijabla naziv="DomainObject.Predmet.StrankaFormatedWithAdressOIB_1"> FINANCIJSKA AGENCIJA, RC RIJEKA, PODRUŽNICA PULA, PULA, OIB 85821130368, F. Kurelca 8, 51000 Rijeka; MAINARDI FOOD S.R.L., REPUBLIKA ITALIJA, OIB 31856011361, Via Del Lavoro Artigiano 7b, 34077 Ronchi Dei Legionari zastupanog po punomoćniku Nadija Benolić</derivirana_varijabla>
  </DomainObject.Predmet.StrankaFormatedWithAdressOIB>
  <DomainObject.Predmet.StrankaWithAdress>
    <izvorni_sadrzaj>FINANCIJSKA AGENCIJA, RC RIJEKA, PODRUŽNICA PULA, PULA F. Kurelca 8,51000 Rijeka,MAINARDI FOOD S.R.L., REPUBLIKA ITALIJA Via Del Lavoro Artigiano 7b,34077 Ronchi Dei Legionari</izvorni_sadrzaj>
    <derivirana_varijabla naziv="DomainObject.Predmet.StrankaWithAdress_1">FINANCIJSKA AGENCIJA, RC RIJEKA, PODRUŽNICA PULA, PULA F. Kurelca 8,51000 Rijeka,MAINARDI FOOD S.R.L., REPUBLIKA ITALIJA Via Del Lavoro Artigiano 7b,34077 Ronchi Dei Legionari</derivirana_varijabla>
  </DomainObject.Predmet.StrankaWithAdress>
  <DomainObject.Predmet.StrankaWithAdressOIB>
    <izvorni_sadrzaj>FINANCIJSKA AGENCIJA, RC RIJEKA, PODRUŽNICA PULA, PULA, OIB 85821130368, F. Kurelca 8,51000 Rijeka,MAINARDI FOOD S.R.L., REPUBLIKA ITALIJA, OIB 31856011361, Via Del Lavoro Artigiano 7b,34077 Ronchi Dei Legionari</izvorni_sadrzaj>
    <derivirana_varijabla naziv="DomainObject.Predmet.StrankaWithAdressOIB_1">FINANCIJSKA AGENCIJA, RC RIJEKA, PODRUŽNICA PULA, PULA, OIB 85821130368, F. Kurelca 8,51000 Rijeka,MAINARDI FOOD S.R.L., REPUBLIKA ITALIJA, OIB 31856011361, Via Del Lavoro Artigiano 7b,34077 Ronchi Dei Legionari</derivirana_varijabla>
  </DomainObject.Predmet.StrankaWithAdressOIB>
  <DomainObject.Predmet.StrankaNazivFormated>
    <izvorni_sadrzaj>FINANCIJSKA AGENCIJA, RC RIJEKA, PODRUŽNICA PULA, PULA,MAINARDI FOOD S.R.L., REPUBLIKA ITALIJA</izvorni_sadrzaj>
    <derivirana_varijabla naziv="DomainObject.Predmet.StrankaNazivFormated_1">FINANCIJSKA AGENCIJA, RC RIJEKA, PODRUŽNICA PULA, PULA,MAINARDI FOOD S.R.L., REPUBLIKA ITALIJA</derivirana_varijabla>
  </DomainObject.Predmet.StrankaNazivFormated>
  <DomainObject.Predmet.StrankaNazivFormatedOIB>
    <izvorni_sadrzaj>FINANCIJSKA AGENCIJA, RC RIJEKA, PODRUŽNICA PULA, PULA, OIB 85821130368,MAINARDI FOOD S.R.L., REPUBLIKA ITALIJA, OIB 31856011361</izvorni_sadrzaj>
    <derivirana_varijabla naziv="DomainObject.Predmet.StrankaNazivFormatedOIB_1">FINANCIJSKA AGENCIJA, RC RIJEKA, PODRUŽNICA PULA, PULA, OIB 85821130368,MAINARDI FOOD S.R.L., REPUBLIKA ITALIJA, OIB 31856011361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21492.59</izvorni_sadrzaj>
    <derivirana_varijabla naziv="DomainObject.Predmet.TrenutnaVrijednost_1">21492.59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  <item>MAINARDI FOOD S.R.L., REPUBLIKA ITALIJA zastupanog po punomoćniku Nadija Benolić</item>
    </izvorni_sadrzaj>
    <derivirana_varijabla naziv="DomainObject.Predmet.StrankaListFormated_1">
      <item>FINANCIJSKA AGENCIJA, RC RIJEKA, PODRUŽNICA PULA, PULA</item>
      <item>MAINARDI FOOD S.R.L., REPUBLIKA ITALIJA zastupanog po punomoćniku Nadija Benolić</item>
    </derivirana_varijabla>
  </DomainObject.Predmet.StrankaListFormated>
  <DomainObject.Predmet.StrankaListFormatedOIB>
    <izvorni_sadrzaj>
      <item>FINANCIJSKA AGENCIJA, RC RIJEKA, PODRUŽNICA PULA, PULA, OIB 85821130368</item>
      <item>MAINARDI FOOD S.R.L., REPUBLIKA ITALIJA, OIB 31856011361 zastupanog po punomoćniku Nadija Benolić</item>
    </izvorni_sadrzaj>
    <derivirana_varijabla naziv="DomainObject.Predmet.StrankaListFormatedOIB_1">
      <item>FINANCIJSKA AGENCIJA, RC RIJEKA, PODRUŽNICA PULA, PULA, OIB 85821130368</item>
      <item>MAINARDI FOOD S.R.L., REPUBLIKA ITALIJA, OIB 31856011361 zastupanog po punomoćniku Nadija Benolić</item>
    </derivirana_varijabla>
  </DomainObject.Predmet.StrankaListFormatedOIB>
  <DomainObject.Predmet.StrankaListFormatedWithAdress>
    <izvorni_sadrzaj>
      <item>FINANCIJSKA AGENCIJA, RC RIJEKA, PODRUŽNICA PULA, PULA, F. Kurelca 8, 51000 Rijeka</item>
      <item>MAINARDI FOOD S.R.L., REPUBLIKA ITALIJA, Via Del Lavoro Artigiano 7b, 34077 Ronchi Dei Legionari zastupanog po punomoćniku Nadija Benolić</item>
    </izvorni_sadrzaj>
    <derivirana_varijabla naziv="DomainObject.Predmet.StrankaListFormatedWithAdress_1">
      <item>FINANCIJSKA AGENCIJA, RC RIJEKA, PODRUŽNICA PULA, PULA, F. Kurelca 8, 51000 Rijeka</item>
      <item>MAINARDI FOOD S.R.L., REPUBLIKA ITALIJA, Via Del Lavoro Artigiano 7b, 34077 Ronchi Dei Legionari zastupanog po punomoćniku Nadija Benolić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MAINARDI FOOD S.R.L., REPUBLIKA ITALIJA, OIB 31856011361, Via Del Lavoro Artigiano 7b, 34077 Ronchi Dei Legionari zastupanog po punomoćniku Nadija Benolić</item>
    </izvorni_sadrzaj>
    <derivirana_varijabla naziv="DomainObject.Predmet.StrankaListFormatedWithAdressOIB_1">
      <item>FINANCIJSKA AGENCIJA, RC RIJEKA, PODRUŽNICA PULA, PULA, OIB 85821130368, F. Kurelca 8, 51000 Rijeka</item>
      <item>MAINARDI FOOD S.R.L., REPUBLIKA ITALIJA, OIB 31856011361, Via Del Lavoro Artigiano 7b, 34077 Ronchi Dei Legionari zastupanog po punomoćniku Nadija Benolić</item>
    </derivirana_varijabla>
  </DomainObject.Predmet.StrankaListFormatedWithAdressOIB>
  <DomainObject.Predmet.StrankaListNazivFormated>
    <izvorni_sadrzaj>
      <item>FINANCIJSKA AGENCIJA, RC RIJEKA, PODRUŽNICA PULA, PULA</item>
      <item>MAINARDI FOOD S.R.L., REPUBLIKA ITALIJA</item>
    </izvorni_sadrzaj>
    <derivirana_varijabla naziv="DomainObject.Predmet.StrankaListNazivFormated_1">
      <item>FINANCIJSKA AGENCIJA, RC RIJEKA, PODRUŽNICA PULA, PULA</item>
      <item>MAINARDI FOOD S.R.L., REPUBLIKA ITALIJA</item>
    </derivirana_varijabla>
  </DomainObject.Predmet.StrankaListNazivFormated>
  <DomainObject.Predmet.StrankaListNazivFormatedOIB>
    <izvorni_sadrzaj>
      <item>FINANCIJSKA AGENCIJA, RC RIJEKA, PODRUŽNICA PULA, PULA, OIB 85821130368</item>
      <item>MAINARDI FOOD S.R.L., REPUBLIKA ITALIJA, OIB 31856011361</item>
    </izvorni_sadrzaj>
    <derivirana_varijabla naziv="DomainObject.Predmet.StrankaListNazivFormatedOIB_1">
      <item>FINANCIJSKA AGENCIJA, RC RIJEKA, PODRUŽNICA PULA, PULA, OIB 85821130368</item>
      <item>MAINARDI FOOD S.R.L., REPUBLIKA ITALIJA, OIB 31856011361</item>
    </derivirana_varijabla>
  </DomainObject.Predmet.StrankaListNazivFormatedOIB>
  <DomainObject.Predmet.ProtuStrankaListFormated>
    <izvorni_sadrzaj>
      <item>I. M. TRADE d.o.o. UMAG</item>
    </izvorni_sadrzaj>
    <derivirana_varijabla naziv="DomainObject.Predmet.ProtuStrankaListFormated_1">
      <item>I. M. TRADE d.o.o. UMAG</item>
    </derivirana_varijabla>
  </DomainObject.Predmet.ProtuStrankaListFormated>
  <DomainObject.Predmet.ProtuStrankaListFormatedOIB>
    <izvorni_sadrzaj>
      <item>I. M. TRADE d.o.o. UMAG, OIB 84756265615</item>
    </izvorni_sadrzaj>
    <derivirana_varijabla naziv="DomainObject.Predmet.ProtuStrankaListFormatedOIB_1">
      <item>I. M. TRADE d.o.o. UMAG, OIB 84756265615</item>
    </derivirana_varijabla>
  </DomainObject.Predmet.ProtuStrankaListFormatedOIB>
  <DomainObject.Predmet.ProtuStrankaListFormatedWithAdress>
    <izvorni_sadrzaj>
      <item>I. M. TRADE d.o.o. UMAG, Zemljoradnička 7, 52470 Umag</item>
    </izvorni_sadrzaj>
    <derivirana_varijabla naziv="DomainObject.Predmet.ProtuStrankaListFormatedWithAdress_1">
      <item>I. M. TRADE d.o.o. UMAG, Zemljoradnička 7, 52470 Umag</item>
    </derivirana_varijabla>
  </DomainObject.Predmet.ProtuStrankaListFormatedWithAdress>
  <DomainObject.Predmet.ProtuStrankaListFormatedWithAdressOIB>
    <izvorni_sadrzaj>
      <item>I. M. TRADE d.o.o. UMAG, OIB 84756265615, Zemljoradnička 7, 52470 Umag</item>
    </izvorni_sadrzaj>
    <derivirana_varijabla naziv="DomainObject.Predmet.ProtuStrankaListFormatedWithAdressOIB_1">
      <item>I. M. TRADE d.o.o. UMAG, OIB 84756265615, Zemljoradnička 7, 52470 Umag</item>
    </derivirana_varijabla>
  </DomainObject.Predmet.ProtuStrankaListFormatedWithAdressOIB>
  <DomainObject.Predmet.ProtuStrankaListNazivFormated>
    <izvorni_sadrzaj>
      <item>I. M. TRADE d.o.o. UMAG</item>
    </izvorni_sadrzaj>
    <derivirana_varijabla naziv="DomainObject.Predmet.ProtuStrankaListNazivFormated_1">
      <item>I. M. TRADE d.o.o. UMAG</item>
    </derivirana_varijabla>
  </DomainObject.Predmet.ProtuStrankaListNazivFormated>
  <DomainObject.Predmet.ProtuStrankaListNazivFormatedOIB>
    <izvorni_sadrzaj>
      <item>I. M. TRADE d.o.o. UMAG, OIB 84756265615</item>
    </izvorni_sadrzaj>
    <derivirana_varijabla naziv="DomainObject.Predmet.ProtuStrankaListNazivFormatedOIB_1">
      <item>I. M. TRADE d.o.o. UMAG, OIB 84756265615</item>
    </derivirana_varijabla>
  </DomainObject.Predmet.ProtuStrankaListNazivFormatedOIB>
  <DomainObject.Predmet.OstaliListFormated>
    <izvorni_sadrzaj>
      <item>Nadija Benolić punomoćnik sudionika u postupku MAINARDI FOOD S.R.L., REPUBLIKA ITALIJA</item>
    </izvorni_sadrzaj>
    <derivirana_varijabla naziv="DomainObject.Predmet.OstaliListFormated_1">
      <item>Nadija Benolić punomoćnik sudionika u postupku MAINARDI FOOD S.R.L., REPUBLIKA ITALIJA</item>
    </derivirana_varijabla>
  </DomainObject.Predmet.OstaliListFormated>
  <DomainObject.Predmet.OstaliListFormatedOIB>
    <izvorni_sadrzaj>
      <item>Nadija Benolić, OIB 30870764620 punomoćnik sudionika u postupku MAINARDI FOOD S.R.L., REPUBLIKA ITALIJA</item>
    </izvorni_sadrzaj>
    <derivirana_varijabla naziv="DomainObject.Predmet.OstaliListFormatedOIB_1">
      <item>Nadija Benolić, OIB 30870764620 punomoćnik sudionika u postupku MAINARDI FOOD S.R.L., REPUBLIKA ITALIJA</item>
    </derivirana_varijabla>
  </DomainObject.Predmet.OstaliListFormatedOIB>
  <DomainObject.Predmet.OstaliListFormatedWithAdress>
    <izvorni_sadrzaj>
      <item>Nadija Benolić, Trgovačka 2 a, 52470 Umag punomoćnik sudionika u postupku MAINARDI FOOD S.R.L., REPUBLIKA ITALIJA</item>
    </izvorni_sadrzaj>
    <derivirana_varijabla naziv="DomainObject.Predmet.OstaliListFormatedWithAdress_1">
      <item>Nadija Benolić, Trgovačka 2 a, 52470 Umag punomoćnik sudionika u postupku MAINARDI FOOD S.R.L., REPUBLIKA ITALIJA</item>
    </derivirana_varijabla>
  </DomainObject.Predmet.OstaliListFormatedWithAdress>
  <DomainObject.Predmet.OstaliListFormatedWithAdressOIB>
    <izvorni_sadrzaj>
      <item>Nadija Benolić, OIB 30870764620, Trgovačka 2 a, 52470 Umag punomoćnik sudionika u postupku MAINARDI FOOD S.R.L., REPUBLIKA ITALIJA</item>
    </izvorni_sadrzaj>
    <derivirana_varijabla naziv="DomainObject.Predmet.OstaliListFormatedWithAdressOIB_1">
      <item>Nadija Benolić, OIB 30870764620, Trgovačka 2 a, 52470 Umag punomoćnik sudionika u postupku MAINARDI FOOD S.R.L., REPUBLIKA ITALIJA</item>
    </derivirana_varijabla>
  </DomainObject.Predmet.OstaliListFormatedWithAdressOIB>
  <DomainObject.Predmet.OstaliListNazivFormated>
    <izvorni_sadrzaj>
      <item>Nadija Benolić</item>
    </izvorni_sadrzaj>
    <derivirana_varijabla naziv="DomainObject.Predmet.OstaliListNazivFormated_1">
      <item>Nadija Benolić</item>
    </derivirana_varijabla>
  </DomainObject.Predmet.OstaliListNazivFormated>
  <DomainObject.Predmet.OstaliListNazivFormatedOIB>
    <izvorni_sadrzaj>
      <item>Nadija Benolić, OIB 30870764620</item>
    </izvorni_sadrzaj>
    <derivirana_varijabla naziv="DomainObject.Predmet.OstaliListNazivFormatedOIB_1"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2019.</izvorni_sadrzaj>
    <derivirana_varijabla naziv="DomainObject.Datum_1">18.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I. M. TRADE d.o.o. UMAG</izvorni_sadrzaj>
    <derivirana_varijabla naziv="DomainObject.Predmet.ProtustrankaIDrugi_1">I. M. TRADE d.o.o. UMAG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I. M. TRADE d.o.o. UMAG, OIB 84756265615, Zemljoradnička 7, 52470 Umag</izvorni_sadrzaj>
    <derivirana_varijabla naziv="DomainObject.Predmet.ProtustrankaIDrugiAdressOIB_1">I. M. TRADE d.o.o. UMAG, OIB 84756265615, Zemljoradnička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M. TRADE d.o.o. UMAG</item>
      <item>Nadija Benolić</item>
      <item>MAINARDI FOOD S.R.L., REPUBLIKA ITALIJA</item>
    </izvorni_sadrzaj>
    <derivirana_varijabla naziv="DomainObject.Predmet.SudioniciListNaziv_1">
      <item>FINANCIJSKA AGENCIJA, RC RIJEKA, PODRUŽNICA PULA, PULA</item>
      <item>I. M. TRADE d.o.o. UMAG</item>
      <item>Nadija Benolić</item>
      <item>MAINARDI FOOD S.R.L., REPUBLIKA ITALIJA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I. M. TRADE d.o.o. UMAG, OIB 84756265615, Zemljoradnička 7,52470 Umag</item>
      <item>Nadija Benolić, OIB 30870764620, Trgovačka 2 a,52470 Umag</item>
      <item>MAINARDI FOOD S.R.L., REPUBLIKA ITALIJA, OIB 31856011361, Via Del Lavoro Artigiano 7b,34077 Ronchi Dei Legionari</item>
    </izvorni_sadrzaj>
    <derivirana_varijabla naziv="DomainObject.Predmet.SudioniciListAdressOIB_1">
      <item>FINANCIJSKA AGENCIJA, RC RIJEKA, PODRUŽNICA PULA, PULA, OIB 85821130368, F. Kurelca 8,51000 Rijeka</item>
      <item>I. M. TRADE d.o.o. UMAG, OIB 84756265615, Zemljoradnička 7,52470 Umag</item>
      <item>Nadija Benolić, OIB 30870764620, Trgovačka 2 a,52470 Umag</item>
      <item>MAINARDI FOOD S.R.L., REPUBLIKA ITALIJA, OIB 31856011361, Via Del Lavoro Artigiano 7b,34077 Ronchi Dei Legionari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84756265615</item>
      <item>, OIB 30870764620</item>
      <item>, OIB 31856011361</item>
    </izvorni_sadrzaj>
    <derivirana_varijabla naziv="DomainObject.Predmet.SudioniciListNazivOIB_1">
      <item>, OIB 85821130368</item>
      <item>, OIB 84756265615</item>
      <item>, OIB 30870764620</item>
      <item>, OIB 31856011361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2019.</izvorni_sadrzaj>
    <derivirana_varijabla naziv="DomainObject.PredzadnjaOdlukaIzPredmeta.DatumDonosenjaOdluke_1">18. prosinca 2019.</derivirana_varijabla>
  </DomainObject.PredzadnjaOdlukaIzPredmeta.DatumDonosenjaOdluke>
  <DomainObject.PredzadnjaOdlukaIzPredmeta.Oznaka>
    <izvorni_sadrzaj>St-162/2018-38</izvorni_sadrzaj>
    <derivirana_varijabla naziv="DomainObject.PredzadnjaOdlukaIzPredmeta.Oznaka_1">St-162/2018-38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2018.</izvorni_sadrzaj>
    <derivirana_varijabla naziv="DomainObject.Predmet.DatumPocetkaProcesa_1">18. svibnja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183</properties:Words>
  <properties:Characters>1081</properties:Characters>
  <properties:Lines>98</properties:Lines>
  <properties:Paragraphs>67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2019-12-18T07:25:00Z</dcterms:created>
  <dc:creator>Jasmina Matika</dc:creator>
  <dc:description/>
  <cp:keywords/>
  <cp:lastModifiedBy>Jasmina Matika</cp:lastModifiedBy>
  <dcterms:modified xmlns:xsi="http://www.w3.org/2001/XMLSchema-instance" xsi:type="dcterms:W3CDTF">2019-12-18T08:48:00Z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(St-162-18 - TABLICA SUCA O ISPITANIM TRAŽBINAMA.docx)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