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53ba" w14:paraId="c1853ba" w:rsidRDefault="009B0E76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47931" w:rsidRPr="00D72603">
        <w:t>1 St</w:t>
      </w:r>
      <w:r w:rsidR="00166696">
        <w:t>-</w:t>
      </w:r>
      <w:r w:rsidR="00AD2277">
        <w:t>51</w:t>
      </w:r>
      <w:r w:rsidR="00166696">
        <w:t>/</w:t>
      </w:r>
      <w:r w:rsidR="00AD2277">
        <w:t>18</w:t>
      </w:r>
      <w:r w:rsidR="007B2C32">
        <w:t>-</w:t>
      </w:r>
      <w:r w:rsidR="00AD2277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B0E76" w:rsidP="009B0E76" w:rsidR="009B0E7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B0E76" w:rsidP="009B0E76" w:rsidR="009B0E7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AD2277">
        <w:t>AUTO SPORT</w:t>
      </w:r>
      <w:r w:rsidR="00D54A04">
        <w:t xml:space="preserve"> d.o.o., </w:t>
      </w:r>
      <w:r w:rsidR="00AD2277">
        <w:t>Kolan</w:t>
      </w:r>
      <w:r w:rsidR="00D54A04">
        <w:t xml:space="preserve">, </w:t>
      </w:r>
      <w:r w:rsidR="00AD2277">
        <w:t>Rudina 14</w:t>
      </w:r>
      <w:r w:rsidR="00D54A04">
        <w:t xml:space="preserve">, OIB: </w:t>
      </w:r>
      <w:r w:rsidR="00AD2277">
        <w:t>84732814133</w:t>
      </w:r>
      <w:r w:rsidR="00BA4470">
        <w:t xml:space="preserve">, </w:t>
      </w:r>
      <w:r w:rsidR="00BA4470" w:rsidRPr="009219F7">
        <w:t xml:space="preserve">zastupanom po stečajnom upravitelju </w:t>
      </w:r>
      <w:r w:rsidR="009B0E76">
        <w:t>Domagoju Repaču</w:t>
      </w:r>
      <w:r w:rsidRPr="00D72603">
        <w:t>, dana</w:t>
      </w:r>
      <w:r w:rsidR="004E3574" w:rsidRPr="00D72603">
        <w:t xml:space="preserve"> </w:t>
      </w:r>
      <w:r w:rsidR="00306FA1">
        <w:t>28</w:t>
      </w:r>
      <w:r w:rsidR="00A03CDA">
        <w:t>.</w:t>
      </w:r>
      <w:r w:rsidR="00D54A04">
        <w:t xml:space="preserve"> </w:t>
      </w:r>
      <w:r w:rsidR="00AD2277">
        <w:t>veljače</w:t>
      </w:r>
      <w:r w:rsidR="00D54A04">
        <w:t xml:space="preserve"> 201</w:t>
      </w:r>
      <w:r w:rsidR="00AD2277">
        <w:t>8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AF2C31" w:rsidR="00AF2C31">
      <w:pPr>
        <w:ind w:firstLine="708"/>
        <w:jc w:val="both"/>
      </w:pPr>
      <w:r w:rsidRPr="00D72603">
        <w:t>I</w:t>
      </w:r>
      <w:r>
        <w:t>.</w:t>
      </w:r>
      <w:r w:rsidRPr="00D72603">
        <w:t xml:space="preserve"> Nastavlja se stečajni postupak nad stečajnim dužnikom </w:t>
      </w:r>
      <w:r w:rsidR="00AD2277">
        <w:t>AUTO SPORT d.o.o., Kolan</w:t>
      </w:r>
      <w:r>
        <w:t>.</w:t>
      </w:r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</w:t>
      </w:r>
      <w:r w:rsidR="009B0E76" w:rsidRPr="009B0E76">
        <w:t>Domagoju Repaču</w:t>
      </w:r>
      <w:r w:rsidR="00BA4470">
        <w:t xml:space="preserve"> </w:t>
      </w:r>
      <w:r w:rsidR="00D54A04" w:rsidRPr="008E37E9">
        <w:t>iz</w:t>
      </w:r>
      <w:r w:rsidR="00D54A04">
        <w:t xml:space="preserve"> </w:t>
      </w:r>
      <w:r w:rsidR="009B0E76">
        <w:t>Zagreba</w:t>
      </w:r>
      <w:r w:rsidR="00D54A04">
        <w:t xml:space="preserve">, </w:t>
      </w:r>
      <w:r w:rsidR="009B0E76">
        <w:t>Đorđićeva 24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</w:t>
      </w:r>
      <w:r w:rsidR="00AD2277">
        <w:t>51</w:t>
      </w:r>
      <w:r w:rsidR="00D54A04">
        <w:t>-</w:t>
      </w:r>
      <w:r w:rsidR="00AD2277">
        <w:t>18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r w:rsidR="00BA4470">
        <w:t xml:space="preserve">razlučni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razlučna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9B0E76" w:rsidRPr="009B0E76">
        <w:t>Domagoju Repaču</w:t>
      </w:r>
      <w:r w:rsidR="009B0E76">
        <w:t xml:space="preserve"> </w:t>
      </w:r>
      <w:r w:rsidR="009B0E76" w:rsidRPr="008E37E9">
        <w:t>iz</w:t>
      </w:r>
      <w:r w:rsidR="009B0E76">
        <w:t xml:space="preserve"> Zagreba, Đorđićeva 24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500,00 </w:t>
      </w:r>
      <w:r w:rsidR="00BA4470">
        <w:t>k</w:t>
      </w:r>
      <w:r w:rsidR="00BA4470" w:rsidRPr="009764AF">
        <w:t>n, a uplaćuje se na žiro-račun državnog proračuna IBAN HR12 1001005-1863000160, pozivom na broj: 64 5045-23405-</w:t>
      </w:r>
      <w:r w:rsidR="00AD2277">
        <w:t>51</w:t>
      </w:r>
      <w:r w:rsidR="00BA4470" w:rsidRPr="009764AF">
        <w:t>-</w:t>
      </w:r>
      <w:r w:rsidR="00BA1AA8">
        <w:t>1</w:t>
      </w:r>
      <w:r w:rsidR="00AD2277">
        <w:t>8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322B5B" w:rsidP="009B0E76" w:rsidR="009B0E76">
      <w:pPr>
        <w:pStyle w:val="Odlomakpopisa"/>
        <w:ind w:left="1701"/>
        <w:rPr>
          <w:b/>
        </w:rPr>
      </w:pPr>
      <w:r>
        <w:rPr>
          <w:b/>
        </w:rPr>
        <w:t>19.</w:t>
      </w:r>
      <w:r w:rsidR="00BF4838">
        <w:rPr>
          <w:b/>
        </w:rPr>
        <w:t xml:space="preserve"> </w:t>
      </w:r>
      <w:r>
        <w:rPr>
          <w:b/>
        </w:rPr>
        <w:t>travnja</w:t>
      </w:r>
      <w:r w:rsidR="00BA4470" w:rsidRPr="00F72786">
        <w:rPr>
          <w:b/>
        </w:rPr>
        <w:t xml:space="preserve"> 201</w:t>
      </w:r>
      <w:r w:rsidR="009B0E76">
        <w:rPr>
          <w:b/>
        </w:rPr>
        <w:t>8</w:t>
      </w:r>
      <w:r w:rsidR="00BA4470" w:rsidRPr="00F72786">
        <w:rPr>
          <w:b/>
        </w:rPr>
        <w:t xml:space="preserve">. u </w:t>
      </w:r>
      <w:r>
        <w:rPr>
          <w:b/>
        </w:rPr>
        <w:t>09,30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9B0E76" w:rsidP="009B0E76" w:rsidR="009B0E76">
      <w:pPr>
        <w:pStyle w:val="Odlomakpopisa"/>
        <w:ind w:left="1260"/>
        <w:rPr>
          <w:b/>
        </w:rPr>
      </w:pPr>
    </w:p>
    <w:p w:rsidRDefault="00F72786" w:rsidP="009B0E76" w:rsidR="00F72786">
      <w:pPr>
        <w:pStyle w:val="Odlomakpopisa"/>
        <w:numPr>
          <w:ilvl w:val="0"/>
          <w:numId w:val="4"/>
        </w:numPr>
        <w:rPr>
          <w:b/>
        </w:rPr>
      </w:pPr>
      <w:r>
        <w:t>Izvještajno ročište koje se zakazuje za dan</w:t>
      </w:r>
      <w:r w:rsidRPr="007E0FEA">
        <w:t xml:space="preserve"> </w:t>
      </w:r>
      <w:r w:rsidR="00322B5B">
        <w:rPr>
          <w:b/>
        </w:rPr>
        <w:t>19.</w:t>
      </w:r>
      <w:r w:rsidR="00BF4838" w:rsidRPr="009B0E76">
        <w:rPr>
          <w:b/>
        </w:rPr>
        <w:t xml:space="preserve"> </w:t>
      </w:r>
      <w:r w:rsidR="00322B5B">
        <w:rPr>
          <w:b/>
        </w:rPr>
        <w:t>travnja</w:t>
      </w:r>
      <w:r w:rsidRPr="009B0E76">
        <w:rPr>
          <w:b/>
        </w:rPr>
        <w:t xml:space="preserve"> 201</w:t>
      </w:r>
      <w:r w:rsidR="009B0E76" w:rsidRPr="009B0E76">
        <w:rPr>
          <w:b/>
        </w:rPr>
        <w:t>8</w:t>
      </w:r>
      <w:r w:rsidRPr="009B0E76">
        <w:rPr>
          <w:b/>
        </w:rPr>
        <w:t xml:space="preserve">. u </w:t>
      </w:r>
      <w:r w:rsidR="00322B5B">
        <w:rPr>
          <w:b/>
        </w:rPr>
        <w:t>09,45</w:t>
      </w:r>
      <w:r w:rsidRPr="009B0E76">
        <w:rPr>
          <w:b/>
        </w:rPr>
        <w:t xml:space="preserve"> sati kod Trgovačkog suda u Zadru, sudnica </w:t>
      </w:r>
      <w:r w:rsidR="009B0E76">
        <w:rPr>
          <w:b/>
        </w:rPr>
        <w:t>26/I</w:t>
      </w:r>
      <w:r w:rsidRPr="009B0E76">
        <w:rPr>
          <w:b/>
        </w:rPr>
        <w:t>.</w:t>
      </w:r>
    </w:p>
    <w:p w:rsidRDefault="00A03CDA" w:rsidP="00A03CDA" w:rsidR="00A03CDA">
      <w:pPr>
        <w:pStyle w:val="Odlomakpopisa"/>
        <w:ind w:left="1620"/>
        <w:rPr>
          <w:b/>
        </w:rPr>
      </w:pPr>
    </w:p>
    <w:p w:rsidRDefault="00A03CDA" w:rsidP="00306FA1" w:rsidR="00AF2C31" w:rsidRPr="00D72603">
      <w:pPr>
        <w:ind w:firstLine="708"/>
        <w:jc w:val="both"/>
      </w:pPr>
      <w:r w:rsidRPr="00A03CDA">
        <w:t>V.</w:t>
      </w:r>
      <w:r>
        <w:t xml:space="preserve"> Nalaže se sudskom registru upisati stečajnu masu iza </w:t>
      </w:r>
      <w:r w:rsidR="00AD2277">
        <w:t>AUTO SPORT d.o.o.</w:t>
      </w:r>
      <w:r>
        <w:t xml:space="preserve"> te upisati Domagoja Repača kao stečajnog upravitelja stečajne mase.</w:t>
      </w:r>
    </w:p>
    <w:p w:rsidRDefault="00443952" w:rsidP="00ED129C" w:rsidR="00ED129C">
      <w:pPr>
        <w:jc w:val="center"/>
      </w:pPr>
      <w:r w:rsidRPr="00D72603">
        <w:lastRenderedPageBreak/>
        <w:t>Obrazloženje</w:t>
      </w:r>
    </w:p>
    <w:p w:rsidRDefault="00ED129C" w:rsidP="00ED129C" w:rsidR="00ED129C" w:rsidRPr="00D72603">
      <w:pPr>
        <w:jc w:val="center"/>
      </w:pPr>
    </w:p>
    <w:p w:rsidRDefault="00D54A04" w:rsidP="007B2C32" w:rsidR="00BF4838">
      <w:pPr>
        <w:ind w:firstLine="708"/>
        <w:jc w:val="both"/>
      </w:pPr>
      <w:r>
        <w:t>Skraćeni s</w:t>
      </w:r>
      <w:r w:rsidR="007B2C32">
        <w:t xml:space="preserve">tečajni postupak nad stečajnim dužnikom </w:t>
      </w:r>
      <w:r w:rsidR="00AD2277">
        <w:t>AUTO SPORT d.o.o., Kolan</w:t>
      </w:r>
      <w:r>
        <w:t xml:space="preserve"> </w:t>
      </w:r>
      <w:r w:rsidR="007B2C32">
        <w:t>otvoren je i zak</w:t>
      </w:r>
      <w:r w:rsidR="009B0E76">
        <w:t>ljučen rješenjem ovog suda br. 5</w:t>
      </w:r>
      <w:r w:rsidR="007B2C32">
        <w:t xml:space="preserve"> St</w:t>
      </w:r>
      <w:r w:rsidR="002D6A01">
        <w:t>-</w:t>
      </w:r>
      <w:r w:rsidR="00AD2277">
        <w:t>1136</w:t>
      </w:r>
      <w:r w:rsidR="009B0E76">
        <w:t>/16</w:t>
      </w:r>
      <w:r>
        <w:t>-</w:t>
      </w:r>
      <w:r w:rsidR="00AD2277">
        <w:t>9</w:t>
      </w:r>
      <w:r w:rsidR="002D6A01">
        <w:t xml:space="preserve"> od </w:t>
      </w:r>
      <w:r w:rsidR="00AD2277">
        <w:t>17</w:t>
      </w:r>
      <w:r>
        <w:t xml:space="preserve">. </w:t>
      </w:r>
      <w:r w:rsidR="00AD2277">
        <w:t>ožujka</w:t>
      </w:r>
      <w:r w:rsidR="009B0E76">
        <w:t xml:space="preserve"> 2017</w:t>
      </w:r>
      <w:r w:rsidR="002D6A01">
        <w:t xml:space="preserve">. Stečajni upravitelj </w:t>
      </w:r>
      <w:r w:rsidR="00BF4838">
        <w:t xml:space="preserve">imenovan u tom postupku izvijestio je sud da stečajni dužnik ima imovinu koja je naknadno pronađena i to </w:t>
      </w:r>
      <w:r w:rsidR="00AD2277">
        <w:t>dionica društva PEVEC maloprodaja neprehrambene robe d.d. i više cestovnih vozila</w:t>
      </w:r>
      <w:r w:rsidR="00BF4838">
        <w:t xml:space="preserve"> te je predložio nastavak ovog postupka radi unovčenja iste.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</w:t>
      </w:r>
      <w:r w:rsidR="00AD2277">
        <w:t xml:space="preserve"> i 104/17</w:t>
      </w:r>
      <w:r w:rsidR="00BF4838">
        <w:t>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  <w:r>
        <w:t xml:space="preserve">Kako iz podneska stečajnog upravitelja proizlazi da su naprijed navedeni uvjeti ispunjeni odlučeno je kao u izreci. 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306FA1">
        <w:t>28</w:t>
      </w:r>
      <w:r w:rsidR="00D54A04">
        <w:t xml:space="preserve">. </w:t>
      </w:r>
      <w:r w:rsidR="00AD2277">
        <w:t>veljače 2018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AC6E23" w:rsidP="00AC6E23" w:rsidR="007B2C32">
      <w:r>
        <w:tab/>
      </w:r>
      <w:r>
        <w:tab/>
      </w:r>
      <w:r>
        <w:tab/>
      </w:r>
      <w:r>
        <w:tab/>
      </w:r>
      <w:r>
        <w:tab/>
      </w:r>
      <w:r w:rsidR="00AD2277">
        <w:tab/>
      </w:r>
      <w:r w:rsidR="00AD2277">
        <w:tab/>
      </w:r>
      <w:r w:rsidR="00AD2277">
        <w:tab/>
      </w:r>
      <w:r w:rsidR="00AD2277">
        <w:tab/>
      </w:r>
      <w:r w:rsidR="00AD2277">
        <w:tab/>
      </w:r>
      <w:r w:rsidR="007B2C32">
        <w:t>S</w:t>
      </w:r>
      <w:r w:rsidR="007B2C32" w:rsidRPr="002C500F">
        <w:t>u</w:t>
      </w:r>
      <w:r w:rsidR="002A74DF">
        <w:t>tkinja</w:t>
      </w:r>
    </w:p>
    <w:p w:rsidRDefault="007B2C32" w:rsidP="00AC6E23" w:rsidR="007B2C3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C6E23">
        <w:tab/>
      </w:r>
      <w:r w:rsidR="00AD2277">
        <w:tab/>
      </w:r>
      <w:r w:rsidRPr="00F60CD9">
        <w:t>Ardena Bajlo</w:t>
      </w:r>
    </w:p>
    <w:p w:rsidRDefault="007B2C32" w:rsidP="007B2C32" w:rsidR="007B2C32"/>
    <w:p w:rsidRDefault="007B2C32" w:rsidP="007B2C32" w:rsidR="007B2C32" w:rsidRPr="001E7360"/>
    <w:p w:rsidRDefault="007B2C32" w:rsidP="007B2C32" w:rsidR="007B2C32"/>
    <w:p w:rsidRDefault="007B2C32" w:rsidP="007B2C32" w:rsidR="007B2C32"/>
    <w:p w:rsidRDefault="007B2C32" w:rsidP="007B2C32" w:rsidR="007B2C32"/>
    <w:p w:rsidRDefault="002A74DF" w:rsidP="007B2C32" w:rsidR="007B2C32" w:rsidRPr="00D72603">
      <w:r>
        <w:t>Pouka o pravnom lijeku</w:t>
      </w:r>
    </w:p>
    <w:p w:rsidRDefault="00BF4838" w:rsidP="00BF4838" w:rsidR="00BF4838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7B2C32" w:rsidP="007B2C32" w:rsidR="007B2C3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AD2277" w:rsidP="007B2C32" w:rsidR="00A03CDA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Sudski registar</w:t>
      </w:r>
    </w:p>
    <w:p w:rsidRDefault="007B2C32" w:rsidP="007B2C32" w:rsidR="007B2C32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7B2C32" w:rsidP="007B2C32" w:rsidR="007B2C32" w:rsidRPr="007E0FEA">
      <w:pPr>
        <w:ind w:hanging="705" w:left="705"/>
        <w:rPr>
          <w:b/>
          <w:color w:val="000000"/>
        </w:rPr>
      </w:pPr>
    </w:p>
    <w:p w:rsidRDefault="007B2C32" w:rsidP="007B2C32" w:rsidR="007B2C32" w:rsidRPr="00DC1AD3"/>
    <w:p w:rsidRDefault="00BE6C59" w:rsidP="007B2C32" w:rsidR="00BE6C59" w:rsidRPr="00DC1AD3">
      <w:pPr>
        <w:ind w:firstLine="708"/>
        <w:jc w:val="both"/>
      </w:pPr>
    </w:p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E76" w:rsidP="001D32E6" w:rsidR="009B0E76">
      <w:r>
        <w:separator/>
      </w:r>
    </w:p>
  </w:endnote>
  <w:endnote w:id="0" w:type="continuationSeparator">
    <w:p w:rsidRDefault="009B0E76" w:rsidP="001D32E6" w:rsidR="009B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E76" w:rsidP="001D32E6" w:rsidR="009B0E76">
      <w:r>
        <w:separator/>
      </w:r>
    </w:p>
  </w:footnote>
  <w:footnote w:id="0" w:type="continuationSeparator">
    <w:p w:rsidRDefault="009B0E76" w:rsidP="001D32E6" w:rsidR="009B0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E76" w:rsidP="001D32E6" w:rsidR="009B0E76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2F20AB">
      <w:rPr>
        <w:noProof/>
      </w:rPr>
      <w:t>2</w:t>
    </w:r>
    <w:r>
      <w:fldChar w:fldCharType="end"/>
    </w:r>
    <w:r>
      <w:tab/>
    </w:r>
    <w:r>
      <w:tab/>
    </w:r>
    <w:r>
      <w:tab/>
      <w:t xml:space="preserve">Poslovni broj: </w:t>
    </w:r>
    <w:r w:rsidRPr="00D72603">
      <w:t>1 St</w:t>
    </w:r>
    <w:r>
      <w:t>-</w:t>
    </w:r>
    <w:r w:rsidR="00AD2277">
      <w:t>51/18-1</w:t>
    </w:r>
  </w:p>
  <w:p w:rsidRDefault="009B0E76" w:rsidR="009B0E76">
    <w:pPr>
      <w:pStyle w:val="Zaglavlje"/>
      <w:jc w:val="center"/>
    </w:pPr>
  </w:p>
  <w:p w:rsidRDefault="009B0E76" w:rsidR="009B0E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6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B5EA2"/>
    <w:rsid w:val="00157C74"/>
    <w:rsid w:val="0016050A"/>
    <w:rsid w:val="00166696"/>
    <w:rsid w:val="001867FD"/>
    <w:rsid w:val="001C43AE"/>
    <w:rsid w:val="001D32E6"/>
    <w:rsid w:val="002070E3"/>
    <w:rsid w:val="00213192"/>
    <w:rsid w:val="002A74DF"/>
    <w:rsid w:val="002D6A01"/>
    <w:rsid w:val="002F20AB"/>
    <w:rsid w:val="00306FA1"/>
    <w:rsid w:val="00322B5B"/>
    <w:rsid w:val="00331ADC"/>
    <w:rsid w:val="00354AB0"/>
    <w:rsid w:val="00374164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C07D9"/>
    <w:rsid w:val="008E1367"/>
    <w:rsid w:val="00924FFF"/>
    <w:rsid w:val="009B0E76"/>
    <w:rsid w:val="009E5554"/>
    <w:rsid w:val="00A03CDA"/>
    <w:rsid w:val="00A163E1"/>
    <w:rsid w:val="00A94666"/>
    <w:rsid w:val="00AA707C"/>
    <w:rsid w:val="00AC6E23"/>
    <w:rsid w:val="00AD2277"/>
    <w:rsid w:val="00AF2C31"/>
    <w:rsid w:val="00BA14DA"/>
    <w:rsid w:val="00BA1AA8"/>
    <w:rsid w:val="00BA4470"/>
    <w:rsid w:val="00BB3877"/>
    <w:rsid w:val="00BE6C59"/>
    <w:rsid w:val="00BF4838"/>
    <w:rsid w:val="00D54A04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B0E7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B0E7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498</properties:Words>
  <properties:Characters>2589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2018-02-27T07:55:00Z</dcterms:created>
  <dc:creator>Ardena Bajlo</dc:creator>
  <cp:lastModifiedBy>Ante Rubelj</cp:lastModifiedBy>
  <cp:lastPrinted>2015-06-01T08:23:00Z</cp:lastPrinted>
  <dcterms:modified xmlns:xsi="http://www.w3.org/2001/XMLSchema-instance" xsi:type="dcterms:W3CDTF">2018-02-28T11:42:00Z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St-51-18- AUTO SPORTd.o.o. - poziv vjerovnicima po 289. SZ-a ISPRAVNO i isp. i izvj.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