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edb7" w14:paraId="751edb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3C472C">
        <w:t>4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7B3B36">
        <w:t>26. srpnja 2016.</w:t>
      </w:r>
      <w:r w:rsidRPr="009C5689">
        <w:t>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362AC8">
        <w:t xml:space="preserve"> </w:t>
      </w:r>
      <w:r w:rsidR="001B313D" w:rsidRPr="002B4DC5">
        <w:t>UDRUGA "PROMIJENI SVIJET" UDRUGA ZA POBOLJŠANJE KVALITETE ŽIVOTA, Zagreb, Antuna Bauera 21, OIB: 07460392415</w:t>
      </w:r>
      <w:r w:rsidR="001B313D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3C472C">
        <w:t>7.145,25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7B3B36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AA7BBA" w:rsidR="00AA7BBA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AA7BBA">
        <w:rPr>
          <w:bCs/>
        </w:rPr>
        <w:t>, v.r.</w:t>
      </w:r>
    </w:p>
    <w:p w:rsidRDefault="00AA7BBA" w:rsidP="00AA7BBA" w:rsidR="00AA7BBA">
      <w:pPr>
        <w:ind w:firstLine="708" w:left="5664"/>
        <w:jc w:val="right"/>
        <w:rPr>
          <w:b/>
          <w:bCs/>
        </w:rPr>
      </w:pPr>
    </w:p>
    <w:p w:rsidRDefault="00AA7BBA" w:rsidP="00AA7BBA" w:rsidR="00AA7BBA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AA7BBA" w:rsidP="00AA7BBA" w:rsidR="00AA7BBA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A3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B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7A3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B313D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90322"/>
    <w:rsid w:val="007A6624"/>
    <w:rsid w:val="007B3B36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BBA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0B22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55EBD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17A38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A7BBA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A7BBA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5448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30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4614</izvorni_sadrzaj>
    <derivirana_varijabla naziv="DomainObject.Predmet.Broj_1">4614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St-4614/2016</izvorni_sadrzaj>
    <derivirana_varijabla naziv="DomainObject.Predmet.OznakaBroj_1">St-4614/2016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''PROMIJENI SVIJET'' Udruga za poboljšanje kvalitete života</izvorni_sadrzaj>
    <derivirana_varijabla naziv="DomainObject.Predmet.ProtustrankaFormated_1">  UDRUGA ''PROMIJENI SVIJET'' Udruga za poboljšanje kvalitete života</derivirana_varijabla>
  </DomainObject.Predmet.ProtustrankaFormated>
  <DomainObject.Predmet.ProtustrankaFormatedOIB>
    <izvorni_sadrzaj>  UDRUGA ''PROMIJENI SVIJET'' Udruga za poboljšanje kvalitete života, OIB 07460392415</izvorni_sadrzaj>
    <derivirana_varijabla naziv="DomainObject.Predmet.ProtustrankaFormatedOIB_1">  UDRUGA ''PROMIJENI SVIJET'' Udruga za poboljšanje kvalitete života, OIB 07460392415</derivirana_varijabla>
  </DomainObject.Predmet.ProtustrankaFormatedOIB>
  <DomainObject.Predmet.ProtustrankaFormatedWithAdress>
    <izvorni_sadrzaj> UDRUGA ''PROMIJENI SVIJET'' Udruga za poboljšanje kvalitete života, Antuna Bauera 21, 10000 Zagreb</izvorni_sadrzaj>
    <derivirana_varijabla naziv="DomainObject.Predmet.ProtustrankaFormatedWithAdress_1"> UDRUGA ''PROMIJENI SVIJET'' Udruga za poboljšanje kvalitete života, Antuna Bauera 21, 10000 Zagreb</derivirana_varijabla>
  </DomainObject.Predmet.ProtustrankaFormatedWithAdress>
  <DomainObject.Predmet.ProtustrankaFormatedWithAdressOIB>
    <izvorni_sadrzaj> UDRUGA ''PROMIJENI SVIJET'' Udruga za poboljšanje kvalitete života, OIB 07460392415, Antuna Bauera 21, 10000 Zagreb</izvorni_sadrzaj>
    <derivirana_varijabla naziv="DomainObject.Predmet.ProtustrankaFormatedWithAdressOIB_1"> UDRUGA ''PROMIJENI SVIJET'' Udruga za poboljšanje kvalitete života, OIB 07460392415, Antuna Bauera 21, 10000 Zagreb</derivirana_varijabla>
  </DomainObject.Predmet.ProtustrankaFormatedWithAdressOIB>
  <DomainObject.Predmet.ProtustrankaWithAdress>
    <izvorni_sadrzaj>UDRUGA ''PROMIJENI SVIJET'' Udruga za poboljšanje kvalitete života Antuna Bauera 21, 10000 Zagreb</izvorni_sadrzaj>
    <derivirana_varijabla naziv="DomainObject.Predmet.ProtustrankaWithAdress_1">UDRUGA ''PROMIJENI SVIJET'' Udruga za poboljšanje kvalitete života Antuna Bauera 21, 10000 Zagreb</derivirana_varijabla>
  </DomainObject.Predmet.ProtustrankaWithAdress>
  <DomainObject.Predmet.ProtustrankaWithAdressOIB>
    <izvorni_sadrzaj>UDRUGA ''PROMIJENI SVIJET'' Udruga za poboljšanje kvalitete života, OIB 07460392415, Antuna Bauera 21, 10000 Zagreb</izvorni_sadrzaj>
    <derivirana_varijabla naziv="DomainObject.Predmet.ProtustrankaWithAdressOIB_1">UDRUGA ''PROMIJENI SVIJET'' Udruga za poboljšanje kvalitete života, OIB 07460392415, Antuna Bauera 21, 10000 Zagreb</derivirana_varijabla>
  </DomainObject.Predmet.ProtustrankaWithAdressOIB>
  <DomainObject.Predmet.ProtustrankaNazivFormated>
    <izvorni_sadrzaj>UDRUGA ''PROMIJENI SVIJET'' Udruga za poboljšanje kvalitete života</izvorni_sadrzaj>
    <derivirana_varijabla naziv="DomainObject.Predmet.ProtustrankaNazivFormated_1">UDRUGA ''PROMIJENI SVIJET'' Udruga za poboljšanje kvalitete života</derivirana_varijabla>
  </DomainObject.Predmet.ProtustrankaNazivFormated>
  <DomainObject.Predmet.ProtustrankaNazivFormatedOIB>
    <izvorni_sadrzaj>UDRUGA ''PROMIJENI SVIJET'' Udruga za poboljšanje kvalitete života, OIB 07460392415</izvorni_sadrzaj>
    <derivirana_varijabla naziv="DomainObject.Predmet.ProtustrankaNazivFormatedOIB_1">UDRUGA ''PROMIJENI SVIJET'' Udruga za poboljšanje kvalitete života, OIB 07460392415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''PROMIJENI SVIJET'' Udruga za poboljšanje kvalitete života</item>
    </izvorni_sadrzaj>
    <derivirana_varijabla naziv="DomainObject.Predmet.ProtuStrankaListFormated_1">
      <item>UDRUGA ''PROMIJENI SVIJET'' Udruga za poboljšanje kvalitete života</item>
    </derivirana_varijabla>
  </DomainObject.Predmet.ProtuStrankaListFormated>
  <DomainObject.Predmet.ProtuStrankaListFormatedOIB>
    <izvorni_sadrzaj>
      <item>UDRUGA ''PROMIJENI SVIJET'' Udruga za poboljšanje kvalitete života, OIB 07460392415</item>
    </izvorni_sadrzaj>
    <derivirana_varijabla naziv="DomainObject.Predmet.ProtuStrankaListFormatedOIB_1">
      <item>UDRUGA ''PROMIJENI SVIJET'' Udruga za poboljšanje kvalitete života, OIB 07460392415</item>
    </derivirana_varijabla>
  </DomainObject.Predmet.ProtuStrankaListFormatedOIB>
  <DomainObject.Predmet.ProtuStrankaListFormatedWithAdress>
    <izvorni_sadrzaj>
      <item>UDRUGA ''PROMIJENI SVIJET'' Udruga za poboljšanje kvalitete života, Antuna Bauera 21, 10000 Zagreb</item>
    </izvorni_sadrzaj>
    <derivirana_varijabla naziv="DomainObject.Predmet.ProtuStrankaListFormatedWithAdress_1">
      <item>UDRUGA ''PROMIJENI SVIJET'' Udruga za poboljšanje kvalitete života, Antuna Bauera 21, 10000 Zagreb</item>
    </derivirana_varijabla>
  </DomainObject.Predmet.ProtuStrankaListFormatedWithAdress>
  <DomainObject.Predmet.ProtuStrankaListFormatedWithAdressOIB>
    <izvorni_sadrzaj>
      <item>UDRUGA ''PROMIJENI SVIJET'' Udruga za poboljšanje kvalitete života, OIB 07460392415, Antuna Bauera 21, 10000 Zagreb</item>
    </izvorni_sadrzaj>
    <derivirana_varijabla naziv="DomainObject.Predmet.ProtuStrankaListFormatedWithAdressOIB_1">
      <item>UDRUGA ''PROMIJENI SVIJET'' Udruga za poboljšanje kvalitete života, OIB 07460392415, Antuna Bauera 21, 10000 Zagreb</item>
    </derivirana_varijabla>
  </DomainObject.Predmet.ProtuStrankaListFormatedWithAdressOIB>
  <DomainObject.Predmet.ProtuStrankaListNazivFormated>
    <izvorni_sadrzaj>
      <item>UDRUGA ''PROMIJENI SVIJET'' Udruga za poboljšanje kvalitete života</item>
    </izvorni_sadrzaj>
    <derivirana_varijabla naziv="DomainObject.Predmet.ProtuStrankaListNazivFormated_1">
      <item>UDRUGA ''PROMIJENI SVIJET'' Udruga za poboljšanje kvalitete života</item>
    </derivirana_varijabla>
  </DomainObject.Predmet.ProtuStrankaListNazivFormated>
  <DomainObject.Predmet.ProtuStrankaListNazivFormatedOIB>
    <izvorni_sadrzaj>
      <item>UDRUGA ''PROMIJENI SVIJET'' Udruga za poboljšanje kvalitete života, OIB 07460392415</item>
    </izvorni_sadrzaj>
    <derivirana_varijabla naziv="DomainObject.Predmet.ProtuStrankaListNazivFormatedOIB_1">
      <item>UDRUGA ''PROMIJENI SVIJET'' Udruga za poboljšanje kvalitete života, OIB 07460392415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''PROMIJENI SVIJET'' Udruga za poboljšanje kvalitete života</izvorni_sadrzaj>
    <derivirana_varijabla naziv="DomainObject.Predmet.ProtustrankaIDrugi_1">UDRUGA ''PROMIJENI SVIJET'' Udruga za poboljšanje kvalitete života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''PROMIJENI SVIJET'' Udruga za poboljšanje kvalitete života, OIB 07460392415, Antuna Bauera 21, 10000 Zagreb</izvorni_sadrzaj>
    <derivirana_varijabla naziv="DomainObject.Predmet.ProtustrankaIDrugiAdressOIB_1">UDRUGA ''PROMIJENI SVIJET'' Udruga za poboljšanje kvalitete života, OIB 07460392415, Antuna Bauera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''PROMIJENI SVIJET'' Udruga za poboljšanje kvalitete života</item>
      <item>FINA Regionalni centar Zagreb</item>
    </izvorni_sadrzaj>
    <derivirana_varijabla naziv="DomainObject.Predmet.SudioniciListNaziv_1">
      <item>UDRUGA ''PROMIJENI SVIJET'' Udruga za poboljšanje kvalitete života</item>
      <item>FINA Regionalni centar Zagreb</item>
    </derivirana_varijabla>
  </DomainObject.Predmet.SudioniciListNaziv>
  <DomainObject.Predmet.SudioniciListAdressOIB>
    <izvorni_sadrzaj>
      <item>UDRUGA ''PROMIJENI SVIJET'' Udruga za poboljšanje kvalitete života, OIB 07460392415, Antuna Bauera 21,10000 Zagreb</item>
      <item>FINA Regionalni centar Zagreb, OIB 85821130368, Trg svibanjskih žrtava 1995. br. 1,10000 Zagreb</item>
    </izvorni_sadrzaj>
    <derivirana_varijabla naziv="DomainObject.Predmet.SudioniciListAdressOIB_1">
      <item>UDRUGA ''PROMIJENI SVIJET'' Udruga za poboljšanje kvalitete života, OIB 07460392415, Antuna Bauera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07460392415</item>
      <item>, OIB 85821130368</item>
    </izvorni_sadrzaj>
    <derivirana_varijabla naziv="DomainObject.Predmet.SudioniciListNazivOIB_1">
      <item>, OIB 07460392415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1379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2016-06-28T11:16:00Z</dcterms:created>
  <dc:creator>Višnja Jurlina</dc:creator>
  <cp:lastModifiedBy>Višnja Jurlina</cp:lastModifiedBy>
  <cp:lastPrinted>2016-07-25T12:48:00Z</cp:lastPrinted>
  <dcterms:modified xmlns:xsi="http://www.w3.org/2001/XMLSchema-instance" xsi:type="dcterms:W3CDTF">2016-07-27T08:07:00Z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