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433d8" w14:paraId="e5433d8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475E5C">
        <w:rPr>
          <w:lang w:val="hr-HR"/>
        </w:rPr>
        <w:t>94</w:t>
      </w:r>
      <w:r w:rsidR="0097587E">
        <w:rPr>
          <w:lang w:val="hr-HR"/>
        </w:rPr>
        <w:t>/201</w:t>
      </w:r>
      <w:r w:rsidR="005E6DC3">
        <w:rPr>
          <w:lang w:val="hr-HR"/>
        </w:rPr>
        <w:t>7</w:t>
      </w:r>
      <w:r w:rsidR="0097587E">
        <w:rPr>
          <w:lang w:val="hr-HR"/>
        </w:rPr>
        <w:t>-</w:t>
      </w:r>
      <w:r w:rsidR="005E6DC3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475E5C">
        <w:rPr>
          <w:lang w:val="hr-HR"/>
        </w:rPr>
        <w:t>HEIVA projekt</w:t>
      </w:r>
      <w:r w:rsidR="00B1067A">
        <w:rPr>
          <w:lang w:val="hr-HR"/>
        </w:rPr>
        <w:t xml:space="preserve"> jednostavno društvo s ograničenom odgovornošću za </w:t>
      </w:r>
      <w:r w:rsidR="00475E5C">
        <w:rPr>
          <w:lang w:val="hr-HR"/>
        </w:rPr>
        <w:t>usluge</w:t>
      </w:r>
      <w:r w:rsidR="004E0415">
        <w:rPr>
          <w:lang w:val="hr-HR"/>
        </w:rPr>
        <w:t xml:space="preserve">, </w:t>
      </w:r>
      <w:r w:rsidR="00B1067A">
        <w:rPr>
          <w:lang w:val="hr-HR"/>
        </w:rPr>
        <w:t xml:space="preserve">Zagreb, </w:t>
      </w:r>
      <w:proofErr w:type="spellStart"/>
      <w:r w:rsidR="00475E5C">
        <w:rPr>
          <w:lang w:val="hr-HR"/>
        </w:rPr>
        <w:t>Krešićeva</w:t>
      </w:r>
      <w:proofErr w:type="spellEnd"/>
      <w:r w:rsidR="00475E5C">
        <w:rPr>
          <w:lang w:val="hr-HR"/>
        </w:rPr>
        <w:t xml:space="preserve"> 32</w:t>
      </w:r>
      <w:r w:rsidR="00B1067A">
        <w:rPr>
          <w:lang w:val="hr-HR"/>
        </w:rPr>
        <w:t xml:space="preserve">, </w:t>
      </w:r>
      <w:r w:rsidR="004E0415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75E5C">
        <w:rPr>
          <w:lang w:val="hr-HR"/>
        </w:rPr>
        <w:t>080928401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475E5C">
        <w:rPr>
          <w:lang w:val="hr-HR"/>
        </w:rPr>
        <w:t>28440815020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475E5C">
        <w:rPr>
          <w:lang w:val="hr-HR"/>
        </w:rPr>
        <w:t>94</w:t>
      </w:r>
      <w:r w:rsidRPr="000664E3">
        <w:rPr>
          <w:lang w:val="hr-HR"/>
        </w:rPr>
        <w:t>/201</w:t>
      </w:r>
      <w:r w:rsidR="005E6DC3">
        <w:rPr>
          <w:lang w:val="hr-HR"/>
        </w:rPr>
        <w:t>7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75E5C">
        <w:rPr>
          <w:lang w:val="hr-HR"/>
        </w:rPr>
        <w:t>26</w:t>
      </w:r>
      <w:r w:rsidR="005E6DC3">
        <w:rPr>
          <w:lang w:val="hr-HR"/>
        </w:rPr>
        <w:t>. rujna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75E5C">
        <w:rPr>
          <w:lang w:val="hr-HR"/>
        </w:rPr>
        <w:t>115.632,41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475E5C">
        <w:rPr>
          <w:lang w:val="hr-HR"/>
        </w:rPr>
        <w:t>Luka Ivančić</w:t>
      </w:r>
      <w:r w:rsidR="00DC7C7C">
        <w:rPr>
          <w:lang w:val="hr-HR"/>
        </w:rPr>
        <w:t>,</w:t>
      </w:r>
      <w:r w:rsidR="003F036D">
        <w:rPr>
          <w:lang w:val="hr-HR"/>
        </w:rPr>
        <w:t xml:space="preserve"> </w:t>
      </w:r>
      <w:r w:rsidR="00475E5C">
        <w:rPr>
          <w:lang w:val="hr-HR"/>
        </w:rPr>
        <w:t>Zagreb</w:t>
      </w:r>
      <w:r w:rsidR="00DC7C7C">
        <w:rPr>
          <w:lang w:val="hr-HR"/>
        </w:rPr>
        <w:t>,</w:t>
      </w:r>
      <w:r w:rsidR="00475E5C">
        <w:rPr>
          <w:lang w:val="hr-HR"/>
        </w:rPr>
        <w:t xml:space="preserve"> Prištinska 1C,</w:t>
      </w:r>
      <w:r w:rsidR="00DC7C7C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475E5C">
        <w:rPr>
          <w:lang w:val="hr-HR"/>
        </w:rPr>
        <w:t>14886481793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5E6DC3">
        <w:rPr>
          <w:lang w:val="hr-HR"/>
        </w:rPr>
        <w:t>15. ožujka 2017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F576D6" w:rsidR="00D81A66">
      <w:pPr>
        <w:ind w:hanging="142"/>
        <w:rPr>
          <w:lang w:val="hr-HR"/>
        </w:rPr>
      </w:pPr>
      <w:r>
        <w:rPr>
          <w:lang w:val="hr-HR"/>
        </w:rPr>
        <w:t xml:space="preserve">  </w:t>
      </w:r>
      <w:r w:rsidR="00F576D6">
        <w:rPr>
          <w:lang w:val="hr-HR"/>
        </w:rPr>
        <w:tab/>
      </w:r>
      <w:r w:rsidR="00F576D6">
        <w:rPr>
          <w:lang w:val="hr-HR"/>
        </w:rPr>
        <w:tab/>
      </w:r>
      <w:r w:rsidR="00F576D6">
        <w:rPr>
          <w:lang w:val="hr-HR"/>
        </w:rPr>
        <w:tab/>
      </w:r>
      <w:r w:rsidR="00F576D6">
        <w:rPr>
          <w:lang w:val="hr-HR"/>
        </w:rPr>
        <w:tab/>
      </w:r>
      <w:r w:rsidR="00F576D6">
        <w:rPr>
          <w:lang w:val="hr-HR"/>
        </w:rPr>
        <w:tab/>
      </w:r>
      <w:r w:rsidR="00F576D6">
        <w:rPr>
          <w:lang w:val="hr-HR"/>
        </w:rPr>
        <w:tab/>
      </w:r>
      <w:r w:rsidR="00F576D6">
        <w:rPr>
          <w:lang w:val="hr-HR"/>
        </w:rPr>
        <w:tab/>
        <w:t xml:space="preserve">      </w:t>
      </w:r>
      <w:r>
        <w:rPr>
          <w:lang w:val="hr-HR"/>
        </w:rPr>
        <w:t>MIROSLAV LOVREKOVIĆ</w:t>
      </w:r>
      <w:r w:rsidR="00F576D6">
        <w:rPr>
          <w:lang w:val="hr-HR"/>
        </w:rPr>
        <w:t>, v.r.</w:t>
      </w:r>
    </w:p>
    <w:p w:rsidRDefault="00F576D6" w:rsidP="00F576D6" w:rsidR="00F576D6">
      <w:pPr>
        <w:ind w:hanging="142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</w:p>
    <w:p w:rsidRDefault="00F576D6" w:rsidP="00F576D6" w:rsidR="00F576D6" w:rsidRPr="000664E3">
      <w:pPr>
        <w:ind w:hanging="142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                                  Danijela </w:t>
      </w:r>
      <w:proofErr w:type="spellStart"/>
      <w:r>
        <w:rPr>
          <w:lang w:val="hr-HR"/>
        </w:rPr>
        <w:t>Futač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Hrgovan</w:t>
      </w:r>
      <w:proofErr w:type="spellEnd"/>
    </w:p>
    <w:p w:rsidRDefault="00D81A66" w:rsidP="00D81A66" w:rsidR="00D81A66" w:rsidRPr="000664E3">
      <w:pPr>
        <w:rPr>
          <w:lang w:val="hr-HR"/>
        </w:rPr>
      </w:pPr>
    </w:p>
    <w:sectPr w:rsidR="00D81A66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07EB" w:rsidR="000007EB">
      <w:r>
        <w:separator/>
      </w:r>
    </w:p>
  </w:endnote>
  <w:endnote w:id="0" w:type="continuationSeparator">
    <w:p w:rsidRDefault="000007EB" w:rsidR="000007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07EB" w:rsidR="000007EB">
      <w:r>
        <w:separator/>
      </w:r>
    </w:p>
  </w:footnote>
  <w:footnote w:id="0" w:type="continuationSeparator">
    <w:p w:rsidRDefault="000007EB" w:rsidR="000007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07EB"/>
    <w:rsid w:val="00020AD1"/>
    <w:rsid w:val="00061AEB"/>
    <w:rsid w:val="00071E80"/>
    <w:rsid w:val="00080DAD"/>
    <w:rsid w:val="00096F7B"/>
    <w:rsid w:val="000B6A05"/>
    <w:rsid w:val="000E2229"/>
    <w:rsid w:val="000E2494"/>
    <w:rsid w:val="00137AA5"/>
    <w:rsid w:val="001552A2"/>
    <w:rsid w:val="00184DF0"/>
    <w:rsid w:val="001B397D"/>
    <w:rsid w:val="001D3155"/>
    <w:rsid w:val="00221A5F"/>
    <w:rsid w:val="00223E8F"/>
    <w:rsid w:val="00230CD2"/>
    <w:rsid w:val="00255A57"/>
    <w:rsid w:val="00256682"/>
    <w:rsid w:val="0029271A"/>
    <w:rsid w:val="002965AB"/>
    <w:rsid w:val="002B318E"/>
    <w:rsid w:val="002E367E"/>
    <w:rsid w:val="0032457F"/>
    <w:rsid w:val="00357E43"/>
    <w:rsid w:val="003E0954"/>
    <w:rsid w:val="003E56D2"/>
    <w:rsid w:val="003E5B05"/>
    <w:rsid w:val="003F036D"/>
    <w:rsid w:val="00405CB4"/>
    <w:rsid w:val="004525DA"/>
    <w:rsid w:val="004629E7"/>
    <w:rsid w:val="00475E5C"/>
    <w:rsid w:val="004B2C5E"/>
    <w:rsid w:val="004B7E8E"/>
    <w:rsid w:val="004E0415"/>
    <w:rsid w:val="004F1612"/>
    <w:rsid w:val="004F7B32"/>
    <w:rsid w:val="0052619D"/>
    <w:rsid w:val="005351C7"/>
    <w:rsid w:val="00565FF8"/>
    <w:rsid w:val="005A21BE"/>
    <w:rsid w:val="005B67E6"/>
    <w:rsid w:val="005C1583"/>
    <w:rsid w:val="005E6DC3"/>
    <w:rsid w:val="00605F99"/>
    <w:rsid w:val="006107FD"/>
    <w:rsid w:val="00617995"/>
    <w:rsid w:val="00671D59"/>
    <w:rsid w:val="00674F9D"/>
    <w:rsid w:val="006767EE"/>
    <w:rsid w:val="006B32F7"/>
    <w:rsid w:val="006E7557"/>
    <w:rsid w:val="00745910"/>
    <w:rsid w:val="007D3222"/>
    <w:rsid w:val="007E27E0"/>
    <w:rsid w:val="00821405"/>
    <w:rsid w:val="008259B1"/>
    <w:rsid w:val="00831DA7"/>
    <w:rsid w:val="00882F65"/>
    <w:rsid w:val="008A217A"/>
    <w:rsid w:val="008D025D"/>
    <w:rsid w:val="008D7967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92DDD"/>
    <w:rsid w:val="00AB4255"/>
    <w:rsid w:val="00B01257"/>
    <w:rsid w:val="00B029FF"/>
    <w:rsid w:val="00B1067A"/>
    <w:rsid w:val="00B135A7"/>
    <w:rsid w:val="00B24E12"/>
    <w:rsid w:val="00B53C1D"/>
    <w:rsid w:val="00B7583B"/>
    <w:rsid w:val="00B9216B"/>
    <w:rsid w:val="00B97F89"/>
    <w:rsid w:val="00BD059F"/>
    <w:rsid w:val="00BE2EE0"/>
    <w:rsid w:val="00C10334"/>
    <w:rsid w:val="00C435AB"/>
    <w:rsid w:val="00C765CD"/>
    <w:rsid w:val="00C85ADA"/>
    <w:rsid w:val="00C95295"/>
    <w:rsid w:val="00CA6057"/>
    <w:rsid w:val="00CD08D1"/>
    <w:rsid w:val="00CD6B0C"/>
    <w:rsid w:val="00D06D89"/>
    <w:rsid w:val="00D46E25"/>
    <w:rsid w:val="00D81A66"/>
    <w:rsid w:val="00DC072E"/>
    <w:rsid w:val="00DC7979"/>
    <w:rsid w:val="00DC7C7C"/>
    <w:rsid w:val="00DE4FA0"/>
    <w:rsid w:val="00E8008F"/>
    <w:rsid w:val="00E97333"/>
    <w:rsid w:val="00EA3B64"/>
    <w:rsid w:val="00EC2C0D"/>
    <w:rsid w:val="00F05E53"/>
    <w:rsid w:val="00F12ADC"/>
    <w:rsid w:val="00F178C7"/>
    <w:rsid w:val="00F576D6"/>
    <w:rsid w:val="00F7033E"/>
    <w:rsid w:val="00F77D17"/>
    <w:rsid w:val="00FA3C36"/>
    <w:rsid w:val="00FA3C49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576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6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6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6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6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576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6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6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6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6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St-94/2017</izvorni_sadrzaj>
    <derivirana_varijabla naziv="DomainObject.Predmet.OznakaBroj_1">St-94/2017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HEIVA projekt jednostavno društvo s ograničenom odgovornošću za usluge</izvorni_sadrzaj>
    <derivirana_varijabla naziv="DomainObject.Predmet.ProtustrankaFormated_1">  HEIVA projekt jednostavno društvo s ograničenom odgovornošću za usluge</derivirana_varijabla>
  </DomainObject.Predmet.ProtustrankaFormated>
  <DomainObject.Predmet.ProtustrankaFormatedOIB>
    <izvorni_sadrzaj>  HEIVA projekt jednostavno društvo s ograničenom odgovornošću za usluge, OIB 28440815020</izvorni_sadrzaj>
    <derivirana_varijabla naziv="DomainObject.Predmet.ProtustrankaFormatedOIB_1">  HEIVA projekt jednostavno društvo s ograničenom odgovornošću za usluge, OIB 28440815020</derivirana_varijabla>
  </DomainObject.Predmet.ProtustrankaFormatedOIB>
  <DomainObject.Predmet.ProtustrankaFormatedWithAdress>
    <izvorni_sadrzaj> HEIVA projekt jednostavno društvo s ograničenom odgovornošću za usluge, Krešićeva 32, 10000 Zagreb</izvorni_sadrzaj>
    <derivirana_varijabla naziv="DomainObject.Predmet.ProtustrankaFormatedWithAdress_1"> HEIVA projekt jednostavno društvo s ograničenom odgovornošću za usluge, Krešićeva 32, 10000 Zagreb</derivirana_varijabla>
  </DomainObject.Predmet.ProtustrankaFormatedWithAdress>
  <DomainObject.Predmet.ProtustrankaFormatedWithAdressOIB>
    <izvorni_sadrzaj> HEIVA projekt jednostavno društvo s ograničenom odgovornošću za usluge, OIB 28440815020, Krešićeva 32, 10000 Zagreb</izvorni_sadrzaj>
    <derivirana_varijabla naziv="DomainObject.Predmet.ProtustrankaFormatedWithAdressOIB_1"> HEIVA projekt jednostavno društvo s ograničenom odgovornošću za usluge, OIB 28440815020, Krešićeva 32, 10000 Zagreb</derivirana_varijabla>
  </DomainObject.Predmet.ProtustrankaFormatedWithAdressOIB>
  <DomainObject.Predmet.ProtustrankaWithAdress>
    <izvorni_sadrzaj>HEIVA projekt jednostavno društvo s ograničenom odgovornošću za usluge Krešićeva 32, 10000 Zagreb</izvorni_sadrzaj>
    <derivirana_varijabla naziv="DomainObject.Predmet.ProtustrankaWithAdress_1">HEIVA projekt jednostavno društvo s ograničenom odgovornošću za usluge Krešićeva 32, 10000 Zagreb</derivirana_varijabla>
  </DomainObject.Predmet.ProtustrankaWithAdress>
  <DomainObject.Predmet.ProtustrankaWithAdressOIB>
    <izvorni_sadrzaj>HEIVA projekt jednostavno društvo s ograničenom odgovornošću za usluge, OIB 28440815020, Krešićeva 32, 10000 Zagreb</izvorni_sadrzaj>
    <derivirana_varijabla naziv="DomainObject.Predmet.ProtustrankaWithAdressOIB_1">HEIVA projekt jednostavno društvo s ograničenom odgovornošću za usluge, OIB 28440815020, Krešićeva 32, 10000 Zagreb</derivirana_varijabla>
  </DomainObject.Predmet.ProtustrankaWithAdressOIB>
  <DomainObject.Predmet.ProtustrankaNazivFormated>
    <izvorni_sadrzaj>HEIVA projekt jednostavno društvo s ograničenom odgovornošću za usluge</izvorni_sadrzaj>
    <derivirana_varijabla naziv="DomainObject.Predmet.ProtustrankaNazivFormated_1">HEIVA projekt jednostavno društvo s ograničenom odgovornošću za usluge</derivirana_varijabla>
  </DomainObject.Predmet.ProtustrankaNazivFormated>
  <DomainObject.Predmet.ProtustrankaNazivFormatedOIB>
    <izvorni_sadrzaj>HEIVA projekt jednostavno društvo s ograničenom odgovornošću za usluge, OIB 28440815020</izvorni_sadrzaj>
    <derivirana_varijabla naziv="DomainObject.Predmet.ProtustrankaNazivFormatedOIB_1">HEIVA projekt jednostavno društvo s ograničenom odgovornošću za usluge, OIB 28440815020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HEIVA projekt jednostavno društvo s ograničenom odgovornošću za usluge</item>
    </izvorni_sadrzaj>
    <derivirana_varijabla naziv="DomainObject.Predmet.ProtuStrankaListFormated_1">
      <item>HEIVA projekt jednostavno društvo s ograničenom odgovornošću za usluge</item>
    </derivirana_varijabla>
  </DomainObject.Predmet.ProtuStrankaListFormated>
  <DomainObject.Predmet.ProtuStrankaListFormatedOIB>
    <izvorni_sadrzaj>
      <item>HEIVA projekt jednostavno društvo s ograničenom odgovornošću za usluge, OIB 28440815020</item>
    </izvorni_sadrzaj>
    <derivirana_varijabla naziv="DomainObject.Predmet.ProtuStrankaListFormatedOIB_1">
      <item>HEIVA projekt jednostavno društvo s ograničenom odgovornošću za usluge, OIB 28440815020</item>
    </derivirana_varijabla>
  </DomainObject.Predmet.ProtuStrankaListFormatedOIB>
  <DomainObject.Predmet.ProtuStrankaListFormatedWithAdress>
    <izvorni_sadrzaj>
      <item>HEIVA projekt jednostavno društvo s ograničenom odgovornošću za usluge, Krešićeva 32, 10000 Zagreb</item>
    </izvorni_sadrzaj>
    <derivirana_varijabla naziv="DomainObject.Predmet.ProtuStrankaListFormatedWithAdress_1">
      <item>HEIVA projekt jednostavno društvo s ograničenom odgovornošću za usluge, Krešićeva 32, 10000 Zagreb</item>
    </derivirana_varijabla>
  </DomainObject.Predmet.ProtuStrankaListFormatedWithAdress>
  <DomainObject.Predmet.ProtuStrankaListFormatedWithAdressOIB>
    <izvorni_sadrzaj>
      <item>HEIVA projekt jednostavno društvo s ograničenom odgovornošću za usluge, OIB 28440815020, Krešićeva 32, 10000 Zagreb</item>
    </izvorni_sadrzaj>
    <derivirana_varijabla naziv="DomainObject.Predmet.ProtuStrankaListFormatedWithAdressOIB_1">
      <item>HEIVA projekt jednostavno društvo s ograničenom odgovornošću za usluge, OIB 28440815020, Krešićeva 32, 10000 Zagreb</item>
    </derivirana_varijabla>
  </DomainObject.Predmet.ProtuStrankaListFormatedWithAdressOIB>
  <DomainObject.Predmet.ProtuStrankaListNazivFormated>
    <izvorni_sadrzaj>
      <item>HEIVA projekt jednostavno društvo s ograničenom odgovornošću za usluge</item>
    </izvorni_sadrzaj>
    <derivirana_varijabla naziv="DomainObject.Predmet.ProtuStrankaListNazivFormated_1">
      <item>HEIVA projekt jednostavno društvo s ograničenom odgovornošću za usluge</item>
    </derivirana_varijabla>
  </DomainObject.Predmet.ProtuStrankaListNazivFormated>
  <DomainObject.Predmet.ProtuStrankaListNazivFormatedOIB>
    <izvorni_sadrzaj>
      <item>HEIVA projekt jednostavno društvo s ograničenom odgovornošću za usluge, OIB 28440815020</item>
    </izvorni_sadrzaj>
    <derivirana_varijabla naziv="DomainObject.Predmet.ProtuStrankaListNazivFormatedOIB_1">
      <item>HEIVA projekt jednostavno društvo s ograničenom odgovornošću za usluge, OIB 28440815020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HEIVA projekt jednostavno društvo s ograničenom odgovornošću za usluge</izvorni_sadrzaj>
    <derivirana_varijabla naziv="DomainObject.Predmet.ProtustrankaIDrugi_1">HEIVA projekt jednostavno društvo s ograničenom odgovornošću za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HEIVA projekt jednostavno društvo s ograničenom odgovornošću za usluge, OIB 28440815020, Krešićeva 32, 10000 Zagreb</izvorni_sadrzaj>
    <derivirana_varijabla naziv="DomainObject.Predmet.ProtustrankaIDrugiAdressOIB_1">HEIVA projekt jednostavno društvo s ograničenom odgovornošću za usluge, OIB 28440815020, Krešićeva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HEIVA projekt jednostavno društvo s ograničenom odgovornošću za usluge</item>
      <item>FINA Regionalni centar Zagreb, Podružnica Zagreb</item>
    </izvorni_sadrzaj>
    <derivirana_varijabla naziv="DomainObject.Predmet.SudioniciListNaziv_1">
      <item>HEIVA projekt jednostavno društvo s ograničenom odgovornošću za usluge</item>
      <item>FINA Regionalni centar Zagreb, Podružnica Zagreb</item>
    </derivirana_varijabla>
  </DomainObject.Predmet.SudioniciListNaziv>
  <DomainObject.Predmet.SudioniciListAdressOIB>
    <izvorni_sadrzaj>
      <item>HEIVA projekt jednostavno društvo s ograničenom odgovornošću za usluge, OIB 28440815020, Krešićeva 32,10000 Zagreb</item>
      <item>FINA Regionalni centar Zagreb, Podružnica Zagreb, OIB 85821130368, Trg svibanjskih žrtava 1995. br. 1,10000 Zagreb</item>
    </izvorni_sadrzaj>
    <derivirana_varijabla naziv="DomainObject.Predmet.SudioniciListAdressOIB_1">
      <item>HEIVA projekt jednostavno društvo s ograničenom odgovornošću za usluge, OIB 28440815020, Krešićeva 32,10000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28440815020</item>
      <item>, OIB 85821130368</item>
    </izvorni_sadrzaj>
    <derivirana_varijabla naziv="DomainObject.Predmet.SudioniciListNazivOIB_1">
      <item>, OIB 28440815020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B94449-8BEF-4307-B3CA-22134BC3CE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297</properties:Words>
  <properties:Characters>1684</properties:Characters>
  <properties:Lines>44</properties:Lines>
  <properties:Paragraphs>12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2017-03-15T07:56:00Z</dcterms:created>
  <dc:creator>ssabljic</dc:creator>
  <cp:lastModifiedBy>Miroslav Lovreković</cp:lastModifiedBy>
  <cp:lastPrinted>2017-03-15T12:23:00Z</cp:lastPrinted>
  <dcterms:modified xmlns:xsi="http://www.w3.org/2001/XMLSchema-instance" xsi:type="dcterms:W3CDTF">2017-03-15T12:23:00Z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