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69c1ed" w14:paraId="669c1ed" w:rsidRDefault="007668DE" w:rsidP="00295F32" w:rsidR="00295F32" w:rsidRPr="0053264E">
      <w:pPr>
        <w15:collapsed w:val="false"/>
      </w:pPr>
      <w:bookmarkStart w:name="_GoBack" w:id="0"/>
      <w:bookmarkEnd w:id="0"/>
      <w:r>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295F32" w:rsidP="007668DE" w:rsidR="00295F32" w:rsidRPr="0053264E">
      <w:pPr>
        <w:jc w:val="right"/>
      </w:pPr>
      <w:r w:rsidRPr="0053264E">
        <w:t xml:space="preserve">  4</w:t>
      </w:r>
      <w:r w:rsidR="003814BB">
        <w:t xml:space="preserve"> </w:t>
      </w:r>
      <w:r w:rsidRPr="0053264E">
        <w:t>St-</w:t>
      </w:r>
      <w:r w:rsidR="00EF6B50">
        <w:t>1950</w:t>
      </w:r>
      <w:r w:rsidR="00460757">
        <w:t>/17</w:t>
      </w:r>
    </w:p>
    <w:p w:rsidRDefault="00295F32" w:rsidP="00295F32" w:rsidR="00295F32" w:rsidRPr="0053264E">
      <w:r w:rsidRPr="0053264E">
        <w:t xml:space="preserve">REPUBLIKA HRVATSKA </w:t>
      </w:r>
    </w:p>
    <w:p w:rsidRDefault="00295F32" w:rsidP="00295F32" w:rsidR="00295F32" w:rsidRPr="0053264E">
      <w:r w:rsidRPr="0053264E">
        <w:t>TRGOVAČKI SUD U ZAGREBU</w:t>
      </w:r>
    </w:p>
    <w:p w:rsidRDefault="00295F32" w:rsidP="00295F32" w:rsidR="00295F32" w:rsidRPr="0053264E">
      <w:r w:rsidRPr="0053264E">
        <w:t xml:space="preserve">STALNA SLUŽBA </w:t>
      </w:r>
    </w:p>
    <w:p w:rsidRDefault="007668DE" w:rsidP="00295F32" w:rsidR="003126C7">
      <w:r>
        <w:t xml:space="preserve">Karlovac, </w:t>
      </w:r>
      <w:r w:rsidR="00134682">
        <w:t>Trg hrvatskih branitelja 1</w:t>
      </w:r>
    </w:p>
    <w:p w:rsidRDefault="00DF1B94" w:rsidP="003126C7" w:rsidR="00DF1B94" w:rsidRPr="007668DE">
      <w:pPr>
        <w:jc w:val="center"/>
      </w:pPr>
    </w:p>
    <w:p w:rsidRDefault="00F17825" w:rsidP="003126C7" w:rsidR="003126C7" w:rsidRPr="007668DE">
      <w:pPr>
        <w:jc w:val="center"/>
      </w:pPr>
      <w:r w:rsidRPr="007668DE">
        <w:t xml:space="preserve">U  I M E  </w:t>
      </w:r>
      <w:r w:rsidR="003126C7" w:rsidRPr="007668DE">
        <w:t>R</w:t>
      </w:r>
      <w:r w:rsidRPr="007668DE">
        <w:t xml:space="preserve"> </w:t>
      </w:r>
      <w:r w:rsidR="003126C7" w:rsidRPr="007668DE">
        <w:t>E</w:t>
      </w:r>
      <w:r w:rsidRPr="007668DE">
        <w:t xml:space="preserve"> </w:t>
      </w:r>
      <w:r w:rsidR="003126C7" w:rsidRPr="007668DE">
        <w:t>P</w:t>
      </w:r>
      <w:r w:rsidRPr="007668DE">
        <w:t xml:space="preserve"> </w:t>
      </w:r>
      <w:r w:rsidR="003126C7" w:rsidRPr="007668DE">
        <w:t>U</w:t>
      </w:r>
      <w:r w:rsidRPr="007668DE">
        <w:t xml:space="preserve"> </w:t>
      </w:r>
      <w:r w:rsidR="003126C7" w:rsidRPr="007668DE">
        <w:t>B</w:t>
      </w:r>
      <w:r w:rsidRPr="007668DE">
        <w:t xml:space="preserve"> </w:t>
      </w:r>
      <w:r w:rsidR="003126C7" w:rsidRPr="007668DE">
        <w:t>L</w:t>
      </w:r>
      <w:r w:rsidRPr="007668DE">
        <w:t xml:space="preserve"> </w:t>
      </w:r>
      <w:r w:rsidR="003126C7" w:rsidRPr="007668DE">
        <w:t>I</w:t>
      </w:r>
      <w:r w:rsidRPr="007668DE">
        <w:t xml:space="preserve"> </w:t>
      </w:r>
      <w:r w:rsidR="003126C7" w:rsidRPr="007668DE">
        <w:t>K</w:t>
      </w:r>
      <w:r w:rsidRPr="007668DE">
        <w:t xml:space="preserve"> E </w:t>
      </w:r>
      <w:r w:rsidR="003126C7" w:rsidRPr="007668DE">
        <w:t xml:space="preserve"> H</w:t>
      </w:r>
      <w:r w:rsidRPr="007668DE">
        <w:t xml:space="preserve"> </w:t>
      </w:r>
      <w:r w:rsidR="003126C7" w:rsidRPr="007668DE">
        <w:t>R</w:t>
      </w:r>
      <w:r w:rsidRPr="007668DE">
        <w:t xml:space="preserve"> </w:t>
      </w:r>
      <w:r w:rsidR="003126C7" w:rsidRPr="007668DE">
        <w:t>V</w:t>
      </w:r>
      <w:r w:rsidRPr="007668DE">
        <w:t xml:space="preserve"> </w:t>
      </w:r>
      <w:r w:rsidR="003126C7" w:rsidRPr="007668DE">
        <w:t>A</w:t>
      </w:r>
      <w:r w:rsidRPr="007668DE">
        <w:t xml:space="preserve"> </w:t>
      </w:r>
      <w:r w:rsidR="003126C7" w:rsidRPr="007668DE">
        <w:t>T</w:t>
      </w:r>
      <w:r w:rsidRPr="007668DE">
        <w:t xml:space="preserve"> </w:t>
      </w:r>
      <w:r w:rsidR="003126C7" w:rsidRPr="007668DE">
        <w:t>S</w:t>
      </w:r>
      <w:r w:rsidRPr="007668DE">
        <w:t xml:space="preserve"> </w:t>
      </w:r>
      <w:r w:rsidR="003126C7" w:rsidRPr="007668DE">
        <w:t>K</w:t>
      </w:r>
      <w:r w:rsidRPr="007668DE">
        <w:t xml:space="preserve"> E</w:t>
      </w:r>
    </w:p>
    <w:p w:rsidRDefault="00F17825" w:rsidP="00295F32" w:rsidR="00295F32" w:rsidRPr="007668DE">
      <w:pPr>
        <w:jc w:val="center"/>
      </w:pPr>
      <w:r w:rsidRPr="007668DE">
        <w:t>R J E Š E N J E</w:t>
      </w:r>
    </w:p>
    <w:p w:rsidRDefault="00295F32" w:rsidP="00295F32" w:rsidR="00295F32">
      <w:pPr>
        <w:jc w:val="center"/>
        <w:rPr>
          <w:b/>
        </w:rPr>
      </w:pPr>
    </w:p>
    <w:p w:rsidRDefault="0017084D" w:rsidP="00295F32" w:rsidR="00295F32" w:rsidRPr="0053264E">
      <w:pPr>
        <w:ind w:firstLine="708"/>
        <w:jc w:val="both"/>
      </w:pPr>
      <w:r>
        <w:t>Trgovački sud u Zagrebu, Stalna služba</w:t>
      </w:r>
      <w:r w:rsidR="00F17825">
        <w:t>,</w:t>
      </w:r>
      <w:r w:rsidR="00295F32" w:rsidRPr="0053264E">
        <w:t xml:space="preserve"> po sucu Goranki Boljkovac, kao stečajnom sucu, u povodu </w:t>
      </w:r>
      <w:r w:rsidR="003F4A53">
        <w:t>prijedloga predlagatelja</w:t>
      </w:r>
      <w:r w:rsidR="00295F32" w:rsidRPr="0053264E">
        <w:t xml:space="preserve"> FINANCIJSK</w:t>
      </w:r>
      <w:r w:rsidR="007668DE">
        <w:t>E</w:t>
      </w:r>
      <w:r w:rsidR="00295F32" w:rsidRPr="0053264E">
        <w:t xml:space="preserve"> AGENCIJ</w:t>
      </w:r>
      <w:r w:rsidR="007668DE">
        <w:t>E</w:t>
      </w:r>
      <w:r w:rsidR="00295F32" w:rsidRPr="0053264E">
        <w:t xml:space="preserve">, Zagreb, </w:t>
      </w:r>
      <w:r w:rsidR="007429CF">
        <w:t>Ulica grada Vukovara 70</w:t>
      </w:r>
      <w:r w:rsidR="00295F32" w:rsidRPr="0053264E">
        <w:t>, za</w:t>
      </w:r>
      <w:r w:rsidR="007668DE">
        <w:t xml:space="preserve"> </w:t>
      </w:r>
      <w:r w:rsidR="003F4A53">
        <w:t>otvaranje</w:t>
      </w:r>
      <w:r w:rsidR="007668DE">
        <w:t xml:space="preserve"> stečajnog postupka</w:t>
      </w:r>
      <w:r w:rsidR="00295F32" w:rsidRPr="0053264E">
        <w:t xml:space="preserve"> nad dužnikom </w:t>
      </w:r>
      <w:r w:rsidR="00EF6B50">
        <w:t>GRUN PRINT,</w:t>
      </w:r>
      <w:r w:rsidR="001B6EA6">
        <w:t xml:space="preserve"> d.o.o., Zagreb, </w:t>
      </w:r>
      <w:r w:rsidR="00EF6B50">
        <w:t>Bukovačka cesta 43</w:t>
      </w:r>
      <w:r w:rsidR="007E566B">
        <w:t xml:space="preserve">, OIB </w:t>
      </w:r>
      <w:r w:rsidR="00EF6B50" w:rsidRPr="00EF6B50">
        <w:t>48273264274</w:t>
      </w:r>
      <w:r w:rsidR="004B6701">
        <w:t xml:space="preserve">, </w:t>
      </w:r>
      <w:r w:rsidR="00295F32" w:rsidRPr="0053264E">
        <w:t xml:space="preserve">dana </w:t>
      </w:r>
      <w:r w:rsidR="001B6EA6">
        <w:t xml:space="preserve">28. kolovoza </w:t>
      </w:r>
      <w:r w:rsidR="00391C11">
        <w:t xml:space="preserve"> 2017</w:t>
      </w:r>
      <w:r w:rsidR="001B7108">
        <w:t>.</w:t>
      </w:r>
      <w:r w:rsidR="00295F32" w:rsidRPr="0053264E">
        <w:t xml:space="preserve"> godine </w:t>
      </w:r>
      <w:r w:rsidR="00391C11">
        <w:t xml:space="preserve"> </w:t>
      </w:r>
    </w:p>
    <w:p w:rsidRDefault="00DF1B94" w:rsidP="00295F32" w:rsidR="00DF1B94" w:rsidRPr="0053264E">
      <w:pPr>
        <w:jc w:val="both"/>
      </w:pPr>
    </w:p>
    <w:p w:rsidRDefault="00295F32" w:rsidP="00295F32" w:rsidR="00295F32" w:rsidRPr="00277F8E">
      <w:pPr>
        <w:jc w:val="center"/>
      </w:pPr>
      <w:r w:rsidRPr="00277F8E">
        <w:t>r i j e š i o    j e</w:t>
      </w:r>
    </w:p>
    <w:p w:rsidRDefault="00295F32" w:rsidP="00295F32" w:rsidR="00295F32">
      <w:pPr>
        <w:jc w:val="both"/>
      </w:pPr>
    </w:p>
    <w:p w:rsidRDefault="00134682" w:rsidP="00134682" w:rsidR="00134682">
      <w:pPr>
        <w:ind w:firstLine="708"/>
        <w:jc w:val="both"/>
      </w:pPr>
      <w:r>
        <w:t>I. Odbacuje se prijedlog za otvaranje stečajnog postupka</w:t>
      </w:r>
      <w:r w:rsidRPr="0053264E">
        <w:t xml:space="preserve"> nad dužnikom </w:t>
      </w:r>
      <w:r w:rsidR="00EF6B50">
        <w:t xml:space="preserve">GRUN PRINT, d.o.o., Zagreb, Bukovačka cesta 43, OIB </w:t>
      </w:r>
      <w:r w:rsidR="00EF6B50" w:rsidRPr="00EF6B50">
        <w:t>48273264274</w:t>
      </w:r>
      <w:r>
        <w:t xml:space="preserve">, od </w:t>
      </w:r>
      <w:r w:rsidR="00EF6B50">
        <w:t>6. srpnja</w:t>
      </w:r>
      <w:r>
        <w:t xml:space="preserve"> 2017. godine.</w:t>
      </w:r>
    </w:p>
    <w:p w:rsidRDefault="00B37895" w:rsidP="00C84611" w:rsidR="00B37895">
      <w:pPr>
        <w:ind w:firstLine="708"/>
        <w:jc w:val="both"/>
      </w:pPr>
    </w:p>
    <w:p w:rsidRDefault="004736FC" w:rsidP="004736FC" w:rsidR="004736FC">
      <w:pPr>
        <w:ind w:firstLine="708"/>
        <w:jc w:val="both"/>
      </w:pPr>
      <w:r>
        <w:t xml:space="preserve">II. Nalaže se Financijskoj agenciji da oslobodi sredstva u iznosu od </w:t>
      </w:r>
      <w:r w:rsidR="00EF6B50">
        <w:t>2.108,61</w:t>
      </w:r>
      <w:r>
        <w:t xml:space="preserve"> kn, zaplijenjena temeljem čl. 112. st. 1. Stečajnog zakona.</w:t>
      </w:r>
    </w:p>
    <w:p w:rsidRDefault="00520AC5" w:rsidP="004736FC" w:rsidR="00520AC5">
      <w:pPr>
        <w:ind w:firstLine="708"/>
        <w:jc w:val="both"/>
      </w:pPr>
    </w:p>
    <w:p w:rsidRDefault="00C84611" w:rsidP="00C84611" w:rsidR="00C84611">
      <w:pPr>
        <w:ind w:firstLine="708"/>
        <w:jc w:val="both"/>
      </w:pPr>
    </w:p>
    <w:p w:rsidRDefault="00C84611" w:rsidP="00C84611" w:rsidR="00C84611">
      <w:pPr>
        <w:jc w:val="center"/>
      </w:pPr>
      <w:r>
        <w:t>Obrazloženje</w:t>
      </w:r>
    </w:p>
    <w:p w:rsidRDefault="00C84611" w:rsidP="00C84611" w:rsidR="00C84611">
      <w:pPr>
        <w:jc w:val="center"/>
      </w:pPr>
    </w:p>
    <w:p w:rsidRDefault="00C84611" w:rsidP="00C84611" w:rsidR="00C84611" w:rsidRPr="00C254D4">
      <w:pPr>
        <w:ind w:firstLine="708"/>
        <w:jc w:val="both"/>
      </w:pPr>
      <w:r w:rsidRPr="00C254D4">
        <w:t xml:space="preserve">FINA-a Regionalni centar Zagreb, podnijela je ovom sudu dana </w:t>
      </w:r>
      <w:r w:rsidR="00EF6B50">
        <w:t>6. srpnja</w:t>
      </w:r>
      <w:r w:rsidR="00134682">
        <w:t xml:space="preserve"> 2017</w:t>
      </w:r>
      <w:r w:rsidRPr="00C254D4">
        <w:t xml:space="preserve">. prijedlog za otvaranje stečajnog postupka nad dužnikom </w:t>
      </w:r>
      <w:r w:rsidR="00A069DF">
        <w:t xml:space="preserve">GRUN PRINT, d.o.o., Zagreb, Bukovačka cesta 43, OIB </w:t>
      </w:r>
      <w:r w:rsidR="00A069DF" w:rsidRPr="00EF6B50">
        <w:t>48273264274</w:t>
      </w:r>
      <w:r>
        <w:t>.</w:t>
      </w:r>
      <w:r w:rsidR="00134682">
        <w:t xml:space="preserve"> </w:t>
      </w:r>
    </w:p>
    <w:p w:rsidRDefault="003F4A53" w:rsidP="003F4A53" w:rsidR="003F4A53" w:rsidRPr="00C254D4">
      <w:pPr>
        <w:ind w:firstLine="708"/>
        <w:jc w:val="both"/>
      </w:pPr>
    </w:p>
    <w:p w:rsidRDefault="007A6B2B" w:rsidP="007A6B2B" w:rsidR="007A6B2B">
      <w:pPr>
        <w:ind w:firstLine="708"/>
        <w:jc w:val="both"/>
      </w:pPr>
      <w:r w:rsidRPr="00C254D4">
        <w:t xml:space="preserve">Prijedlog je podnesen temeljem odredbe članka </w:t>
      </w:r>
      <w:r>
        <w:t>110. stavak 1</w:t>
      </w:r>
      <w:r w:rsidRPr="00C254D4">
        <w:t xml:space="preserve">. </w:t>
      </w:r>
      <w:r>
        <w:t xml:space="preserve">Stečajnog zakona (Narodne novine broj 71/15, dalje u tekstu: SZ-a). U prijedlogu predlagatelj navodi da na dan </w:t>
      </w:r>
      <w:r w:rsidR="00A069DF">
        <w:t>4. srpnja</w:t>
      </w:r>
      <w:r w:rsidR="00134682">
        <w:t xml:space="preserve"> 2017</w:t>
      </w:r>
      <w:r>
        <w:t xml:space="preserve">. godine dužnik u Očevidniku redoslijeda osnova za plaćanje ima evidentirane neizvršene osnove za plaćanje u neprekinutom razdoblju od 120 dana, u ukupnom iznosu od </w:t>
      </w:r>
      <w:r w:rsidR="00A069DF">
        <w:t>25.775,09</w:t>
      </w:r>
      <w:r>
        <w:t xml:space="preserve"> kn, te da dužnik ima </w:t>
      </w:r>
      <w:r w:rsidR="00A069DF">
        <w:t>dva zaposlena</w:t>
      </w:r>
      <w:r>
        <w:t xml:space="preserve">. </w:t>
      </w:r>
    </w:p>
    <w:p w:rsidRDefault="007A6B2B" w:rsidP="007A6B2B" w:rsidR="007A6B2B">
      <w:pPr>
        <w:ind w:firstLine="708"/>
        <w:jc w:val="both"/>
      </w:pPr>
    </w:p>
    <w:p w:rsidRDefault="007A6B2B" w:rsidP="007A6B2B" w:rsidR="007A6B2B">
      <w:pPr>
        <w:ind w:firstLine="708"/>
        <w:jc w:val="both"/>
      </w:pPr>
      <w:r>
        <w:t xml:space="preserve">Predlagatelj nadalje navodi da na temelju čl. 112. st. 5. SZ-a obavještava sud da dužnik na dan </w:t>
      </w:r>
      <w:r w:rsidR="00A069DF">
        <w:t>4. srpnja</w:t>
      </w:r>
      <w:r w:rsidR="00134682">
        <w:t xml:space="preserve"> 2017</w:t>
      </w:r>
      <w:r>
        <w:t xml:space="preserve">. godine ima zaplijenjena novčana sredstva u iznosu od </w:t>
      </w:r>
      <w:r w:rsidR="00A069DF">
        <w:t>2.108,61</w:t>
      </w:r>
      <w:r>
        <w:t xml:space="preserve"> kn na ime predujma za namirenje troškova stečajnog postupka, a da je FINA na temelju čl. 114. st. 3. SZ-a oslobođena plaćanja predujma za namirenje troškova stečajnog postupka. </w:t>
      </w:r>
    </w:p>
    <w:p w:rsidRDefault="007A6B2B" w:rsidP="007A6B2B" w:rsidR="007A6B2B">
      <w:pPr>
        <w:ind w:firstLine="708"/>
        <w:jc w:val="both"/>
      </w:pPr>
    </w:p>
    <w:p w:rsidRDefault="007A6B2B" w:rsidP="007A6B2B" w:rsidR="007A6B2B">
      <w:pPr>
        <w:ind w:firstLine="708"/>
        <w:jc w:val="both"/>
      </w:pPr>
      <w:r>
        <w:t xml:space="preserve">Odredbom članka 110. stavka 1. SZ-a propisano je da je Financijska agencija dužna podnijeti prijedlog za otvaranje stečajnoga postupka ako pravna osoba u Očevidniku redoslijeda osnova za plaćanje ima evidentirane neizvršene osnove za plaćanje u </w:t>
      </w:r>
      <w:r>
        <w:lastRenderedPageBreak/>
        <w:t xml:space="preserve">neprekinutom razdoblju do 120 dana, u roku od 8 dana od isteka toga razdoblja, osim ako su ispunjene pretpostavke iz članka 428. istog Zakona. </w:t>
      </w:r>
    </w:p>
    <w:p w:rsidRDefault="007A6B2B" w:rsidP="007A6B2B" w:rsidR="007A6B2B">
      <w:pPr>
        <w:ind w:firstLine="708"/>
        <w:jc w:val="both"/>
      </w:pPr>
    </w:p>
    <w:p w:rsidRDefault="007A6B2B" w:rsidP="007A6B2B" w:rsidR="007A6B2B">
      <w:pPr>
        <w:ind w:firstLine="708"/>
        <w:jc w:val="both"/>
      </w:pPr>
      <w:r>
        <w:t xml:space="preserve">Odredbom čl. 5. st. 1. SZ-a propisano je da se stečajni postupak može otvoriti ako sud utvrdi postojanje stečajnoga razloga; odredbom st. 2. istog članka propisano je da su stečajni razlozi nesposobnost za plaćanje i prezaduženost. </w:t>
      </w:r>
    </w:p>
    <w:p w:rsidRDefault="007A6B2B" w:rsidP="007A6B2B" w:rsidR="007A6B2B">
      <w:pPr>
        <w:ind w:firstLine="708"/>
        <w:jc w:val="both"/>
      </w:pPr>
    </w:p>
    <w:p w:rsidRDefault="007A6B2B" w:rsidP="007A6B2B" w:rsidR="007A6B2B">
      <w:pPr>
        <w:ind w:firstLine="708"/>
        <w:jc w:val="both"/>
      </w:pPr>
      <w:r>
        <w:t xml:space="preserve">Dužnik je </w:t>
      </w:r>
      <w:r w:rsidR="004736FC">
        <w:t xml:space="preserve">dana </w:t>
      </w:r>
      <w:r w:rsidR="00A069DF">
        <w:t>28. srpnja</w:t>
      </w:r>
      <w:r w:rsidR="004736FC">
        <w:t xml:space="preserve"> 2017. godine </w:t>
      </w:r>
      <w:r>
        <w:t xml:space="preserve">u spis </w:t>
      </w:r>
      <w:r w:rsidR="004736FC">
        <w:t xml:space="preserve">dostavio </w:t>
      </w:r>
      <w:r w:rsidR="00A069DF">
        <w:t xml:space="preserve">Očevidnik o redoslijedu plaćanja </w:t>
      </w:r>
      <w:r>
        <w:t xml:space="preserve">od </w:t>
      </w:r>
      <w:r w:rsidR="00A069DF">
        <w:t>27. srpnja</w:t>
      </w:r>
      <w:r w:rsidR="004736FC">
        <w:t xml:space="preserve"> 2017</w:t>
      </w:r>
      <w:r>
        <w:t>. godine</w:t>
      </w:r>
      <w:r w:rsidR="00134682">
        <w:t xml:space="preserve"> (list 6 spisa)</w:t>
      </w:r>
      <w:r>
        <w:t>, iz koje</w:t>
      </w:r>
      <w:r w:rsidR="00A069DF">
        <w:t>g</w:t>
      </w:r>
      <w:r>
        <w:t xml:space="preserve"> proizlazi da na </w:t>
      </w:r>
      <w:r w:rsidR="00A069DF">
        <w:t xml:space="preserve">navedeni datum </w:t>
      </w:r>
      <w:r>
        <w:t>nepodmirene obveze iznose 0,00 kn, odnosno da</w:t>
      </w:r>
      <w:r w:rsidR="00A069DF">
        <w:t xml:space="preserve"> stanje blokade iznosi 0,00 kn. </w:t>
      </w:r>
    </w:p>
    <w:p w:rsidRDefault="00741F56" w:rsidP="00C84611" w:rsidR="00741F56">
      <w:pPr>
        <w:ind w:firstLine="708"/>
        <w:jc w:val="both"/>
      </w:pPr>
    </w:p>
    <w:p w:rsidRDefault="00134682" w:rsidP="00134682" w:rsidR="00134682">
      <w:pPr>
        <w:ind w:firstLine="708"/>
        <w:jc w:val="both"/>
      </w:pPr>
      <w:r>
        <w:t xml:space="preserve">Dakle, dužnik je postao sposoban za plaćanje, slijedom čega proizlazi da kod dužnika ne postoji stečajni razlog nesposobnosti za plaćanje, pa je prijedlog za otvaranje stečajnog postupka nad dužnikom valjalo odbaciti te riješiti kao u pod točkom I. izreke ovog rješenja. </w:t>
      </w:r>
    </w:p>
    <w:p w:rsidRDefault="00E81800" w:rsidP="000F0EF4" w:rsidR="00E81800">
      <w:pPr>
        <w:ind w:firstLine="708"/>
        <w:jc w:val="both"/>
      </w:pPr>
    </w:p>
    <w:p w:rsidRDefault="004736FC" w:rsidP="004736FC" w:rsidR="004736FC">
      <w:pPr>
        <w:ind w:firstLine="708"/>
        <w:jc w:val="both"/>
      </w:pPr>
      <w:r>
        <w:t xml:space="preserve">Odredbom čl. 112. st. 1. SZ-a propisano je da nakon što Financijska agencija utvrdi nemogućnost izvršenja osnove za plaćanje radi nedostataka novčanih sredstava na računima dužnika pravne osobe, naložiti će banci da zaplijeni novčana sredstva s računa dužnika, u iznosu od </w:t>
      </w:r>
      <w:r w:rsidR="00A069DF">
        <w:t>2.108,61</w:t>
      </w:r>
      <w:r>
        <w:t xml:space="preserve"> kn za predujam za namirenje troškova stečajnoga postupka; odredbom stavka 7. istog članka propisano je da ako sud odbaci ili odbije prijedlog za otvaranje stečajnoga postupka, rješenjem o odbacivanju odnosno odbijanju naložit će Financijskoj agenciji da oslobodi sredstva zaplijenjena na temelju stavka 1. toga članka. </w:t>
      </w:r>
    </w:p>
    <w:p w:rsidRDefault="004736FC" w:rsidP="004736FC" w:rsidR="004736FC">
      <w:pPr>
        <w:ind w:firstLine="708"/>
        <w:jc w:val="both"/>
      </w:pPr>
    </w:p>
    <w:p w:rsidRDefault="004736FC" w:rsidP="004736FC" w:rsidR="004736FC">
      <w:pPr>
        <w:ind w:firstLine="708"/>
        <w:jc w:val="both"/>
      </w:pPr>
      <w:r>
        <w:t xml:space="preserve">Slijedom navedenog, temeljem odredbe čl. 112. st. 7. SZ-a valjalo je riješiti kao pod točkom II. izreke ovog rješenja. </w:t>
      </w:r>
    </w:p>
    <w:p w:rsidRDefault="00C84611" w:rsidP="00C84611" w:rsidR="00C84611">
      <w:pPr>
        <w:ind w:firstLine="708"/>
        <w:jc w:val="both"/>
      </w:pPr>
      <w:r>
        <w:t xml:space="preserve"> </w:t>
      </w:r>
    </w:p>
    <w:p w:rsidRDefault="00C84611" w:rsidP="00C84611" w:rsidR="00C84611" w:rsidRPr="0053264E">
      <w:pPr>
        <w:ind w:firstLine="708"/>
        <w:jc w:val="center"/>
      </w:pPr>
      <w:r w:rsidRPr="0053264E">
        <w:t xml:space="preserve">U Karlovcu, </w:t>
      </w:r>
      <w:r w:rsidR="001B6EA6">
        <w:t>28. kolovoza</w:t>
      </w:r>
      <w:r>
        <w:t xml:space="preserve"> 2017</w:t>
      </w:r>
      <w:r w:rsidRPr="0053264E">
        <w:t>. godine</w:t>
      </w:r>
    </w:p>
    <w:p w:rsidRDefault="00295F32" w:rsidP="00295F32" w:rsidR="00295F32" w:rsidRPr="0053264E">
      <w:r w:rsidRPr="0053264E">
        <w:t xml:space="preserve">                                   </w:t>
      </w:r>
    </w:p>
    <w:p w:rsidRDefault="00295F32" w:rsidP="00295F32" w:rsidR="00295F32" w:rsidRPr="0053264E">
      <w:r w:rsidRPr="0053264E">
        <w:t xml:space="preserve">                                                                                                            </w:t>
      </w:r>
      <w:r w:rsidR="00CB6C29">
        <w:t xml:space="preserve">     </w:t>
      </w:r>
      <w:r w:rsidRPr="0053264E">
        <w:t xml:space="preserve">Sudac: </w:t>
      </w:r>
    </w:p>
    <w:p w:rsidRDefault="00295F32" w:rsidP="00295F32" w:rsidR="00874E6C">
      <w:r w:rsidRPr="0053264E">
        <w:t xml:space="preserve">                                                                                                  </w:t>
      </w:r>
      <w:r w:rsidR="00CB6C29">
        <w:t xml:space="preserve">              </w:t>
      </w:r>
      <w:r w:rsidRPr="0053264E">
        <w:t>Goranka Boljkovac</w:t>
      </w:r>
      <w:r w:rsidR="00E80FBC">
        <w:t>, v.r.</w:t>
      </w:r>
    </w:p>
    <w:p w:rsidRDefault="00CB6C29" w:rsidP="00295F32" w:rsidR="00CB6C29" w:rsidRPr="0053264E"/>
    <w:p w:rsidRDefault="00CB6C29" w:rsidP="00E80FBC" w:rsidR="00F746A9" w:rsidRPr="005B77E1">
      <w:pPr>
        <w:tabs>
          <w:tab w:pos="708" w:val="left"/>
          <w:tab w:pos="6750" w:val="left"/>
        </w:tabs>
      </w:pPr>
      <w:r>
        <w:tab/>
      </w:r>
      <w:r w:rsidR="00E80FBC">
        <w:tab/>
        <w:t>Za točnost otpravka-</w:t>
      </w:r>
    </w:p>
    <w:p w:rsidRDefault="00F746A9" w:rsidP="00756733" w:rsidR="00756733" w:rsidRPr="005B77E1">
      <w:pPr>
        <w:tabs>
          <w:tab w:pos="6703" w:val="left"/>
        </w:tabs>
      </w:pPr>
      <w:r>
        <w:tab/>
      </w:r>
      <w:r w:rsidR="00E80FBC">
        <w:t xml:space="preserve"> ovlašteni službenik:</w:t>
      </w:r>
    </w:p>
    <w:p w:rsidRDefault="00E80FBC" w:rsidP="009C5BC5" w:rsidR="00582442" w:rsidRPr="0053264E">
      <w:pPr>
        <w:tabs>
          <w:tab w:pos="6703" w:val="left"/>
        </w:tabs>
      </w:pPr>
      <w:r>
        <w:tab/>
        <w:t xml:space="preserve"> </w:t>
      </w:r>
      <w:r w:rsidR="00E406C7">
        <w:t>Renata Klokočki</w:t>
      </w:r>
    </w:p>
    <w:p w:rsidRDefault="00295F32" w:rsidP="00295F32" w:rsidR="00295F32" w:rsidRPr="0053264E"/>
    <w:p w:rsidRDefault="002D49A0" w:rsidP="00DF1B94" w:rsidR="002D49A0"/>
    <w:p w:rsidRDefault="002454B3" w:rsidP="002454B3" w:rsidR="002454B3" w:rsidRPr="007A5897">
      <w:pPr>
        <w:tabs>
          <w:tab w:pos="6900" w:val="left"/>
        </w:tabs>
      </w:pPr>
      <w:r>
        <w:t>Uputa</w:t>
      </w:r>
      <w:r w:rsidRPr="007A5897">
        <w:t xml:space="preserve"> o pravnom lijeku:</w:t>
      </w:r>
      <w:r w:rsidRPr="007A5897">
        <w:tab/>
      </w:r>
    </w:p>
    <w:p w:rsidRDefault="002454B3" w:rsidP="002454B3" w:rsidR="002454B3" w:rsidRPr="007A5897">
      <w:r w:rsidRPr="007A5897">
        <w:t xml:space="preserve">Protiv ovog rješenja dopuštena je žalba </w:t>
      </w:r>
    </w:p>
    <w:p w:rsidRDefault="002454B3" w:rsidP="002454B3" w:rsidR="002454B3" w:rsidRPr="007A5897">
      <w:r w:rsidRPr="007A5897">
        <w:t>u roku od 8 dana, koja se podnosi u tri primjerka,</w:t>
      </w:r>
    </w:p>
    <w:p w:rsidRDefault="002454B3" w:rsidP="002454B3" w:rsidR="002454B3" w:rsidRPr="007A5897">
      <w:r w:rsidRPr="007A5897">
        <w:t>Visokom trgovačkom sudu Republike Hrvatske,</w:t>
      </w:r>
    </w:p>
    <w:p w:rsidRDefault="002454B3" w:rsidP="002454B3" w:rsidR="002454B3" w:rsidRPr="007A5897">
      <w:r w:rsidRPr="007A5897">
        <w:t>putem ovog suda.</w:t>
      </w:r>
    </w:p>
    <w:p w:rsidRDefault="002454B3" w:rsidP="00DF1B94" w:rsidR="00DF1B94" w:rsidRPr="0053264E">
      <w:r>
        <w:t xml:space="preserve"> </w:t>
      </w:r>
    </w:p>
    <w:sectPr w:rsidSect="00DF1B94" w:rsidR="00DF1B94" w:rsidRPr="0053264E">
      <w:headerReference w:type="even" r:id="rId11"/>
      <w:headerReference w:type="default" r:id="rId12"/>
      <w:pgSz w:h="16838" w:w="11906"/>
      <w:pgMar w:gutter="0" w:footer="708" w:header="708" w:left="1417" w:bottom="1702"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7351F" w:rsidR="0067351F">
      <w:r>
        <w:separator/>
      </w:r>
    </w:p>
  </w:endnote>
  <w:endnote w:id="0" w:type="continuationSeparator">
    <w:p w:rsidRDefault="0067351F" w:rsidR="0067351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7351F" w:rsidR="0067351F">
      <w:r>
        <w:separator/>
      </w:r>
    </w:p>
  </w:footnote>
  <w:footnote w:id="0" w:type="continuationSeparator">
    <w:p w:rsidRDefault="0067351F" w:rsidR="0067351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460DD">
      <w:rPr>
        <w:rStyle w:val="Brojstranice"/>
        <w:noProof/>
      </w:rPr>
      <w:t>2</w:t>
    </w:r>
    <w:r>
      <w:rPr>
        <w:rStyle w:val="Brojstranice"/>
      </w:rPr>
      <w:fldChar w:fldCharType="end"/>
    </w:r>
  </w:p>
  <w:p w:rsidRDefault="00874E6C" w:rsidP="004D27C4" w:rsidR="00874E6C">
    <w:pPr>
      <w:pStyle w:val="Zaglavlje"/>
      <w:jc w:val="right"/>
    </w:pPr>
    <w:r>
      <w:t>4 St-</w:t>
    </w:r>
    <w:r w:rsidR="00EF6B50">
      <w:t>1950</w:t>
    </w:r>
    <w:r w:rsidR="00460757">
      <w:t>/17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FB30075"/>
    <w:multiLevelType w:val="hybridMultilevel"/>
    <w:tmpl w:val="A0AEA9F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229C0"/>
    <w:rsid w:val="00033DB9"/>
    <w:rsid w:val="0007268C"/>
    <w:rsid w:val="000858AE"/>
    <w:rsid w:val="000B4426"/>
    <w:rsid w:val="000E7C58"/>
    <w:rsid w:val="000F0A0A"/>
    <w:rsid w:val="000F0EF4"/>
    <w:rsid w:val="00134682"/>
    <w:rsid w:val="0017084D"/>
    <w:rsid w:val="001740AB"/>
    <w:rsid w:val="00196C52"/>
    <w:rsid w:val="001B6EA6"/>
    <w:rsid w:val="001B7108"/>
    <w:rsid w:val="001F05D9"/>
    <w:rsid w:val="00206D22"/>
    <w:rsid w:val="00217CDB"/>
    <w:rsid w:val="002454B3"/>
    <w:rsid w:val="0027227B"/>
    <w:rsid w:val="0027745F"/>
    <w:rsid w:val="00277F8E"/>
    <w:rsid w:val="0028644D"/>
    <w:rsid w:val="00295F32"/>
    <w:rsid w:val="002D16B2"/>
    <w:rsid w:val="002D49A0"/>
    <w:rsid w:val="002E17F8"/>
    <w:rsid w:val="003126C7"/>
    <w:rsid w:val="00343119"/>
    <w:rsid w:val="003746BE"/>
    <w:rsid w:val="003814BB"/>
    <w:rsid w:val="00391C11"/>
    <w:rsid w:val="003F4A53"/>
    <w:rsid w:val="00460757"/>
    <w:rsid w:val="004736FC"/>
    <w:rsid w:val="004B0A0A"/>
    <w:rsid w:val="004B4514"/>
    <w:rsid w:val="004B6701"/>
    <w:rsid w:val="004D27C4"/>
    <w:rsid w:val="00520AC5"/>
    <w:rsid w:val="0053264E"/>
    <w:rsid w:val="00582442"/>
    <w:rsid w:val="005E2748"/>
    <w:rsid w:val="00667243"/>
    <w:rsid w:val="0067351F"/>
    <w:rsid w:val="00683588"/>
    <w:rsid w:val="00741F56"/>
    <w:rsid w:val="007429CF"/>
    <w:rsid w:val="00755147"/>
    <w:rsid w:val="00756733"/>
    <w:rsid w:val="00757A14"/>
    <w:rsid w:val="007668DE"/>
    <w:rsid w:val="007878E8"/>
    <w:rsid w:val="007A6B2B"/>
    <w:rsid w:val="007B1DD3"/>
    <w:rsid w:val="007D5D16"/>
    <w:rsid w:val="007E566B"/>
    <w:rsid w:val="008460DD"/>
    <w:rsid w:val="00874E6C"/>
    <w:rsid w:val="008C33DF"/>
    <w:rsid w:val="008C6070"/>
    <w:rsid w:val="008D3D0F"/>
    <w:rsid w:val="0094791B"/>
    <w:rsid w:val="009A0E71"/>
    <w:rsid w:val="009C5BC5"/>
    <w:rsid w:val="009E0FFF"/>
    <w:rsid w:val="00A058DD"/>
    <w:rsid w:val="00A069DF"/>
    <w:rsid w:val="00A26712"/>
    <w:rsid w:val="00A51F97"/>
    <w:rsid w:val="00A675FB"/>
    <w:rsid w:val="00AE2532"/>
    <w:rsid w:val="00AF7785"/>
    <w:rsid w:val="00B1314F"/>
    <w:rsid w:val="00B37895"/>
    <w:rsid w:val="00BA257E"/>
    <w:rsid w:val="00BE3247"/>
    <w:rsid w:val="00BF6F39"/>
    <w:rsid w:val="00C82C2F"/>
    <w:rsid w:val="00C84611"/>
    <w:rsid w:val="00C92DA2"/>
    <w:rsid w:val="00CB6C29"/>
    <w:rsid w:val="00CC408D"/>
    <w:rsid w:val="00CF4712"/>
    <w:rsid w:val="00D12A3F"/>
    <w:rsid w:val="00D36516"/>
    <w:rsid w:val="00D62198"/>
    <w:rsid w:val="00DC7E72"/>
    <w:rsid w:val="00DF1B94"/>
    <w:rsid w:val="00E406C7"/>
    <w:rsid w:val="00E80FBC"/>
    <w:rsid w:val="00E81800"/>
    <w:rsid w:val="00E84520"/>
    <w:rsid w:val="00EF6B50"/>
    <w:rsid w:val="00F11929"/>
    <w:rsid w:val="00F17825"/>
    <w:rsid w:val="00F2244C"/>
    <w:rsid w:val="00F42B08"/>
    <w:rsid w:val="00F72F59"/>
    <w:rsid w:val="00F746A9"/>
    <w:rsid w:val="00F86FC3"/>
    <w:rsid w:val="00FB5822"/>
    <w:rsid w:val="00FD6BE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8460DD"/>
    <w:rPr>
      <w:color w:val="808080"/>
      <w:bdr w:space="0" w:sz="0" w:color="auto" w:val="none"/>
      <w:shd w:fill="auto" w:color="auto" w:val="clear"/>
    </w:rPr>
  </w:style>
  <w:style w:customStyle="true" w:styleId="eSPISCCParagraphDefaultFont" w:type="character">
    <w:name w:val="eSPIS_CC_Paragraph Default Font"/>
    <w:basedOn w:val="Zadanifontodlomka"/>
    <w:rsid w:val="008460D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460DD"/>
    <w:rPr>
      <w:bdr w:space="0" w:sz="0" w:color="auto" w:val="none"/>
      <w:shd w:fill="FFFFCC" w:color="auto" w:val="clear"/>
      <w:lang w:val="hr-HR"/>
    </w:rPr>
  </w:style>
  <w:style w:customStyle="true" w:styleId="PozadinaSvijetloCrvena" w:type="character">
    <w:name w:val="Pozadina_SvijetloCrvena"/>
    <w:basedOn w:val="eSPISCCParagraphDefaultFont"/>
    <w:rsid w:val="008460D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460D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8460DD"/>
    <w:rPr>
      <w:color w:val="808080"/>
      <w:bdr w:color="auto" w:space="0" w:sz="0" w:val="none"/>
      <w:shd w:color="auto" w:fill="auto" w:val="clear"/>
    </w:rPr>
  </w:style>
  <w:style w:customStyle="1" w:styleId="eSPISCCParagraphDefaultFont" w:type="character">
    <w:name w:val="eSPIS_CC_Paragraph Default Font"/>
    <w:basedOn w:val="Zadanifontodlomka"/>
    <w:rsid w:val="008460D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460DD"/>
    <w:rPr>
      <w:bdr w:color="auto" w:space="0" w:sz="0" w:val="none"/>
      <w:shd w:color="auto" w:fill="FFFFCC" w:val="clear"/>
      <w:lang w:val="hr-HR"/>
    </w:rPr>
  </w:style>
  <w:style w:customStyle="1" w:styleId="PozadinaSvijetloCrvena" w:type="character">
    <w:name w:val="Pozadina_SvijetloCrvena"/>
    <w:basedOn w:val="eSPISCCParagraphDefaultFont"/>
    <w:rsid w:val="008460D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460D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kolovoza 2017.</izvorni_sadrzaj>
    <derivirana_varijabla naziv="DomainObject.DatumDonosenjaOdluke_1">28.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1950</izvorni_sadrzaj>
    <derivirana_varijabla naziv="DomainObject.Predmet.Broj_1">1950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srpnja 2017.</izvorni_sadrzaj>
    <derivirana_varijabla naziv="DomainObject.Predmet.DatumOsnivanja_1">7.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St-1950/2017</izvorni_sadrzaj>
    <derivirana_varijabla naziv="DomainObject.Predmet.OznakaBroj_1">St-1950/2017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GRUN PRINT- grafička djelatnost, trgovina i usluge, d.o.o.</izvorni_sadrzaj>
    <derivirana_varijabla naziv="DomainObject.Predmet.ProtustrankaFormated_1">  GRUN PRINT- grafička djelatnost, trgovina i usluge, d.o.o.</derivirana_varijabla>
  </DomainObject.Predmet.ProtustrankaFormated>
  <DomainObject.Predmet.ProtustrankaFormatedOIB>
    <izvorni_sadrzaj>  GRUN PRINT- grafička djelatnost, trgovina i usluge, d.o.o., OIB 48273264274</izvorni_sadrzaj>
    <derivirana_varijabla naziv="DomainObject.Predmet.ProtustrankaFormatedOIB_1">  GRUN PRINT- grafička djelatnost, trgovina i usluge, d.o.o., OIB 48273264274</derivirana_varijabla>
  </DomainObject.Predmet.ProtustrankaFormatedOIB>
  <DomainObject.Predmet.ProtustrankaFormatedWithAdress>
    <izvorni_sadrzaj> GRUN PRINT- grafička djelatnost, trgovina i usluge, d.o.o., Bukovačka Cesta 43, 10000 Zagreb</izvorni_sadrzaj>
    <derivirana_varijabla naziv="DomainObject.Predmet.ProtustrankaFormatedWithAdress_1"> GRUN PRINT- grafička djelatnost, trgovina i usluge, d.o.o., Bukovačka Cesta 43, 10000 Zagreb</derivirana_varijabla>
  </DomainObject.Predmet.ProtustrankaFormatedWithAdress>
  <DomainObject.Predmet.ProtustrankaFormatedWithAdressOIB>
    <izvorni_sadrzaj> GRUN PRINT- grafička djelatnost, trgovina i usluge, d.o.o., OIB 48273264274, Bukovačka Cesta 43, 10000 Zagreb</izvorni_sadrzaj>
    <derivirana_varijabla naziv="DomainObject.Predmet.ProtustrankaFormatedWithAdressOIB_1"> GRUN PRINT- grafička djelatnost, trgovina i usluge, d.o.o., OIB 48273264274, Bukovačka Cesta 43, 10000 Zagreb</derivirana_varijabla>
  </DomainObject.Predmet.ProtustrankaFormatedWithAdressOIB>
  <DomainObject.Predmet.ProtustrankaWithAdress>
    <izvorni_sadrzaj>GRUN PRINT- grafička djelatnost, trgovina i usluge, d.o.o. Bukovačka Cesta 43, 10000 Zagreb</izvorni_sadrzaj>
    <derivirana_varijabla naziv="DomainObject.Predmet.ProtustrankaWithAdress_1">GRUN PRINT- grafička djelatnost, trgovina i usluge, d.o.o. Bukovačka Cesta 43, 10000 Zagreb</derivirana_varijabla>
  </DomainObject.Predmet.ProtustrankaWithAdress>
  <DomainObject.Predmet.ProtustrankaWithAdressOIB>
    <izvorni_sadrzaj>GRUN PRINT- grafička djelatnost, trgovina i usluge, d.o.o., OIB 48273264274, Bukovačka Cesta 43, 10000 Zagreb</izvorni_sadrzaj>
    <derivirana_varijabla naziv="DomainObject.Predmet.ProtustrankaWithAdressOIB_1">GRUN PRINT- grafička djelatnost, trgovina i usluge, d.o.o., OIB 48273264274, Bukovačka Cesta 43, 10000 Zagreb</derivirana_varijabla>
  </DomainObject.Predmet.ProtustrankaWithAdressOIB>
  <DomainObject.Predmet.ProtustrankaNazivFormated>
    <izvorni_sadrzaj>GRUN PRINT- grafička djelatnost, trgovina i usluge, d.o.o.</izvorni_sadrzaj>
    <derivirana_varijabla naziv="DomainObject.Predmet.ProtustrankaNazivFormated_1">GRUN PRINT- grafička djelatnost, trgovina i usluge, d.o.o.</derivirana_varijabla>
  </DomainObject.Predmet.ProtustrankaNazivFormated>
  <DomainObject.Predmet.ProtustrankaNazivFormatedOIB>
    <izvorni_sadrzaj>GRUN PRINT- grafička djelatnost, trgovina i usluge, d.o.o., OIB 48273264274</izvorni_sadrzaj>
    <derivirana_varijabla naziv="DomainObject.Predmet.ProtustrankaNazivFormatedOIB_1">GRUN PRINT- grafička djelatnost, trgovina i usluge, d.o.o., OIB 48273264274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1995.1, 10000 Zagreb</izvorni_sadrzaj>
    <derivirana_varijabla naziv="DomainObject.Predmet.StrankaFormatedWithAdress_1"> FINA Regionalni centar Zagreb, Trg svibanjskih žrtava 1995.1, 10000 Zagreb</derivirana_varijabla>
  </DomainObject.Predmet.StrankaFormatedWithAdress>
  <DomainObject.Predmet.StrankaFormatedWithAdressOIB>
    <izvorni_sadrzaj> FINA Regionalni centar Zagreb, OIB 85821130368, Trg svibanjskih žrtava 1995.1, 10000 Zagreb</izvorni_sadrzaj>
    <derivirana_varijabla naziv="DomainObject.Predmet.StrankaFormatedWithAdressOIB_1"> FINA Regionalni centar Zagreb, OIB 85821130368, Trg svibanjskih žrtava 1995.1, 10000 Zagreb</derivirana_varijabla>
  </DomainObject.Predmet.StrankaFormatedWithAdressOIB>
  <DomainObject.Predmet.StrankaWithAdress>
    <izvorni_sadrzaj>FINA Regionalni centar Zagreb Trg svibanjskih žrtava 1995.1,10000 Zagreb</izvorni_sadrzaj>
    <derivirana_varijabla naziv="DomainObject.Predmet.StrankaWithAdress_1">FINA Regionalni centar Zagreb Trg svibanjskih žrtava 1995.1,10000 Zagreb</derivirana_varijabla>
  </DomainObject.Predmet.StrankaWithAdress>
  <DomainObject.Predmet.StrankaWithAdressOIB>
    <izvorni_sadrzaj>FINA Regionalni centar Zagreb, OIB 85821130368, Trg svibanjskih žrtava 1995.1,10000 Zagreb</izvorni_sadrzaj>
    <derivirana_varijabla naziv="DomainObject.Predmet.StrankaWithAdressOIB_1">FINA Regionalni centar Zagreb, OIB 85821130368, Trg svibanjskih žrtava 1995.1,10000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1995.1, 10000 Zagreb</item>
    </izvorni_sadrzaj>
    <derivirana_varijabla naziv="DomainObject.Predmet.StrankaListFormatedWithAdress_1">
      <item>FINA Regionalni centar Zagreb, Trg svibanjskih žrtava 1995.1, 10000 Zagreb</item>
    </derivirana_varijabla>
  </DomainObject.Predmet.StrankaListFormatedWithAdress>
  <DomainObject.Predmet.StrankaListFormatedWithAdressOIB>
    <izvorni_sadrzaj>
      <item>FINA Regionalni centar Zagreb, OIB 85821130368, Trg svibanjskih žrtava 1995.1, 10000 Zagreb</item>
    </izvorni_sadrzaj>
    <derivirana_varijabla naziv="DomainObject.Predmet.StrankaListFormatedWithAdressOIB_1">
      <item>FINA Regionalni centar Zagreb, OIB 85821130368, Trg svibanjskih žrtava 1995.1,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GRUN PRINT- grafička djelatnost, trgovina i usluge, d.o.o.</item>
    </izvorni_sadrzaj>
    <derivirana_varijabla naziv="DomainObject.Predmet.ProtuStrankaListFormated_1">
      <item>GRUN PRINT- grafička djelatnost, trgovina i usluge, d.o.o.</item>
    </derivirana_varijabla>
  </DomainObject.Predmet.ProtuStrankaListFormated>
  <DomainObject.Predmet.ProtuStrankaListFormatedOIB>
    <izvorni_sadrzaj>
      <item>GRUN PRINT- grafička djelatnost, trgovina i usluge, d.o.o., OIB 48273264274</item>
    </izvorni_sadrzaj>
    <derivirana_varijabla naziv="DomainObject.Predmet.ProtuStrankaListFormatedOIB_1">
      <item>GRUN PRINT- grafička djelatnost, trgovina i usluge, d.o.o., OIB 48273264274</item>
    </derivirana_varijabla>
  </DomainObject.Predmet.ProtuStrankaListFormatedOIB>
  <DomainObject.Predmet.ProtuStrankaListFormatedWithAdress>
    <izvorni_sadrzaj>
      <item>GRUN PRINT- grafička djelatnost, trgovina i usluge, d.o.o., Bukovačka Cesta 43, 10000 Zagreb</item>
    </izvorni_sadrzaj>
    <derivirana_varijabla naziv="DomainObject.Predmet.ProtuStrankaListFormatedWithAdress_1">
      <item>GRUN PRINT- grafička djelatnost, trgovina i usluge, d.o.o., Bukovačka Cesta 43, 10000 Zagreb</item>
    </derivirana_varijabla>
  </DomainObject.Predmet.ProtuStrankaListFormatedWithAdress>
  <DomainObject.Predmet.ProtuStrankaListFormatedWithAdressOIB>
    <izvorni_sadrzaj>
      <item>GRUN PRINT- grafička djelatnost, trgovina i usluge, d.o.o., OIB 48273264274, Bukovačka Cesta 43, 10000 Zagreb</item>
    </izvorni_sadrzaj>
    <derivirana_varijabla naziv="DomainObject.Predmet.ProtuStrankaListFormatedWithAdressOIB_1">
      <item>GRUN PRINT- grafička djelatnost, trgovina i usluge, d.o.o., OIB 48273264274, Bukovačka Cesta 43, 10000 Zagreb</item>
    </derivirana_varijabla>
  </DomainObject.Predmet.ProtuStrankaListFormatedWithAdressOIB>
  <DomainObject.Predmet.ProtuStrankaListNazivFormated>
    <izvorni_sadrzaj>
      <item>GRUN PRINT- grafička djelatnost, trgovina i usluge, d.o.o.</item>
    </izvorni_sadrzaj>
    <derivirana_varijabla naziv="DomainObject.Predmet.ProtuStrankaListNazivFormated_1">
      <item>GRUN PRINT- grafička djelatnost, trgovina i usluge, d.o.o.</item>
    </derivirana_varijabla>
  </DomainObject.Predmet.ProtuStrankaListNazivFormated>
  <DomainObject.Predmet.ProtuStrankaListNazivFormatedOIB>
    <izvorni_sadrzaj>
      <item>GRUN PRINT- grafička djelatnost, trgovina i usluge, d.o.o., OIB 48273264274</item>
    </izvorni_sadrzaj>
    <derivirana_varijabla naziv="DomainObject.Predmet.ProtuStrankaListNazivFormatedOIB_1">
      <item>GRUN PRINT- grafička djelatnost, trgovina i usluge, d.o.o., OIB 48273264274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kolovoza 2017.</izvorni_sadrzaj>
    <derivirana_varijabla naziv="DomainObject.Datum_1">28. kolovoza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GRUN PRINT- grafička djelatnost, trgovina i usluge, d.o.o.</izvorni_sadrzaj>
    <derivirana_varijabla naziv="DomainObject.Predmet.ProtustrankaIDrugi_1">GRUN PRINT- grafička djelatnost, trgovina i usluge, d.o.o.</derivirana_varijabla>
  </DomainObject.Predmet.ProtustrankaIDrugi>
  <DomainObject.Predmet.StrankaIDrugiAdressOIB>
    <izvorni_sadrzaj>FINA Regionalni centar Zagreb, OIB 85821130368, Trg svibanjskih žrtava 1995.1, 10000 Zagreb</izvorni_sadrzaj>
    <derivirana_varijabla naziv="DomainObject.Predmet.StrankaIDrugiAdressOIB_1">FINA Regionalni centar Zagreb, OIB 85821130368, Trg svibanjskih žrtava 1995.1, 10000 Zagreb</derivirana_varijabla>
  </DomainObject.Predmet.StrankaIDrugiAdressOIB>
  <DomainObject.Predmet.ProtustrankaIDrugiAdressOIB>
    <izvorni_sadrzaj>GRUN PRINT- grafička djelatnost, trgovina i usluge, d.o.o., OIB 48273264274, Bukovačka Cesta 43, 10000 Zagreb</izvorni_sadrzaj>
    <derivirana_varijabla naziv="DomainObject.Predmet.ProtustrankaIDrugiAdressOIB_1">GRUN PRINT- grafička djelatnost, trgovina i usluge, d.o.o., OIB 48273264274, Bukovačka Cesta 43,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GRUN PRINT- grafička djelatnost, trgovina i usluge, d.o.o.</item>
    </izvorni_sadrzaj>
    <derivirana_varijabla naziv="DomainObject.Predmet.SudioniciListNaziv_1">
      <item>FINA Regionalni centar Zagreb</item>
      <item>GRUN PRINT- grafička djelatnost, trgovina i usluge, d.o.o.</item>
    </derivirana_varijabla>
  </DomainObject.Predmet.SudioniciListNaziv>
  <DomainObject.Predmet.SudioniciListAdressOIB>
    <izvorni_sadrzaj>
      <item>FINA Regionalni centar Zagreb, OIB 85821130368, Trg svibanjskih žrtava 1995.1,10000 Zagreb</item>
      <item>GRUN PRINT- grafička djelatnost, trgovina i usluge, d.o.o., OIB 48273264274, Bukovačka Cesta 43,10000 Zagreb</item>
    </izvorni_sadrzaj>
    <derivirana_varijabla naziv="DomainObject.Predmet.SudioniciListAdressOIB_1">
      <item>FINA Regionalni centar Zagreb, OIB 85821130368, Trg svibanjskih žrtava 1995.1,10000 Zagreb</item>
      <item>GRUN PRINT- grafička djelatnost, trgovina i usluge, d.o.o., OIB 48273264274, Bukovačka Cesta 43,10000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48273264274</item>
    </izvorni_sadrzaj>
    <derivirana_varijabla naziv="DomainObject.Predmet.SudioniciListNazivOIB_1">
      <item>, OIB 85821130368</item>
      <item>, OIB 48273264274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948B27E-FEEE-4141-9F98-00C1012C70D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618</properties:Words>
  <properties:Characters>3302</properties:Characters>
  <properties:Lines>86</properties:Lines>
  <properties:Paragraphs>32</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4181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2017-08-28T08:16:00Z</dcterms:created>
  <dc:creator>gboljkovac</dc:creator>
  <cp:lastModifiedBy>Goranka Boljkovac</cp:lastModifiedBy>
  <cp:lastPrinted>2017-08-28T08:08:00Z</cp:lastPrinted>
  <dcterms:modified xmlns:xsi="http://www.w3.org/2001/XMLSchema-instance" xsi:type="dcterms:W3CDTF">2017-08-28T08:17:00Z</dcterms:modified>
  <cp:revision>3</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